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7509" w14:paraId="4a67509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A55B67" w:rsidRPr="00A55B67">
        <w:t>SEDRA d.o.o. PULA</w:t>
      </w:r>
      <w:r w:rsidR="00C17F0C">
        <w:t xml:space="preserve">, </w:t>
      </w:r>
      <w:r w:rsidR="00C53E68">
        <w:t xml:space="preserve">Pula, </w:t>
      </w:r>
      <w:r w:rsidR="00A55B67">
        <w:t>Ulica Sv. Polikarpa 7</w:t>
      </w:r>
      <w:r w:rsidR="00C53E68">
        <w:t xml:space="preserve">, OIB: </w:t>
      </w:r>
      <w:r w:rsidR="00A55B67" w:rsidRPr="00A55B67">
        <w:t>75010975087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A55B67" w:rsidRPr="00A55B67">
        <w:t>SEDRA d.o.o. PULA</w:t>
      </w:r>
      <w:r w:rsidR="00A55B67">
        <w:t xml:space="preserve">, Pula, Ulica Sv. Polikarpa 7, OIB: </w:t>
      </w:r>
      <w:r w:rsidR="00A55B67" w:rsidRPr="00A55B67">
        <w:t>75010975087</w:t>
      </w:r>
      <w:r w:rsidR="00A55B67" w:rsidRPr="0077472A">
        <w:t>,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581279">
        <w:rPr>
          <w:b/>
          <w:lang w:val="pl-PL"/>
        </w:rPr>
        <w:t>09:00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A55B67" w:rsidRPr="00A55B67">
        <w:t>SEDRA d.o.o. PULA</w:t>
      </w:r>
      <w:r w:rsidR="00A55B67">
        <w:t xml:space="preserve">, Pula, Ulica Sv. Polikarpa 7, OIB: </w:t>
      </w:r>
      <w:r w:rsidR="00A55B67" w:rsidRPr="00A55B67">
        <w:t>75010975087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581279">
        <w:rPr>
          <w:lang w:val="sv-SE"/>
        </w:rPr>
        <w:t>Đemal Piralić, Pula, Bulevar Borisa Kidriča 9/a.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581279">
        <w:rPr>
          <w:lang w:val="sv-SE"/>
        </w:rPr>
        <w:t>Đemal Piralić, Pula, Bulevar Borisa Kidriča 9/a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581279">
        <w:rPr>
          <w:lang w:val="sv-SE"/>
        </w:rPr>
        <w:t>Đemalu Piraliću, Pula, Bulevar Borisa Kidriča 9/a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</w:t>
      </w:r>
      <w:r w:rsidR="00DF3343">
        <w:t>9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A76C7A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A55B67" w:rsidRPr="00A55B67">
        <w:t>SEDRA d.o.o. PULA</w:t>
      </w:r>
      <w:r w:rsidR="00A55B67">
        <w:t xml:space="preserve">, Pula, Ulica Sv. Polikarpa 7, OIB: </w:t>
      </w:r>
      <w:r w:rsidR="00A55B67" w:rsidRPr="00A55B67">
        <w:t>75010975087</w:t>
      </w:r>
      <w:r w:rsidR="00A55B67" w:rsidRPr="0077472A">
        <w:t>,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581279">
        <w:rPr>
          <w:lang w:val="sv-SE"/>
        </w:rPr>
        <w:t>Đemal Piralić, Pula, Bulevar Borisa Kidriča 9/a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7A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53E68">
          <w:t>Posl. broj: 4 St-</w:t>
        </w:r>
        <w:r w:rsidR="00E249D6">
          <w:t>624</w:t>
        </w:r>
        <w:r w:rsidR="00C53E68">
          <w:t>/2016-3</w:t>
        </w:r>
      </w:sdtContent>
    </w:sdt>
  </w:p>
  <w:p w:rsidRDefault="006037A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E249D6">
      <w:t>624</w:t>
    </w:r>
    <w:r w:rsidR="000A5AAB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F327B"/>
    <w:rsid w:val="0050060B"/>
    <w:rsid w:val="0051365F"/>
    <w:rsid w:val="00513D67"/>
    <w:rsid w:val="00534C17"/>
    <w:rsid w:val="005441A1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37AD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8148C"/>
    <w:rsid w:val="00C86174"/>
    <w:rsid w:val="00C931B8"/>
    <w:rsid w:val="00CA0CBB"/>
    <w:rsid w:val="00CD64A0"/>
    <w:rsid w:val="00D023FB"/>
    <w:rsid w:val="00D14604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57F5E"/>
    <w:rsid w:val="00E73356"/>
    <w:rsid w:val="00E815A9"/>
    <w:rsid w:val="00E86C6C"/>
    <w:rsid w:val="00E878B0"/>
    <w:rsid w:val="00EC5AB5"/>
    <w:rsid w:val="00EF766E"/>
    <w:rsid w:val="00F16F43"/>
    <w:rsid w:val="00F26397"/>
    <w:rsid w:val="00F31225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7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7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PULA</izvorni_sadrzaj>
    <derivirana_varijabla naziv="DomainObject.Predmet.ProtustrankaFormated_1">  SEDRA d.o.o. PULA</derivirana_varijabla>
  </DomainObject.Predmet.ProtustrankaFormated>
  <DomainObject.Predmet.ProtustrankaFormatedOIB>
    <izvorni_sadrzaj>  SEDRA d.o.o. PULA, OIB 75010975087</izvorni_sadrzaj>
    <derivirana_varijabla naziv="DomainObject.Predmet.ProtustrankaFormatedOIB_1">  SEDRA d.o.o. PULA, OIB 75010975087</derivirana_varijabla>
  </DomainObject.Predmet.ProtustrankaFormatedOIB>
  <DomainObject.Predmet.ProtustrankaFormatedWithAdress>
    <izvorni_sadrzaj> SEDRA d.o.o. PULA, Ulica Sv. Polikarpa 7, 52100 Pula</izvorni_sadrzaj>
    <derivirana_varijabla naziv="DomainObject.Predmet.ProtustrankaFormatedWithAdress_1"> SEDRA d.o.o. PULA, Ulica Sv. Polikarpa 7, 52100 Pula</derivirana_varijabla>
  </DomainObject.Predmet.ProtustrankaFormatedWithAdress>
  <DomainObject.Predmet.ProtustrankaFormatedWithAdressOIB>
    <izvorni_sadrzaj> SEDRA d.o.o. PULA, OIB 75010975087, Ulica Sv. Polikarpa 7, 52100 Pula</izvorni_sadrzaj>
    <derivirana_varijabla naziv="DomainObject.Predmet.ProtustrankaFormatedWithAdressOIB_1"> SEDRA d.o.o. PULA, OIB 75010975087, Ulica Sv. Polikarpa 7, 52100 Pula</derivirana_varijabla>
  </DomainObject.Predmet.ProtustrankaFormatedWithAdressOIB>
  <DomainObject.Predmet.ProtustrankaWithAdress>
    <izvorni_sadrzaj>SEDRA d.o.o. PULA Ulica Sv. Polikarpa 7, 52100 Pula</izvorni_sadrzaj>
    <derivirana_varijabla naziv="DomainObject.Predmet.ProtustrankaWithAdress_1">SEDRA d.o.o. PULA Ulica Sv. Polikarpa 7, 52100 Pula</derivirana_varijabla>
  </DomainObject.Predmet.ProtustrankaWithAdress>
  <DomainObject.Predmet.ProtustrankaWithAdressOIB>
    <izvorni_sadrzaj>SEDRA d.o.o. PULA, OIB 75010975087, Ulica Sv. Polikarpa 7, 52100 Pula</izvorni_sadrzaj>
    <derivirana_varijabla naziv="DomainObject.Predmet.ProtustrankaWithAdressOIB_1">SEDRA d.o.o. PULA, OIB 75010975087, Ulica Sv. Polikarpa 7, 52100 Pula</derivirana_varijabla>
  </DomainObject.Predmet.ProtustrankaWithAdressOIB>
  <DomainObject.Predmet.ProtustrankaNazivFormated>
    <izvorni_sadrzaj>SEDRA d.o.o. PULA</izvorni_sadrzaj>
    <derivirana_varijabla naziv="DomainObject.Predmet.ProtustrankaNazivFormated_1">SEDRA d.o.o. PULA</derivirana_varijabla>
  </DomainObject.Predmet.ProtustrankaNazivFormated>
  <DomainObject.Predmet.ProtustrankaNazivFormatedOIB>
    <izvorni_sadrzaj>SEDRA d.o.o. PULA, OIB 75010975087</izvorni_sadrzaj>
    <derivirana_varijabla naziv="DomainObject.Predmet.ProtustrankaNazivFormatedOIB_1">SEDRA d.o.o. PULA, OIB 75010975087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411202.40</izvorni_sadrzaj>
    <derivirana_varijabla naziv="DomainObject.Predmet.TrenutnaVrijednost_1">411202.40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SEDRA d.o.o. PULA</item>
    </izvorni_sadrzaj>
    <derivirana_varijabla naziv="DomainObject.Predmet.ProtuStrankaListFormated_1">
      <item>SEDRA d.o.o. PULA</item>
    </derivirana_varijabla>
  </DomainObject.Predmet.ProtuStrankaListFormated>
  <DomainObject.Predmet.ProtuStrankaListFormatedOIB>
    <izvorni_sadrzaj>
      <item>SEDRA d.o.o. PULA, OIB 75010975087</item>
    </izvorni_sadrzaj>
    <derivirana_varijabla naziv="DomainObject.Predmet.ProtuStrankaListFormatedOIB_1">
      <item>SEDRA d.o.o. PULA, OIB 75010975087</item>
    </derivirana_varijabla>
  </DomainObject.Predmet.ProtuStrankaListFormatedOIB>
  <DomainObject.Predmet.ProtuStrankaListFormatedWithAdress>
    <izvorni_sadrzaj>
      <item>SEDRA d.o.o. PULA, Ulica Sv. Polikarpa 7, 52100 Pula</item>
    </izvorni_sadrzaj>
    <derivirana_varijabla naziv="DomainObject.Predmet.ProtuStrankaListFormatedWithAdress_1">
      <item>SEDRA d.o.o. PULA, Ulica Sv. Polikarpa 7, 52100 Pula</item>
    </derivirana_varijabla>
  </DomainObject.Predmet.ProtuStrankaListFormatedWithAdress>
  <DomainObject.Predmet.ProtuStrankaListFormatedWithAdressOIB>
    <izvorni_sadrzaj>
      <item>SEDRA d.o.o. PULA, OIB 75010975087, Ulica Sv. Polikarpa 7, 52100 Pula</item>
    </izvorni_sadrzaj>
    <derivirana_varijabla naziv="DomainObject.Predmet.ProtuStrankaListFormatedWithAdressOIB_1">
      <item>SEDRA d.o.o. PULA, OIB 75010975087, Ulica Sv. Polikarpa 7, 52100 Pula</item>
    </derivirana_varijabla>
  </DomainObject.Predmet.ProtuStrankaListFormatedWithAdressOIB>
  <DomainObject.Predmet.ProtuStrankaListNazivFormated>
    <izvorni_sadrzaj>
      <item>SEDRA d.o.o. PULA</item>
    </izvorni_sadrzaj>
    <derivirana_varijabla naziv="DomainObject.Predmet.ProtuStrankaListNazivFormated_1">
      <item>SEDRA d.o.o. PULA</item>
    </derivirana_varijabla>
  </DomainObject.Predmet.ProtuStrankaListNazivFormated>
  <DomainObject.Predmet.ProtuStrankaListNazivFormatedOIB>
    <izvorni_sadrzaj>
      <item>SEDRA d.o.o. PULA, OIB 75010975087</item>
    </izvorni_sadrzaj>
    <derivirana_varijabla naziv="DomainObject.Predmet.ProtuStrankaListNazivFormatedOIB_1">
      <item>SEDRA d.o.o. PULA, OIB 75010975087</item>
    </derivirana_varijabla>
  </DomainObject.Predmet.ProtuStrankaListNazivFormatedOIB>
  <DomainObject.Predmet.OstaliListFormated>
    <izvorni_sadrzaj>
      <item>Đemal Piralić</item>
    </izvorni_sadrzaj>
    <derivirana_varijabla naziv="DomainObject.Predmet.OstaliListFormated_1">
      <item>Đemal Piralić</item>
    </derivirana_varijabla>
  </DomainObject.Predmet.OstaliListFormated>
  <DomainObject.Predmet.OstaliListFormatedOIB>
    <izvorni_sadrzaj>
      <item>Đemal Piralić, OIB 61690338836</item>
    </izvorni_sadrzaj>
    <derivirana_varijabla naziv="DomainObject.Predmet.OstaliListFormatedOIB_1">
      <item>Đemal Piralić, OIB 61690338836</item>
    </derivirana_varijabla>
  </DomainObject.Predmet.OstaliListFormatedOIB>
  <DomainObject.Predmet.OstaliListFormatedWithAdress>
    <izvorni_sadrzaj>
      <item>Đemal Piralić, Bulevar Borisa Kidriča 9/a, 52100 Pula</item>
    </izvorni_sadrzaj>
    <derivirana_varijabla naziv="DomainObject.Predmet.OstaliListFormatedWithAdress_1">
      <item>Đemal Piralić, Bulevar Borisa Kidriča 9/a, 52100 Pula</item>
    </derivirana_varijabla>
  </DomainObject.Predmet.OstaliListFormatedWithAdress>
  <DomainObject.Predmet.OstaliListFormatedWithAdressOIB>
    <izvorni_sadrzaj>
      <item>Đemal Piralić, OIB 61690338836, Bulevar Borisa Kidriča 9/a, 52100 Pula</item>
    </izvorni_sadrzaj>
    <derivirana_varijabla naziv="DomainObject.Predmet.OstaliListFormatedWithAdressOIB_1">
      <item>Đemal Piralić, OIB 61690338836, Bulevar Borisa Kidriča 9/a, 52100 Pula</item>
    </derivirana_varijabla>
  </DomainObject.Predmet.OstaliListFormatedWithAdressOIB>
  <DomainObject.Predmet.OstaliListNazivFormated>
    <izvorni_sadrzaj>
      <item>Đemal Piralić</item>
    </izvorni_sadrzaj>
    <derivirana_varijabla naziv="DomainObject.Predmet.OstaliListNazivFormated_1">
      <item>Đemal Piralić</item>
    </derivirana_varijabla>
  </DomainObject.Predmet.OstaliListNazivFormated>
  <DomainObject.Predmet.OstaliListNazivFormatedOIB>
    <izvorni_sadrzaj>
      <item>Đemal Piralić, OIB 61690338836</item>
    </izvorni_sadrzaj>
    <derivirana_varijabla naziv="DomainObject.Predmet.OstaliListNazivFormatedOIB_1">
      <item>Đemal Piralić, OIB 61690338836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SEDRA d.o.o. PULA</izvorni_sadrzaj>
    <derivirana_varijabla naziv="DomainObject.Predmet.ProtustrankaIDrugi_1">SEDRA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SEDRA d.o.o. PULA, OIB 75010975087, Ulica Sv. Polikarpa 7, 52100 Pula</izvorni_sadrzaj>
    <derivirana_varijabla naziv="DomainObject.Predmet.ProtustrankaIDrugiAdressOIB_1">SEDRA d.o.o. PULA, OIB 75010975087, Ulica Sv. Polikarpa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SEDRA d.o.o. PULA</item>
      <item>Đemal Piralić</item>
    </izvorni_sadrzaj>
    <derivirana_varijabla naziv="DomainObject.Predmet.SudioniciListNaziv_1">
      <item>FINANCIJSKA AGENCIJA, RC RIJEKA, PODRUŽNICA PULA, PULA</item>
      <item>SEDRA d.o.o. PULA</item>
      <item>Đemal Piralić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izvorni_sadrzaj>
    <derivirana_varijabla naziv="DomainObject.Predmet.SudioniciListAdressOIB_1"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75010975087</item>
      <item>, OIB 61690338836</item>
    </izvorni_sadrzaj>
    <derivirana_varijabla naziv="DomainObject.Predmet.SudioniciListNazivOIB_1">
      <item>, OIB 85821130368</item>
      <item>, OIB 75010975087</item>
      <item>, OIB 61690338836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9970C-EF88-4130-AD2B-BB5C83A91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3321</properties:Characters>
  <properties:Lines>87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2016-04-29T07:01:00Z</dcterms:created>
  <dc:creator>Jasmina Matika</dc:creator>
  <cp:lastModifiedBy>Sanja Prodan</cp:lastModifiedBy>
  <cp:lastPrinted>2016-04-29T07:06:00Z</cp:lastPrinted>
  <dcterms:modified xmlns:xsi="http://www.w3.org/2001/XMLSchema-instance" xsi:type="dcterms:W3CDTF">2016-04-29T07:06:00Z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