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2581" w14:paraId="a75258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 xml:space="preserve">          5. St-768/2017-3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ab/>
      </w:r>
      <w:r w:rsidRPr="00A24781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Bjelovar, Bjelovar, F. Supila 4, za otvaranje stečajnog postupka nad dužnikom SLAVONKA PRERADA POVRĆA I VOĆA društvo s ograničenom odgovornošću za preradu i konzerviranje voća i povrća, Čađavica, Zagrebačka 32,  OIB: 75664931763, MBS: 010082647, 17. studenog 2017. 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>r i j e š i o  j e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A24781">
        <w:rPr>
          <w:rFonts w:cs="Times New Roman" w:eastAsia="Times New Roman"/>
          <w:szCs w:val="20"/>
          <w:lang w:eastAsia="hr-HR"/>
        </w:rPr>
        <w:t>SLAVONKA PRERADA POVRĆA I VOĆA društvo s ograničenom odgovornošću za preradu i konzerviranje voća i povrća, Čađavica, Zagrebačka 32.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>Obrazloženje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 xml:space="preserve">Financijska agencija je, na temelju čl.110. st.1. Stečajnog zakona (Narodne novine br. 71/15 i 104/17, dalje: SZ), 5. rujna 2017. podnijela prijedlog za otvaranje stečajnog postupka nad dužnikom SLAVONKA PRERADA POVRĆA I VOĆA društvo s ograničenom odgovornošću za preradu i konzerviranje voća i povrća, Čađavica.  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 xml:space="preserve">  U prijedlogu navodi da na dan 29. kolovoza 2017. dužnik u Očevidniku redoslijeda osnova za plaćanje ima evidentirane neizvršene osnove za plaćanje u neprekinutom razdoblju od 120 dana, u ukupnom iznosu od 33.924,71 kn, u koji iznos je uračunata kamata i naknada Financijske agencije za provedbu ovrhe na novčanim sredstvima. Prema podacima koje je FINI dostavio Hrvatski zavod za mirovinsko osiguranje dužnik ima 2 zaposlena.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>Podneskom od 20. listopada 2017. dužnik je naveo da više nema neizmirenih obveza i nije više u blokadi.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>Dužnik je uz podnesak dostavio potvrdu Fine od 10. listopada 2017. (list 6) iz koje proizlazi da su računi dužnika deblokirani 19. rujna 2017. i da nakon toga više nema blokade.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>U Bjelovaru, 17. studenog 2017.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24781" w:rsidP="00A24781" w:rsidR="00A24781" w:rsidRPr="00A24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24781" w:rsidP="00A24781" w:rsidR="00A24781" w:rsidRPr="00A247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A2478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478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4781" w:rsidP="00A24781" w:rsidR="00A24781" w:rsidRPr="00A247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781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929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St-768/2017-3</izvorni_sadrzaj>
    <derivirana_varijabla naziv="DomainObject.Oznaka_1">St-768/2017-3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PRERADA POVRĆA I VOĆA društvo s ograničenom odgovornošću za preradu i konzerviranje voća i povrća</izvorni_sadrzaj>
    <derivirana_varijabla naziv="DomainObject.Predmet.ProtustrankaFormated_1">  SLAVONKA PRERADA POVRĆA I VOĆA društvo s ograničenom odgovornošću za preradu i konzerviranje voća i povrća</derivirana_varijabla>
  </DomainObject.Predmet.ProtustrankaFormated>
  <DomainObject.Predmet.ProtustrankaFormatedOIB>
    <izvorni_sadrzaj>  SLAVONKA PRERADA POVRĆA I VOĆA društvo s ograničenom odgovornošću za preradu i konzerviranje voća i povrća, OIB 75664931763</izvorni_sadrzaj>
    <derivirana_varijabla naziv="DomainObject.Predmet.ProtustrankaFormatedOIB_1">  SLAVONKA PRERADA POVRĆA I VOĆA društvo s ograničenom odgovornošću za preradu i konzerviranje voća i povrća, OIB 75664931763</derivirana_varijabla>
  </DomainObject.Predmet.ProtustrankaFormatedOIB>
  <DomainObject.Predmet.ProtustrankaFormatedWithAdress>
    <izvorni_sadrzaj> SLAVONKA PRERADA POVRĆA I VOĆA društvo s ograničenom odgovornošću za preradu i konzerviranje voća i povrća, Zagrebačka 32, 33523 Čađavica</izvorni_sadrzaj>
    <derivirana_varijabla naziv="DomainObject.Predmet.ProtustrankaFormatedWithAdress_1"> SLAVONKA PRERADA POVRĆA I VOĆA društvo s ograničenom odgovornošću za preradu i konzerviranje voća i povrća, Zagrebačka 32, 33523 Čađavica</derivirana_varijabla>
  </DomainObject.Predmet.ProtustrankaFormatedWithAdress>
  <DomainObject.Predmet.ProtustrankaFormatedWithAdressOIB>
    <izvorni_sadrzaj> SLAVONKA PRERADA POVRĆA I VOĆA društvo s ograničenom odgovornošću za preradu i konzerviranje voća i povrća, OIB 75664931763, Zagrebačka 32, 33523 Čađavica</izvorni_sadrzaj>
    <derivirana_varijabla naziv="DomainObject.Predmet.ProtustrankaFormatedWithAdressOIB_1"> SLAVONKA PRERADA POVRĆA I VOĆA društvo s ograničenom odgovornošću za preradu i konzerviranje voća i povrća, OIB 75664931763, Zagrebačka 32, 33523 Čađavica</derivirana_varijabla>
  </DomainObject.Predmet.ProtustrankaFormatedWithAdressOIB>
  <DomainObject.Predmet.ProtustrankaWithAdress>
    <izvorni_sadrzaj>SLAVONKA PRERADA POVRĆA I VOĆA društvo s ograničenom odgovornošću za preradu i konzerviranje voća i povrća Zagrebačka 32, 33523 Čađavica</izvorni_sadrzaj>
    <derivirana_varijabla naziv="DomainObject.Predmet.ProtustrankaWithAdress_1">SLAVONKA PRERADA POVRĆA I VOĆA društvo s ograničenom odgovornošću za preradu i konzerviranje voća i povrća Zagrebačka 32, 33523 Čađavica</derivirana_varijabla>
  </DomainObject.Predmet.ProtustrankaWithAdress>
  <DomainObject.Predmet.ProtustrankaWithAdressOIB>
    <izvorni_sadrzaj>SLAVONKA PRERADA POVRĆA I VOĆA društvo s ograničenom odgovornošću za preradu i konzerviranje voća i povrća, OIB 75664931763, Zagrebačka 32, 33523 Čađavica</izvorni_sadrzaj>
    <derivirana_varijabla naziv="DomainObject.Predmet.ProtustrankaWithAdressOIB_1">SLAVONKA PRERADA POVRĆA I VOĆA društvo s ograničenom odgovornošću za preradu i konzerviranje voća i povrća, OIB 75664931763, Zagrebačka 32, 33523 Čađavica</derivirana_varijabla>
  </DomainObject.Predmet.ProtustrankaWithAdressOIB>
  <DomainObject.Predmet.ProtustrankaNazivFormated>
    <izvorni_sadrzaj>SLAVONKA PRERADA POVRĆA I VOĆA društvo s ograničenom odgovornošću za preradu i konzerviranje voća i povrća</izvorni_sadrzaj>
    <derivirana_varijabla naziv="DomainObject.Predmet.ProtustrankaNazivFormated_1">SLAVONKA PRERADA POVRĆA I VOĆA društvo s ograničenom odgovornošću za preradu i konzerviranje voća i povrća</derivirana_varijabla>
  </DomainObject.Predmet.ProtustrankaNazivFormated>
  <DomainObject.Predmet.ProtustrankaNazivFormatedOIB>
    <izvorni_sadrzaj>SLAVONKA PRERADA POVRĆA I VOĆA društvo s ograničenom odgovornošću za preradu i konzerviranje voća i povrća, OIB 75664931763</izvorni_sadrzaj>
    <derivirana_varijabla naziv="DomainObject.Predmet.ProtustrankaNazivFormatedOIB_1">SLAVONKA PRERADA POVRĆA I VOĆA društvo s ograničenom odgovornošću za preradu i konzerviranje voća i povrća, OIB 75664931763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SLAVONKA PRERADA POVRĆA I VOĆA društvo s ograničenom odgovornošću za preradu i konzerviranje voća i povrća</item>
    </izvorni_sadrzaj>
    <derivirana_varijabla naziv="DomainObject.Predmet.ProtuStrankaListFormated_1">
      <item>SLAVONKA PRERADA POVRĆA I VOĆA društvo s ograničenom odgovornošću za preradu i konzerviranje voća i povrća</item>
    </derivirana_varijabla>
  </DomainObject.Predmet.ProtuStrankaListFormated>
  <DomainObject.Predmet.ProtuStrankaListFormatedOIB>
    <izvorni_sadrzaj>
      <item>SLAVONKA PRERADA POVRĆA I VOĆA društvo s ograničenom odgovornošću za preradu i konzerviranje voća i povrća, OIB 75664931763</item>
    </izvorni_sadrzaj>
    <derivirana_varijabla naziv="DomainObject.Predmet.ProtuStrankaListFormatedOIB_1">
      <item>SLAVONKA PRERADA POVRĆA I VOĆA društvo s ograničenom odgovornošću za preradu i konzerviranje voća i povrća, OIB 75664931763</item>
    </derivirana_varijabla>
  </DomainObject.Predmet.ProtuStrankaListFormatedOIB>
  <DomainObject.Predmet.ProtuStrankaListFormatedWithAdress>
    <izvorni_sadrzaj>
      <item>SLAVONKA PRERADA POVRĆA I VOĆA društvo s ograničenom odgovornošću za preradu i konzerviranje voća i povrća, Zagrebačka 32, 33523 Čađavica</item>
    </izvorni_sadrzaj>
    <derivirana_varijabla naziv="DomainObject.Predmet.ProtuStrankaListFormatedWithAdress_1">
      <item>SLAVONKA PRERADA POVRĆA I VOĆA društvo s ograničenom odgovornošću za preradu i konzerviranje voća i povrća, Zagrebačka 32, 33523 Čađavica</item>
    </derivirana_varijabla>
  </DomainObject.Predmet.ProtuStrankaListFormatedWithAdress>
  <DomainObject.Predmet.ProtuStrankaListFormatedWithAdressOIB>
    <izvorni_sadrzaj>
      <item>SLAVONKA PRERADA POVRĆA I VOĆA društvo s ograničenom odgovornošću za preradu i konzerviranje voća i povrća, OIB 75664931763, Zagrebačka 32, 33523 Čađavica</item>
    </izvorni_sadrzaj>
    <derivirana_varijabla naziv="DomainObject.Predmet.ProtuStrankaListFormatedWithAdressOIB_1">
      <item>SLAVONKA PRERADA POVRĆA I VOĆA društvo s ograničenom odgovornošću za preradu i konzerviranje voća i povrća, OIB 75664931763, Zagrebačka 32, 33523 Čađavica</item>
    </derivirana_varijabla>
  </DomainObject.Predmet.ProtuStrankaListFormatedWithAdressOIB>
  <DomainObject.Predmet.ProtuStrankaListNazivFormated>
    <izvorni_sadrzaj>
      <item>SLAVONKA PRERADA POVRĆA I VOĆA društvo s ograničenom odgovornošću za preradu i konzerviranje voća i povrća</item>
    </izvorni_sadrzaj>
    <derivirana_varijabla naziv="DomainObject.Predmet.ProtuStrankaListNazivFormated_1">
      <item>SLAVONKA PRERADA POVRĆA I VOĆA društvo s ograničenom odgovornošću za preradu i konzerviranje voća i povrća</item>
    </derivirana_varijabla>
  </DomainObject.Predmet.ProtuStrankaListNazivFormated>
  <DomainObject.Predmet.ProtuStrankaListNazivFormatedOIB>
    <izvorni_sadrzaj>
      <item>SLAVONKA PRERADA POVRĆA I VOĆA društvo s ograničenom odgovornošću za preradu i konzerviranje voća i povrća, OIB 75664931763</item>
    </izvorni_sadrzaj>
    <derivirana_varijabla naziv="DomainObject.Predmet.ProtuStrankaListNazivFormatedOIB_1">
      <item>SLAVONKA PRERADA POVRĆA I VOĆA društvo s ograničenom odgovornošću za preradu i konzerviranje voća i povrća, OIB 75664931763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St-768/2017-3</izvorni_sadrzaj>
    <derivirana_varijabla naziv="DomainObject.PoslovniBrojDokumenta_1">St-768/2017-3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SLAVONKA PRERADA POVRĆA I VOĆA društvo s ograničenom odgovornošću za preradu i konzerviranje voća i povrća</izvorni_sadrzaj>
    <derivirana_varijabla naziv="DomainObject.Predmet.ProtustrankaIDrugi_1">SLAVONKA PRERADA POVRĆA I VOĆA društvo s ograničenom odgovornošću za preradu i konzerviranje voća i povrća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SLAVONKA PRERADA POVRĆA I VOĆA društvo s ograničenom odgovornošću za preradu i konzerviranje voća i povrća, OIB 75664931763, Zagrebačka 32, 33523 Čađavica</izvorni_sadrzaj>
    <derivirana_varijabla naziv="DomainObject.Predmet.ProtustrankaIDrugiAdressOIB_1">SLAVONKA PRERADA POVRĆA I VOĆA društvo s ograničenom odgovornošću za preradu i konzerviranje voća i povrća, OIB 75664931763, Zagrebačka 32,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SLAVONKA PRERADA POVRĆA I VOĆA društvo s ograničenom odgovornošću za preradu i konzerviranje voća i povrća</item>
    </izvorni_sadrzaj>
    <derivirana_varijabla naziv="DomainObject.Predmet.SudioniciListNaziv_1">
      <item>FINA, RC ZAGREB. Podružnica BJELOVAR</item>
      <item>SLAVONKA PRERADA POVRĆA I VOĆA društvo s ograničenom odgovornošću za preradu i konzerviranje voća i povrća</item>
    </derivirana_varijabla>
  </DomainObject.Predmet.SudioniciListNaziv>
  <DomainObject.Predmet.SudioniciListAdressOIB>
    <izvorni_sadrzaj>
      <item>FINA, RC ZAGREB. Podružnica BJELOVAR, OIB 85821130368, F. Supila 4,43000 Bjelovar</item>
      <item>SLAVONKA PRERADA POVRĆA I VOĆA društvo s ograničenom odgovornošću za preradu i konzerviranje voća i povrća, OIB 75664931763, Zagrebačka 32,33523 Čađavica</item>
    </izvorni_sadrzaj>
    <derivirana_varijabla naziv="DomainObject.Predmet.SudioniciListAdressOIB_1">
      <item>FINA, RC ZAGREB. Podružnica BJELOVAR, OIB 85821130368, F. Supila 4,43000 Bjelovar</item>
      <item>SLAVONKA PRERADA POVRĆA I VOĆA društvo s ograničenom odgovornošću za preradu i konzerviranje voća i povrća, OIB 75664931763, Zagrebačka 32,33523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36A05-EE5B-4ED7-B79C-7CB4C2AB8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1997</properties:Characters>
  <properties:Lines>71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2017-11-17T10:53:00Z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St-768/2017-3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