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c36c" w14:paraId="28cc36c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0A3619">
        <w:rPr>
          <w:lang w:val="hr-HR"/>
        </w:rPr>
        <w:t>St-443/15-4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0A3619">
        <w:t>LINEA VERDE, ugostiteljstvo i trgovina, OIB: 69383370238 sa sjedištem u Zagrebačka 30, 48260 Križevci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0A3619">
        <w:t>LINEA VERDE, ugostiteljstvo i trgovina, OIB: 69383370238 sa sjedištem u Zagrebačka 30, 48260 Križevci</w:t>
      </w:r>
      <w:r w:rsidR="0082762B">
        <w:t>,</w:t>
      </w:r>
      <w:r w:rsidR="008C35DC">
        <w:rPr>
          <w:lang w:val="hr-HR"/>
        </w:rPr>
        <w:t xml:space="preserve"> na dan </w:t>
      </w:r>
      <w:r w:rsidR="000A3619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0A3619">
        <w:rPr>
          <w:lang w:val="hr-HR"/>
        </w:rPr>
        <w:t>312.740,57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0A3619">
        <w:t>LINEA VERDE, ugostiteljstvo i trgovina, OIB: 69383370238 sa sjedištem u Zagrebačka 30, 48260 Križevci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5B14E1" w:rsidP="000A3619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0A3619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0A3619">
        <w:t>LINEA VERDE, ugostiteljstvo i trgovina, OIB: 69383370238 sa sjedištem u Zagrebačka 30, 48260 Križevci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0A3619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0A3619">
        <w:rPr>
          <w:lang w:val="hr-HR"/>
        </w:rPr>
        <w:t>312.740,57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899" w:rsidP="007F64E0" w:rsidR="00922899">
      <w:r>
        <w:separator/>
      </w:r>
    </w:p>
  </w:endnote>
  <w:endnote w:id="0" w:type="continuationSeparator">
    <w:p w:rsidRDefault="00922899" w:rsidP="007F64E0" w:rsidR="00922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899" w:rsidP="007F64E0" w:rsidR="00922899">
      <w:r>
        <w:separator/>
      </w:r>
    </w:p>
  </w:footnote>
  <w:footnote w:id="0" w:type="continuationSeparator">
    <w:p w:rsidRDefault="00922899" w:rsidP="007F64E0" w:rsidR="00922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0A3619">
      <w:rPr>
        <w:lang w:val="hr-HR"/>
      </w:rPr>
      <w:t>St-443/15-4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01A5" w:rsidRPr="001401A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3619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01A5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2899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40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40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LINEA VERDE, ugostiteljstvo i trgovina</izvorni_sadrzaj>
    <derivirana_varijabla naziv="DomainObject.Predmet.ProtustrankaFormated_1">  Zadruga LINEA VERDE, ugostiteljstvo i trgovina</derivirana_varijabla>
  </DomainObject.Predmet.ProtustrankaFormated>
  <DomainObject.Predmet.ProtustrankaFormatedOIB>
    <izvorni_sadrzaj>  Zadruga LINEA VERDE, ugostiteljstvo i trgovina, OIB 69383370238</izvorni_sadrzaj>
    <derivirana_varijabla naziv="DomainObject.Predmet.ProtustrankaFormatedOIB_1">  Zadruga LINEA VERDE, ugostiteljstvo i trgovina, OIB 69383370238</derivirana_varijabla>
  </DomainObject.Predmet.ProtustrankaFormatedOIB>
  <DomainObject.Predmet.ProtustrankaFormatedWithAdress>
    <izvorni_sadrzaj> Zadruga LINEA VERDE, ugostiteljstvo i trgovina, Zagrebačka 30, 48260 Križevci</izvorni_sadrzaj>
    <derivirana_varijabla naziv="DomainObject.Predmet.ProtustrankaFormatedWithAdress_1"> Zadruga LINEA VERDE, ugostiteljstvo i trgovina, Zagrebačka 30, 48260 Križevci</derivirana_varijabla>
  </DomainObject.Predmet.ProtustrankaFormatedWithAdress>
  <DomainObject.Predmet.ProtustrankaFormatedWithAdressOIB>
    <izvorni_sadrzaj> Zadruga LINEA VERDE, ugostiteljstvo i trgovina, OIB 69383370238, Zagrebačka 30, 48260 Križevci</izvorni_sadrzaj>
    <derivirana_varijabla naziv="DomainObject.Predmet.ProtustrankaFormatedWithAdressOIB_1"> Zadruga LINEA VERDE, ugostiteljstvo i trgovina, OIB 69383370238, Zagrebačka 30, 48260 Križevci</derivirana_varijabla>
  </DomainObject.Predmet.ProtustrankaFormatedWithAdressOIB>
  <DomainObject.Predmet.ProtustrankaWithAdress>
    <izvorni_sadrzaj>Zadruga LINEA VERDE, ugostiteljstvo i trgovina Zagrebačka 30, 48260 Križevci</izvorni_sadrzaj>
    <derivirana_varijabla naziv="DomainObject.Predmet.ProtustrankaWithAdress_1">Zadruga LINEA VERDE, ugostiteljstvo i trgovina Zagrebačka 30, 48260 Križevci</derivirana_varijabla>
  </DomainObject.Predmet.ProtustrankaWithAdress>
  <DomainObject.Predmet.ProtustrankaWithAdressOIB>
    <izvorni_sadrzaj>Zadruga LINEA VERDE, ugostiteljstvo i trgovina, OIB 69383370238, Zagrebačka 30, 48260 Križevci</izvorni_sadrzaj>
    <derivirana_varijabla naziv="DomainObject.Predmet.ProtustrankaWithAdressOIB_1">Zadruga LINEA VERDE, ugostiteljstvo i trgovina, OIB 69383370238, Zagrebačka 30, 48260 Križevci</derivirana_varijabla>
  </DomainObject.Predmet.ProtustrankaWithAdressOIB>
  <DomainObject.Predmet.ProtustrankaNazivFormated>
    <izvorni_sadrzaj>Zadruga LINEA VERDE, ugostiteljstvo i trgovina</izvorni_sadrzaj>
    <derivirana_varijabla naziv="DomainObject.Predmet.ProtustrankaNazivFormated_1">Zadruga LINEA VERDE, ugostiteljstvo i trgovina</derivirana_varijabla>
  </DomainObject.Predmet.ProtustrankaNazivFormated>
  <DomainObject.Predmet.ProtustrankaNazivFormatedOIB>
    <izvorni_sadrzaj>Zadruga LINEA VERDE, ugostiteljstvo i trgovina, OIB 69383370238</izvorni_sadrzaj>
    <derivirana_varijabla naziv="DomainObject.Predmet.ProtustrankaNazivFormatedOIB_1">Zadruga LINEA VERDE, ugostiteljstvo i trgovina, OIB 69383370238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312740.57</izvorni_sadrzaj>
    <derivirana_varijabla naziv="DomainObject.Predmet.TrenutnaVrijednost_1">312740.57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LINEA VERDE, ugostiteljstvo i trgovina</item>
    </izvorni_sadrzaj>
    <derivirana_varijabla naziv="DomainObject.Predmet.ProtuStrankaListFormated_1">
      <item>Zadruga LINEA VERDE, ugostiteljstvo i trgovina</item>
    </derivirana_varijabla>
  </DomainObject.Predmet.ProtuStrankaListFormated>
  <DomainObject.Predmet.ProtuStrankaListFormatedOIB>
    <izvorni_sadrzaj>
      <item>Zadruga LINEA VERDE, ugostiteljstvo i trgovina, OIB 69383370238</item>
    </izvorni_sadrzaj>
    <derivirana_varijabla naziv="DomainObject.Predmet.ProtuStrankaListFormatedOIB_1">
      <item>Zadruga LINEA VERDE, ugostiteljstvo i trgovina, OIB 69383370238</item>
    </derivirana_varijabla>
  </DomainObject.Predmet.ProtuStrankaListFormatedOIB>
  <DomainObject.Predmet.ProtuStrankaListFormatedWithAdress>
    <izvorni_sadrzaj>
      <item>Zadruga LINEA VERDE, ugostiteljstvo i trgovina, Zagrebačka 30, 48260 Križevci</item>
    </izvorni_sadrzaj>
    <derivirana_varijabla naziv="DomainObject.Predmet.ProtuStrankaListFormatedWithAdress_1">
      <item>Zadruga LINEA VERDE, ugostiteljstvo i trgovina, Zagrebačka 30, 48260 Križevci</item>
    </derivirana_varijabla>
  </DomainObject.Predmet.ProtuStrankaListFormatedWithAdress>
  <DomainObject.Predmet.ProtuStrankaListFormatedWithAdressOIB>
    <izvorni_sadrzaj>
      <item>Zadruga LINEA VERDE, ugostiteljstvo i trgovina, OIB 69383370238, Zagrebačka 30, 48260 Križevci</item>
    </izvorni_sadrzaj>
    <derivirana_varijabla naziv="DomainObject.Predmet.ProtuStrankaListFormatedWithAdressOIB_1">
      <item>Zadruga LINEA VERDE, ugostiteljstvo i trgovina, OIB 69383370238, Zagrebačka 30, 48260 Križevci</item>
    </derivirana_varijabla>
  </DomainObject.Predmet.ProtuStrankaListFormatedWithAdressOIB>
  <DomainObject.Predmet.ProtuStrankaListNazivFormated>
    <izvorni_sadrzaj>
      <item>Zadruga LINEA VERDE, ugostiteljstvo i trgovina</item>
    </izvorni_sadrzaj>
    <derivirana_varijabla naziv="DomainObject.Predmet.ProtuStrankaListNazivFormated_1">
      <item>Zadruga LINEA VERDE, ugostiteljstvo i trgovina</item>
    </derivirana_varijabla>
  </DomainObject.Predmet.ProtuStrankaListNazivFormated>
  <DomainObject.Predmet.ProtuStrankaListNazivFormatedOIB>
    <izvorni_sadrzaj>
      <item>Zadruga LINEA VERDE, ugostiteljstvo i trgovina, OIB 69383370238</item>
    </izvorni_sadrzaj>
    <derivirana_varijabla naziv="DomainObject.Predmet.ProtuStrankaListNazivFormatedOIB_1">
      <item>Zadruga LINEA VERDE, ugostiteljstvo i trgovina, OIB 69383370238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LINEA VERDE, ugostiteljstvo i trgovina</izvorni_sadrzaj>
    <derivirana_varijabla naziv="DomainObject.Predmet.ProtustrankaIDrugi_1">Zadruga LINEA VERDE, ugostiteljstvo i trgovina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LINEA VERDE, ugostiteljstvo i trgovina, OIB 69383370238, Zagrebačka 30, 48260 Križevci</izvorni_sadrzaj>
    <derivirana_varijabla naziv="DomainObject.Predmet.ProtustrankaIDrugiAdressOIB_1">Zadruga LINEA VERDE, ugostiteljstvo i trgovina, OIB 69383370238, Zagrebačka 30,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LINEA VERDE, ugostiteljstvo i trgovina</item>
      <item>E-oglasna ploča ovog suda</item>
      <item>Sudski registar, Trgovački sud u Varaždinu</item>
    </izvorni_sadrzaj>
    <derivirana_varijabla naziv="DomainObject.Predmet.SudioniciListNaziv_1">
      <item>Financijska agencija</item>
      <item>Zadruga LINEA VERDE, ugostiteljstvo i trgovina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LINEA VERDE, ugostiteljstvo i trgovina, OIB 69383370238, Zagrebačka 30,48260 Križevci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LINEA VERDE, ugostiteljstvo i trgovina, OIB 69383370238, Zagrebačka 30,48260 Križevci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69383370238</item>
      <item>, OIB null</item>
      <item>, OIB null</item>
    </izvorni_sadrzaj>
    <derivirana_varijabla naziv="DomainObject.Predmet.SudioniciListNazivOIB_1">
      <item>, OIB 85821130368</item>
      <item>, OIB 69383370238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2370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2015-11-06T13:51:00Z</dcterms:created>
  <dc:creator>user</dc:creator>
  <cp:lastModifiedBy>Marko Makaj</cp:lastModifiedBy>
  <cp:lastPrinted>2015-11-06T13:51:00Z</cp:lastPrinted>
  <dcterms:modified xmlns:xsi="http://www.w3.org/2001/XMLSchema-instance" xsi:type="dcterms:W3CDTF">2015-11-06T13:52:00Z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