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ed3a" w14:paraId="59bed3a" w:rsidRDefault="0013080C" w:rsidP="0013080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3080C" w:rsidR="00AE649C" w:rsidRPr="00B76F3C">
      <w:pPr>
        <w:pStyle w:val="NormaleSPIS"/>
        <w:spacing w:after="0"/>
      </w:pPr>
    </w:p>
    <w:p w:rsidRDefault="0013080C" w:rsidP="0013080C" w:rsidR="0013080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3080C" w:rsidP="0013080C" w:rsidR="0013080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3080C" w:rsidP="0013080C" w:rsidR="0013080C" w:rsidRPr="0013080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3080C" w:rsidP="0013080C" w:rsidR="0013080C">
      <w:pPr>
        <w:spacing w:after="0"/>
        <w:jc w:val="right"/>
      </w:pPr>
      <w:r>
        <w:t>Poslovni broj: 2 St-702/2018-3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center"/>
      </w:pPr>
      <w:r>
        <w:t>U  I M E   R E P U B L I K E   H R V A T S K E</w:t>
      </w:r>
    </w:p>
    <w:p w:rsidRDefault="0013080C" w:rsidP="0013080C" w:rsidR="0013080C">
      <w:pPr>
        <w:spacing w:after="0"/>
        <w:jc w:val="center"/>
      </w:pPr>
    </w:p>
    <w:p w:rsidRDefault="0013080C" w:rsidP="0013080C" w:rsidR="0013080C">
      <w:pPr>
        <w:spacing w:after="0"/>
        <w:jc w:val="center"/>
      </w:pPr>
      <w:r>
        <w:t xml:space="preserve"> R J E Š E N J E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WOOD j.d.o.o. za proizvodnju namještaja i usluge, Virovitica, Ulica Miroslava Kraljevića 11, MBS: 010099130, OIB: 18216099900, 10. rujna 2018.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center"/>
      </w:pPr>
      <w:r>
        <w:t>r i j e š i o   j e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  <w:rPr>
          <w:szCs w:val="20"/>
        </w:rPr>
      </w:pPr>
      <w:r>
        <w:tab/>
        <w:t>1. Otvara se skraćeni stečajni postupak nad dužnikom WOOD j.d.o.o. za proizvodnju namještaja i usluge, Virovitica, Ulica Miroslava Kraljevića 11, MBS: 010099130, OIB: 18216099900.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  <w:rPr>
          <w:szCs w:val="20"/>
        </w:rPr>
      </w:pPr>
      <w:r>
        <w:tab/>
        <w:t>3. Zaključuje se skraćeni stečajni postupak nad dužnikom WOOD j.d.o.o. za proizvodnju namještaja i usluge, Virovitica, Ulica Miroslava Kraljevića 11, MBS: 010099130, OIB: 18216099900.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  <w:r>
        <w:tab/>
        <w:t>4. Stečajni postupak je otvoren i zaključen s danom 10. rujna 2018. godine u 13,00 sati, kada je ovo rješenje objavljeno na e-oglasnoj ploči ovoga suda.</w:t>
      </w:r>
    </w:p>
    <w:p w:rsidRDefault="0013080C" w:rsidP="0013080C" w:rsidR="0013080C">
      <w:pPr>
        <w:pStyle w:val="Bezproreda"/>
        <w:spacing w:after="0"/>
        <w:jc w:val="both"/>
      </w:pPr>
    </w:p>
    <w:p w:rsidRDefault="0013080C" w:rsidP="0013080C" w:rsidR="0013080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3080C" w:rsidP="0013080C" w:rsidR="0013080C">
      <w:pPr>
        <w:spacing w:after="0"/>
        <w:jc w:val="both"/>
        <w:rPr>
          <w:rFonts w:cs="Times New Roman"/>
        </w:rPr>
      </w:pPr>
    </w:p>
    <w:p w:rsidRDefault="0013080C" w:rsidP="0013080C" w:rsidR="0013080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center"/>
      </w:pPr>
      <w:r>
        <w:t>Obrazloženje</w:t>
      </w:r>
    </w:p>
    <w:p w:rsidRDefault="0013080C" w:rsidP="0013080C" w:rsidR="0013080C">
      <w:pPr>
        <w:spacing w:after="0"/>
        <w:jc w:val="center"/>
      </w:pPr>
    </w:p>
    <w:p w:rsidRDefault="0013080C" w:rsidP="0013080C" w:rsidR="0013080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St-702/2018-2, koji je objavljen na mrežnoj stranici e-oglasna ploča Trgovačkog suda u Bjelovaru 24.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3080C" w:rsidP="0013080C" w:rsidR="0013080C">
      <w:pPr>
        <w:pStyle w:val="Bezproreda"/>
        <w:spacing w:after="0"/>
        <w:jc w:val="both"/>
      </w:pPr>
    </w:p>
    <w:p w:rsidRDefault="0013080C" w:rsidP="0013080C" w:rsidR="0013080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3080C" w:rsidP="0013080C" w:rsidR="0013080C">
      <w:pPr>
        <w:spacing w:after="0"/>
        <w:ind w:firstLine="851"/>
        <w:jc w:val="both"/>
      </w:pPr>
    </w:p>
    <w:p w:rsidRDefault="0013080C" w:rsidP="0013080C" w:rsidR="0013080C">
      <w:pPr>
        <w:spacing w:after="0"/>
        <w:jc w:val="center"/>
      </w:pPr>
      <w:r>
        <w:t>U Bjelovaru 10. rujna 2018.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ind w:firstLine="720" w:left="4320"/>
      </w:pPr>
      <w:r>
        <w:t>SUDSKI SAVJETNIK</w:t>
      </w:r>
    </w:p>
    <w:p w:rsidRDefault="0013080C" w:rsidP="0013080C" w:rsidR="0013080C">
      <w:pPr>
        <w:spacing w:after="0"/>
        <w:ind w:firstLine="4111"/>
      </w:pPr>
      <w:r>
        <w:tab/>
        <w:t xml:space="preserve">     MIROSLAV LOVREKOVIĆ, v.r.</w:t>
      </w:r>
    </w:p>
    <w:p w:rsidRDefault="0013080C" w:rsidP="0013080C" w:rsidR="001308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3080C" w:rsidP="0013080C" w:rsidR="001308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3080C" w:rsidP="0013080C" w:rsidR="0013080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</w:p>
    <w:p w:rsidRDefault="0013080C" w:rsidP="0013080C" w:rsidR="0013080C">
      <w:pPr>
        <w:spacing w:after="0"/>
        <w:jc w:val="both"/>
      </w:pPr>
    </w:p>
    <w:p w:rsidRDefault="0013080C" w:rsidP="0013080C" w:rsidR="00AE649C" w:rsidRPr="0013080C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3080C" w:rsidR="00AE649C" w:rsidRPr="0013080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2373336"/>
      <w:docPartObj>
        <w:docPartGallery w:val="Page Numbers (Top of Page)"/>
        <w:docPartUnique/>
      </w:docPartObj>
    </w:sdtPr>
    <w:sdtContent>
      <w:p w:rsidRDefault="0013080C" w:rsidP="0013080C" w:rsidR="0013080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D05">
          <w:t>2</w:t>
        </w:r>
        <w:r>
          <w:fldChar w:fldCharType="end"/>
        </w:r>
      </w:p>
    </w:sdtContent>
  </w:sdt>
  <w:p w:rsidRDefault="0013080C" w:rsidP="0013080C" w:rsidR="008333A9">
    <w:pPr>
      <w:spacing w:after="0"/>
      <w:jc w:val="right"/>
    </w:pPr>
    <w:r>
      <w:t>Poslovni broj: 2 St-702/2018-3</w:t>
    </w:r>
  </w:p>
  <w:p w:rsidRDefault="0013080C" w:rsidP="0013080C" w:rsidR="0013080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8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D05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1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St-702/2018-3</izvorni_sadrzaj>
    <derivirana_varijabla naziv="DomainObject.Oznaka_1">St-702/2018-3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WOOD j.d.o.o. za proizvodnju namještaja i usluge zastupanog po punomoćniku Danijel Šandrk</izvorni_sadrzaj>
    <derivirana_varijabla naziv="DomainObject.Predmet.ProtustrankaFormated_1">  WOOD j.d.o.o. za proizvodnju namještaja i usluge zastupanog po punomoćniku Danijel Šandrk</derivirana_varijabla>
  </DomainObject.Predmet.ProtustrankaFormated>
  <DomainObject.Predmet.ProtustrankaFormatedOIB>
    <izvorni_sadrzaj>  WOOD j.d.o.o. za proizvodnju namještaja i usluge, OIB 18216099900 zastupanog po punomoćniku Danijel Šandrk</izvorni_sadrzaj>
    <derivirana_varijabla naziv="DomainObject.Predmet.ProtustrankaFormatedOIB_1">  WOOD j.d.o.o. za proizvodnju namještaja i usluge, OIB 18216099900 zastupanog po punomoćniku Danijel Šandrk</derivirana_varijabla>
  </DomainObject.Predmet.ProtustrankaFormatedOIB>
  <DomainObject.Predmet.ProtustrankaFormatedWithAdress>
    <izvorni_sadrzaj> WOOD j.d.o.o. za proizvodnju namještaja i usluge, Ulica Miroslava Kraljevića 11, 33000 Virovitica zastupanog po punomoćniku Danijel Šandrk</izvorni_sadrzaj>
    <derivirana_varijabla naziv="DomainObject.Predmet.ProtustrankaFormatedWithAdress_1"> WOOD j.d.o.o. za proizvodnju namještaja i usluge, Ulica Miroslava Kraljevića 11, 33000 Virovitica zastupanog po punomoćniku Danijel Šandrk</derivirana_varijabla>
  </DomainObject.Predmet.ProtustrankaFormatedWithAdress>
  <DomainObject.Predmet.ProtustrankaFormatedWithAdressOIB>
    <izvorni_sadrzaj> WOOD j.d.o.o. za proizvodnju namještaja i usluge, OIB 18216099900, Ulica Miroslava Kraljevića 11, 33000 Virovitica zastupanog po punomoćniku Danijel Šandrk</izvorni_sadrzaj>
    <derivirana_varijabla naziv="DomainObject.Predmet.ProtustrankaFormatedWithAdressOIB_1"> WOOD j.d.o.o. za proizvodnju namještaja i usluge, OIB 18216099900, Ulica Miroslava Kraljevića 11, 33000 Virovitica zastupanog po punomoćniku Danijel Šandrk</derivirana_varijabla>
  </DomainObject.Predmet.ProtustrankaFormatedWithAdressOIB>
  <DomainObject.Predmet.ProtustrankaWithAdress>
    <izvorni_sadrzaj>WOOD j.d.o.o. za proizvodnju namještaja i usluge Ulica Miroslava Kraljevića 11, 33000 Virovitica</izvorni_sadrzaj>
    <derivirana_varijabla naziv="DomainObject.Predmet.ProtustrankaWithAdress_1">WOOD j.d.o.o. za proizvodnju namještaja i usluge Ulica Miroslava Kraljevića 11, 33000 Virovitica</derivirana_varijabla>
  </DomainObject.Predmet.ProtustrankaWithAdress>
  <DomainObject.Predmet.ProtustrankaWithAdressOIB>
    <izvorni_sadrzaj>WOOD j.d.o.o. za proizvodnju namještaja i usluge, OIB 18216099900, Ulica Miroslava Kraljevića 11, 33000 Virovitica</izvorni_sadrzaj>
    <derivirana_varijabla naziv="DomainObject.Predmet.ProtustrankaWithAdressOIB_1">WOOD j.d.o.o. za proizvodnju namještaja i usluge, OIB 18216099900, Ulica Miroslava Kraljevića 11, 33000 Virovitica</derivirana_varijabla>
  </DomainObject.Predmet.ProtustrankaWithAdressOIB>
  <DomainObject.Predmet.ProtustrankaNazivFormated>
    <izvorni_sadrzaj>WOOD j.d.o.o. za proizvodnju namještaja i usluge</izvorni_sadrzaj>
    <derivirana_varijabla naziv="DomainObject.Predmet.ProtustrankaNazivFormated_1">WOOD j.d.o.o. za proizvodnju namještaja i usluge</derivirana_varijabla>
  </DomainObject.Predmet.ProtustrankaNazivFormated>
  <DomainObject.Predmet.ProtustrankaNazivFormatedOIB>
    <izvorni_sadrzaj>WOOD j.d.o.o. za proizvodnju namještaja i usluge, OIB 18216099900</izvorni_sadrzaj>
    <derivirana_varijabla naziv="DomainObject.Predmet.ProtustrankaNazivFormatedOIB_1">WOOD j.d.o.o. za proizvodnju namještaja i usluge, OIB 18216099900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WOOD j.d.o.o. za proizvodnju namještaja i usluge zastupanog po punomoćniku Danijel Šandrk</item>
    </izvorni_sadrzaj>
    <derivirana_varijabla naziv="DomainObject.Predmet.ProtuStrankaListFormated_1">
      <item>WOOD j.d.o.o. za proizvodnju namještaja i usluge zastupanog po punomoćniku Danijel Šandrk</item>
    </derivirana_varijabla>
  </DomainObject.Predmet.ProtuStrankaListFormated>
  <DomainObject.Predmet.ProtuStrankaListFormatedOIB>
    <izvorni_sadrzaj>
      <item>WOOD j.d.o.o. za proizvodnju namještaja i usluge, OIB 18216099900 zastupanog po punomoćniku Danijel Šandrk</item>
    </izvorni_sadrzaj>
    <derivirana_varijabla naziv="DomainObject.Predmet.ProtuStrankaListFormatedOIB_1">
      <item>WOOD j.d.o.o. za proizvodnju namještaja i usluge, OIB 18216099900 zastupanog po punomoćniku Danijel Šandrk</item>
    </derivirana_varijabla>
  </DomainObject.Predmet.ProtuStrankaListFormatedOIB>
  <DomainObject.Predmet.ProtuStrankaListFormatedWithAdress>
    <izvorni_sadrzaj>
      <item>WOOD j.d.o.o. za proizvodnju namještaja i usluge, Ulica Miroslava Kraljevića 11, 33000 Virovitica zastupanog po punomoćniku Danijel Šandrk</item>
    </izvorni_sadrzaj>
    <derivirana_varijabla naziv="DomainObject.Predmet.ProtuStrankaListFormatedWithAdress_1">
      <item>WOOD j.d.o.o. za proizvodnju namještaja i usluge, Ulica Miroslava Kraljevića 11, 33000 Virovitica zastupanog po punomoćniku Danijel Šandrk</item>
    </derivirana_varijabla>
  </DomainObject.Predmet.ProtuStrankaListFormatedWithAdress>
  <DomainObject.Predmet.ProtuStrankaListFormatedWithAdressOIB>
    <izvorni_sadrzaj>
      <item>WOOD j.d.o.o. za proizvodnju namještaja i usluge, OIB 18216099900, Ulica Miroslava Kraljevića 11, 33000 Virovitica zastupanog po punomoćniku Danijel Šandrk</item>
    </izvorni_sadrzaj>
    <derivirana_varijabla naziv="DomainObject.Predmet.ProtuStrankaListFormatedWithAdressOIB_1">
      <item>WOOD j.d.o.o. za proizvodnju namještaja i usluge, OIB 18216099900, Ulica Miroslava Kraljevića 11, 33000 Virovitica zastupanog po punomoćniku Danijel Šandrk</item>
    </derivirana_varijabla>
  </DomainObject.Predmet.ProtuStrankaListFormatedWithAdressOIB>
  <DomainObject.Predmet.ProtuStrankaListNazivFormated>
    <izvorni_sadrzaj>
      <item>WOOD j.d.o.o. za proizvodnju namještaja i usluge</item>
    </izvorni_sadrzaj>
    <derivirana_varijabla naziv="DomainObject.Predmet.ProtuStrankaListNazivFormated_1">
      <item>WOOD j.d.o.o. za proizvodnju namještaja i usluge</item>
    </derivirana_varijabla>
  </DomainObject.Predmet.ProtuStrankaListNazivFormated>
  <DomainObject.Predmet.ProtuStrankaListNazivFormatedOIB>
    <izvorni_sadrzaj>
      <item>WOOD j.d.o.o. za proizvodnju namještaja i usluge, OIB 18216099900</item>
    </izvorni_sadrzaj>
    <derivirana_varijabla naziv="DomainObject.Predmet.ProtuStrankaListNazivFormatedOIB_1">
      <item>WOOD j.d.o.o. za proizvodnju namještaja i usluge, OIB 18216099900</item>
    </derivirana_varijabla>
  </DomainObject.Predmet.ProtuStrankaListNazivFormatedOIB>
  <DomainObject.Predmet.OstaliListFormated>
    <izvorni_sadrzaj>
      <item>Danijel Šandrk punomoćnik sudionika u postupku WOOD j.d.o.o. za proizvodnju namještaja i usluge</item>
    </izvorni_sadrzaj>
    <derivirana_varijabla naziv="DomainObject.Predmet.OstaliListFormated_1">
      <item>Danijel Šandrk punomoćnik sudionika u postupku WOOD j.d.o.o. za proizvodnju namještaja i usluge</item>
    </derivirana_varijabla>
  </DomainObject.Predmet.OstaliListFormated>
  <DomainObject.Predmet.OstaliListFormatedOIB>
    <izvorni_sadrzaj>
      <item>Danijel Šandrk, OIB 45573975886 punomoćnik sudionika u postupku WOOD j.d.o.o. za proizvodnju namještaja i usluge</item>
    </izvorni_sadrzaj>
    <derivirana_varijabla naziv="DomainObject.Predmet.OstaliListFormatedOIB_1">
      <item>Danijel Šandrk, OIB 45573975886 punomoćnik sudionika u postupku WOOD j.d.o.o. za proizvodnju namještaja i usluge</item>
    </derivirana_varijabla>
  </DomainObject.Predmet.OstaliListFormatedOIB>
  <DomainObject.Predmet.OstaliListFormatedWithAdress>
    <izvorni_sadrzaj>
      <item>Danijel Šandrk, Miroslava Kraljevića 11, 33000 Virovitica punomoćnik sudionika u postupku WOOD j.d.o.o. za proizvodnju namještaja i usluge</item>
    </izvorni_sadrzaj>
    <derivirana_varijabla naziv="DomainObject.Predmet.OstaliListFormatedWithAdress_1">
      <item>Danijel Šandrk, Miroslava Kraljevića 11, 33000 Virovitica punomoćnik sudionika u postupku WOOD j.d.o.o. za proizvodnju namještaja i usluge</item>
    </derivirana_varijabla>
  </DomainObject.Predmet.OstaliListFormatedWithAdress>
  <DomainObject.Predmet.OstaliListFormatedWithAdressOIB>
    <izvorni_sadrzaj>
      <item>Danijel Šandrk, OIB 45573975886, Miroslava Kraljevića 11, 33000 Virovitica punomoćnik sudionika u postupku WOOD j.d.o.o. za proizvodnju namještaja i usluge</item>
    </izvorni_sadrzaj>
    <derivirana_varijabla naziv="DomainObject.Predmet.OstaliListFormatedWithAdressOIB_1">
      <item>Danijel Šandrk, OIB 45573975886, Miroslava Kraljevića 11, 33000 Virovitica punomoćnik sudionika u postupku WOOD j.d.o.o. za proizvodnju namještaja i usluge</item>
    </derivirana_varijabla>
  </DomainObject.Predmet.OstaliListFormatedWithAdressOIB>
  <DomainObject.Predmet.OstaliListNazivFormated>
    <izvorni_sadrzaj>
      <item>Danijel Šandrk</item>
    </izvorni_sadrzaj>
    <derivirana_varijabla naziv="DomainObject.Predmet.OstaliListNazivFormated_1">
      <item>Danijel Šandrk</item>
    </derivirana_varijabla>
  </DomainObject.Predmet.OstaliListNazivFormated>
  <DomainObject.Predmet.OstaliListNazivFormatedOIB>
    <izvorni_sadrzaj>
      <item>Danijel Šandrk, OIB 45573975886</item>
    </izvorni_sadrzaj>
    <derivirana_varijabla naziv="DomainObject.Predmet.OstaliListNazivFormatedOIB_1">
      <item>Danijel Šandrk, OIB 45573975886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St-702/2018-3</izvorni_sadrzaj>
    <derivirana_varijabla naziv="DomainObject.PoslovniBrojDokumenta_1">St-702/2018-3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WOOD j.d.o.o. za proizvodnju namještaja i usluge</izvorni_sadrzaj>
    <derivirana_varijabla naziv="DomainObject.Predmet.ProtustrankaIDrugi_1">WOOD j.d.o.o. za proizvodnju namještaja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WOOD j.d.o.o. za proizvodnju namještaja i usluge, OIB 18216099900, Ulica Miroslava Kraljevića 11, 33000 Virovitica</izvorni_sadrzaj>
    <derivirana_varijabla naziv="DomainObject.Predmet.ProtustrankaIDrugiAdressOIB_1">WOOD j.d.o.o. za proizvodnju namještaja i usluge, OIB 18216099900, Ulica Miroslava Kraljevića 11,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WOOD j.d.o.o. za proizvodnju namještaja i usluge</item>
      <item>Danijel Šandrk</item>
    </izvorni_sadrzaj>
    <derivirana_varijabla naziv="DomainObject.Predmet.SudioniciListNaziv_1">
      <item>FINA, RC ZAGREB, Podružnica BJELOVAR</item>
      <item>WOOD j.d.o.o. za proizvodnju namještaja i usluge</item>
      <item>Danijel Šandrk</item>
    </derivirana_varijabla>
  </DomainObject.Predmet.SudioniciListNaziv>
  <DomainObject.Predmet.SudioniciListAdressOIB>
    <izvorni_sadrzaj>
      <item>FINA, RC ZAGREB, Podružnica BJELOVAR, OIB 85821130368, F. Supila 4,43000 Bjelovar</item>
      <item>WOOD j.d.o.o. za proizvodnju namještaja i usluge, OIB 18216099900, Ulica Miroslava Kraljevića 11,33000 Virovitica</item>
      <item>Danijel Šandrk, OIB 45573975886, Miroslava Kraljevića 11,33000 Virovitica</item>
    </izvorni_sadrzaj>
    <derivirana_varijabla naziv="DomainObject.Predmet.SudioniciListAdressOIB_1">
      <item>FINA, RC ZAGREB, Podružnica BJELOVAR, OIB 85821130368, F. Supila 4,43000 Bjelovar</item>
      <item>WOOD j.d.o.o. za proizvodnju namještaja i usluge, OIB 18216099900, Ulica Miroslava Kraljevića 11,33000 Virovitica</item>
      <item>Danijel Šandrk, OIB 45573975886, Miroslava Kraljevića 11,33000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600925-040C-439A-98B6-474ED06BF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3568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2018-09-10T10:51:00Z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