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f648" w14:paraId="a35f64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15</w:t>
      </w:r>
      <w:r w:rsidR="00007283">
        <w:t>72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5B37C8">
        <w:t xml:space="preserve"> </w:t>
      </w:r>
      <w:r w:rsidR="00007283">
        <w:t xml:space="preserve">IMPETUS TRES d.o.o. za </w:t>
      </w:r>
      <w:r w:rsidR="005B37C8">
        <w:t>ugostiteljstvo</w:t>
      </w:r>
      <w:r w:rsidR="00007283">
        <w:t xml:space="preserve"> i usluge</w:t>
      </w:r>
      <w:r w:rsidR="005B37C8">
        <w:t xml:space="preserve"> Zagreb, </w:t>
      </w:r>
      <w:r w:rsidR="00007283">
        <w:t xml:space="preserve">Franje Malnara 27 A, </w:t>
      </w:r>
      <w:r w:rsidR="005B37C8">
        <w:t xml:space="preserve">OIB </w:t>
      </w:r>
      <w:r w:rsidR="00007283" w:rsidRPr="00007283">
        <w:t>48927873849</w:t>
      </w:r>
      <w:r w:rsidR="00007283">
        <w:t>, MBS 080728687</w:t>
      </w:r>
      <w:r w:rsidR="005B37C8">
        <w:t>,</w:t>
      </w:r>
      <w:r w:rsidR="00C23E94">
        <w:t xml:space="preserve">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007283">
        <w:t xml:space="preserve">IMPETUS TRES d.o.o. za ugostiteljstvo i usluge Zagreb, Franje Malnara 27 A, OIB </w:t>
      </w:r>
      <w:r w:rsidR="00007283" w:rsidRPr="00007283">
        <w:t>48927873849</w:t>
      </w:r>
      <w:r w:rsidR="00007283">
        <w:t>, MBS 080728687 i</w:t>
      </w:r>
      <w:r w:rsidR="00DA2E82">
        <w:t>znosi</w:t>
      </w:r>
      <w:r w:rsidR="001B2447">
        <w:t xml:space="preserve"> </w:t>
      </w:r>
      <w:r w:rsidR="00007283">
        <w:t>228.643,71</w:t>
      </w:r>
      <w:r w:rsidR="009219EB"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D51175">
        <w:t xml:space="preserve">Osman </w:t>
      </w:r>
      <w:proofErr w:type="spellStart"/>
      <w:r w:rsidR="00D51175">
        <w:t>Halilović</w:t>
      </w:r>
      <w:proofErr w:type="spellEnd"/>
      <w:r w:rsidR="00D51175">
        <w:t xml:space="preserve"> iz Zagreba</w:t>
      </w:r>
      <w:r w:rsidR="001B2447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BD2691">
        <w:t>5</w:t>
      </w:r>
      <w:r w:rsidR="00D51175">
        <w:t>72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sectPr w:rsidSect="00F2165F" w:rsidR="00F2165F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11403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1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1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St-1572/2016</izvorni_sadrzaj>
    <derivirana_varijabla naziv="DomainObject.Predmet.OznakaBroj_1">St-1572/2016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TRES d.o.o.</izvorni_sadrzaj>
    <derivirana_varijabla naziv="DomainObject.Predmet.ProtustrankaFormated_1">  IMPETUS TRES d.o.o.</derivirana_varijabla>
  </DomainObject.Predmet.ProtustrankaFormated>
  <DomainObject.Predmet.ProtustrankaFormatedOIB>
    <izvorni_sadrzaj>  IMPETUS TRES d.o.o., OIB 48927873849</izvorni_sadrzaj>
    <derivirana_varijabla naziv="DomainObject.Predmet.ProtustrankaFormatedOIB_1">  IMPETUS TRES d.o.o., OIB 48927873849</derivirana_varijabla>
  </DomainObject.Predmet.ProtustrankaFormatedOIB>
  <DomainObject.Predmet.ProtustrankaFormatedWithAdress>
    <izvorni_sadrzaj> IMPETUS TRES d.o.o., Franje Malnara 27A, 10000 Zagreb</izvorni_sadrzaj>
    <derivirana_varijabla naziv="DomainObject.Predmet.ProtustrankaFormatedWithAdress_1"> IMPETUS TRES d.o.o., Franje Malnara 27A, 10000 Zagreb</derivirana_varijabla>
  </DomainObject.Predmet.ProtustrankaFormatedWithAdress>
  <DomainObject.Predmet.ProtustrankaFormatedWithAdressOIB>
    <izvorni_sadrzaj> IMPETUS TRES d.o.o., OIB 48927873849, Franje Malnara 27A, 10000 Zagreb</izvorni_sadrzaj>
    <derivirana_varijabla naziv="DomainObject.Predmet.ProtustrankaFormatedWithAdressOIB_1"> IMPETUS TRES d.o.o., OIB 48927873849, Franje Malnara 27A, 10000 Zagreb</derivirana_varijabla>
  </DomainObject.Predmet.ProtustrankaFormatedWithAdressOIB>
  <DomainObject.Predmet.ProtustrankaWithAdress>
    <izvorni_sadrzaj>IMPETUS TRES d.o.o. Franje Malnara 27A, 10000 Zagreb</izvorni_sadrzaj>
    <derivirana_varijabla naziv="DomainObject.Predmet.ProtustrankaWithAdress_1">IMPETUS TRES d.o.o. Franje Malnara 27A, 10000 Zagreb</derivirana_varijabla>
  </DomainObject.Predmet.ProtustrankaWithAdress>
  <DomainObject.Predmet.ProtustrankaWithAdressOIB>
    <izvorni_sadrzaj>IMPETUS TRES d.o.o., OIB 48927873849, Franje Malnara 27A, 10000 Zagreb</izvorni_sadrzaj>
    <derivirana_varijabla naziv="DomainObject.Predmet.ProtustrankaWithAdressOIB_1">IMPETUS TRES d.o.o., OIB 48927873849, Franje Malnara 27A, 10000 Zagreb</derivirana_varijabla>
  </DomainObject.Predmet.ProtustrankaWithAdressOIB>
  <DomainObject.Predmet.ProtustrankaNazivFormated>
    <izvorni_sadrzaj>IMPETUS TRES d.o.o.</izvorni_sadrzaj>
    <derivirana_varijabla naziv="DomainObject.Predmet.ProtustrankaNazivFormated_1">IMPETUS TRES d.o.o.</derivirana_varijabla>
  </DomainObject.Predmet.ProtustrankaNazivFormated>
  <DomainObject.Predmet.ProtustrankaNazivFormatedOIB>
    <izvorni_sadrzaj>IMPETUS TRES d.o.o., OIB 48927873849</izvorni_sadrzaj>
    <derivirana_varijabla naziv="DomainObject.Predmet.ProtustrankaNazivFormatedOIB_1">IMPETUS TRES d.o.o., OIB 48927873849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IMPETUS TRES d.o.o.</item>
    </izvorni_sadrzaj>
    <derivirana_varijabla naziv="DomainObject.Predmet.ProtuStrankaListFormated_1">
      <item>IMPETUS TRES d.o.o.</item>
    </derivirana_varijabla>
  </DomainObject.Predmet.ProtuStrankaListFormated>
  <DomainObject.Predmet.ProtuStrankaListFormatedOIB>
    <izvorni_sadrzaj>
      <item>IMPETUS TRES d.o.o., OIB 48927873849</item>
    </izvorni_sadrzaj>
    <derivirana_varijabla naziv="DomainObject.Predmet.ProtuStrankaListFormatedOIB_1">
      <item>IMPETUS TRES d.o.o., OIB 48927873849</item>
    </derivirana_varijabla>
  </DomainObject.Predmet.ProtuStrankaListFormatedOIB>
  <DomainObject.Predmet.ProtuStrankaListFormatedWithAdress>
    <izvorni_sadrzaj>
      <item>IMPETUS TRES d.o.o., Franje Malnara 27A, 10000 Zagreb</item>
    </izvorni_sadrzaj>
    <derivirana_varijabla naziv="DomainObject.Predmet.ProtuStrankaListFormatedWithAdress_1">
      <item>IMPETUS TRES d.o.o., Franje Malnara 27A, 10000 Zagreb</item>
    </derivirana_varijabla>
  </DomainObject.Predmet.ProtuStrankaListFormatedWithAdress>
  <DomainObject.Predmet.ProtuStrankaListFormatedWithAdressOIB>
    <izvorni_sadrzaj>
      <item>IMPETUS TRES d.o.o., OIB 48927873849, Franje Malnara 27A, 10000 Zagreb</item>
    </izvorni_sadrzaj>
    <derivirana_varijabla naziv="DomainObject.Predmet.ProtuStrankaListFormatedWithAdressOIB_1">
      <item>IMPETUS TRES d.o.o., OIB 48927873849, Franje Malnara 27A, 10000 Zagreb</item>
    </derivirana_varijabla>
  </DomainObject.Predmet.ProtuStrankaListFormatedWithAdressOIB>
  <DomainObject.Predmet.ProtuStrankaListNazivFormated>
    <izvorni_sadrzaj>
      <item>IMPETUS TRES d.o.o.</item>
    </izvorni_sadrzaj>
    <derivirana_varijabla naziv="DomainObject.Predmet.ProtuStrankaListNazivFormated_1">
      <item>IMPETUS TRES d.o.o.</item>
    </derivirana_varijabla>
  </DomainObject.Predmet.ProtuStrankaListNazivFormated>
  <DomainObject.Predmet.ProtuStrankaListNazivFormatedOIB>
    <izvorni_sadrzaj>
      <item>IMPETUS TRES d.o.o., OIB 48927873849</item>
    </izvorni_sadrzaj>
    <derivirana_varijabla naziv="DomainObject.Predmet.ProtuStrankaListNazivFormatedOIB_1">
      <item>IMPETUS TRES d.o.o., OIB 48927873849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IMPETUS TRES d.o.o.</izvorni_sadrzaj>
    <derivirana_varijabla naziv="DomainObject.Predmet.ProtustrankaIDrugi_1">IMPETUS TRES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IMPETUS TRES d.o.o., OIB 48927873849, Franje Malnara 27A, 10000 Zagreb</izvorni_sadrzaj>
    <derivirana_varijabla naziv="DomainObject.Predmet.ProtustrankaIDrugiAdressOIB_1">IMPETUS TRES d.o.o., OIB 48927873849, Franje Malnara 27A,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TRES d.o.o.</item>
      <item>FINA Regionalni centar Zagreb</item>
    </izvorni_sadrzaj>
    <derivirana_varijabla naziv="DomainObject.Predmet.SudioniciListNaziv_1">
      <item>IMPETUS TRES d.o.o.</item>
      <item>FINA Regionalni centar Zagreb</item>
    </derivirana_varijabla>
  </DomainObject.Predmet.SudioniciListNaziv>
  <DomainObject.Predmet.SudioniciListAdressOIB>
    <izvorni_sadrzaj>
      <item>IMPETUS TRES d.o.o., OIB 48927873849, Franje Malnara 27A,10000 Zagreb</item>
      <item>FINA Regionalni centar Zagreb, OIB 85821130368, Trg svibanjskih žrtava 1995. br 1,10000 Zagreb</item>
    </izvorni_sadrzaj>
    <derivirana_varijabla naziv="DomainObject.Predmet.SudioniciListAdressOIB_1">
      <item>IMPETUS TRES d.o.o., OIB 48927873849, Franje Malnara 27A,10000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48927873849</item>
      <item>, OIB 85821130368</item>
    </izvorni_sadrzaj>
    <derivirana_varijabla naziv="DomainObject.Predmet.SudioniciListNazivOIB_1">
      <item>, OIB 48927873849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9F445-5927-4BBE-88B3-9E29A7708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1832</properties:Characters>
  <properties:Lines>45</properties:Lines>
  <properties:Paragraphs>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2016-07-04T05:49:00Z</cp:lastPrinted>
  <dcterms:modified xmlns:xsi="http://www.w3.org/2001/XMLSchema-instance" xsi:type="dcterms:W3CDTF">2016-07-04T05:50:00Z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