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6c0f" w14:paraId="75b6c0f" w:rsidRDefault="00526D12" w:rsidR="001C1E69" w:rsidRPr="00CE0B0D">
      <w:pPr>
        <w15:collapsed w:val="false"/>
        <w:rPr>
          <w:rFonts w:cstheme="minorHAnsi"/>
          <w:sz w:val="24"/>
          <w:szCs w:val="24"/>
        </w:rPr>
      </w:pPr>
      <w:bookmarkStart w:name="_GoBack" w:id="0"/>
      <w:bookmarkEnd w:id="0"/>
      <w:r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Heinzelova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8" w:history="true">
                    <w:r w:rsidRPr="00AB41AF">
                      <w:rPr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proofErr w:type="spellStart"/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>Mob</w:t>
                  </w:r>
                  <w:proofErr w:type="spellEnd"/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A11FA6">
        <w:rPr>
          <w:rFonts w:cstheme="minorHAnsi"/>
          <w:sz w:val="24"/>
          <w:szCs w:val="24"/>
        </w:rPr>
        <w:t>10 St-617/2018-3</w:t>
      </w:r>
    </w:p>
    <w:p w:rsidRDefault="0091116C" w:rsidR="00A11FA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B15D65" w:rsidRPr="00B15D65">
        <w:rPr>
          <w:rFonts w:cstheme="minorHAnsi"/>
          <w:sz w:val="24"/>
          <w:szCs w:val="24"/>
        </w:rPr>
        <w:t xml:space="preserve">RUŽMARIN j.d.o.o. OIB: 17060128114, MBS: 080968458, Gornje mrzlo polje </w:t>
      </w:r>
      <w:proofErr w:type="spellStart"/>
      <w:r w:rsidR="00B15D65" w:rsidRPr="00B15D65">
        <w:rPr>
          <w:rFonts w:cstheme="minorHAnsi"/>
          <w:sz w:val="24"/>
          <w:szCs w:val="24"/>
        </w:rPr>
        <w:t>mrežničko</w:t>
      </w:r>
      <w:proofErr w:type="spellEnd"/>
      <w:r w:rsidR="00B15D65" w:rsidRPr="00B15D65">
        <w:rPr>
          <w:rFonts w:cstheme="minorHAnsi"/>
          <w:sz w:val="24"/>
          <w:szCs w:val="24"/>
        </w:rPr>
        <w:t xml:space="preserve"> (Grad Duga Resa), Gornje mrzlo polje </w:t>
      </w:r>
      <w:proofErr w:type="spellStart"/>
      <w:r w:rsidR="00B15D65" w:rsidRPr="00B15D65">
        <w:rPr>
          <w:rFonts w:cstheme="minorHAnsi"/>
          <w:sz w:val="24"/>
          <w:szCs w:val="24"/>
        </w:rPr>
        <w:t>mrežničko</w:t>
      </w:r>
      <w:proofErr w:type="spellEnd"/>
      <w:r w:rsidR="00B15D65" w:rsidRPr="00B15D65">
        <w:rPr>
          <w:rFonts w:cstheme="minorHAnsi"/>
          <w:sz w:val="24"/>
          <w:szCs w:val="24"/>
        </w:rPr>
        <w:t xml:space="preserve"> 108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B15D65" w:rsidP="00B15D65" w:rsidR="00A87B0F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Bruto bilanca</w:t>
      </w:r>
    </w:p>
    <w:p w:rsidRDefault="007F0169" w:rsidP="00AF4B6D" w:rsidR="007F0169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</w:t>
      </w:r>
      <w:proofErr w:type="spellStart"/>
      <w:r w:rsidRPr="00CE0B0D">
        <w:rPr>
          <w:rFonts w:cstheme="minorHAnsi"/>
          <w:sz w:val="24"/>
          <w:szCs w:val="24"/>
        </w:rPr>
        <w:t>Varenina</w:t>
      </w:r>
      <w:proofErr w:type="spellEnd"/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 xml:space="preserve">, Trgovački sud u Osijeku dana 07. kolovoza donosi rješenje o pokretanju prethodnog postupaka radi utvrđivanja uvjeta za otvaranje stečajnog postupka nad dužnikom </w:t>
      </w:r>
      <w:r w:rsidR="004668F5" w:rsidRPr="00B15D65">
        <w:rPr>
          <w:rFonts w:cstheme="minorHAnsi"/>
          <w:sz w:val="24"/>
          <w:szCs w:val="24"/>
        </w:rPr>
        <w:t xml:space="preserve">RUŽMARIN j.d.o.o. OIB: 17060128114, MBS: 080968458, Gornje mrzlo polje </w:t>
      </w:r>
      <w:proofErr w:type="spellStart"/>
      <w:r w:rsidR="004668F5" w:rsidRPr="00B15D65">
        <w:rPr>
          <w:rFonts w:cstheme="minorHAnsi"/>
          <w:sz w:val="24"/>
          <w:szCs w:val="24"/>
        </w:rPr>
        <w:t>mrežničko</w:t>
      </w:r>
      <w:proofErr w:type="spellEnd"/>
      <w:r w:rsidR="004668F5" w:rsidRPr="00B15D65">
        <w:rPr>
          <w:rFonts w:cstheme="minorHAnsi"/>
          <w:sz w:val="24"/>
          <w:szCs w:val="24"/>
        </w:rPr>
        <w:t xml:space="preserve"> (Grad Duga Resa), Gornje mrzlo polje </w:t>
      </w:r>
      <w:proofErr w:type="spellStart"/>
      <w:r w:rsidR="004668F5" w:rsidRPr="00B15D65">
        <w:rPr>
          <w:rFonts w:cstheme="minorHAnsi"/>
          <w:sz w:val="24"/>
          <w:szCs w:val="24"/>
        </w:rPr>
        <w:t>mrežničko</w:t>
      </w:r>
      <w:proofErr w:type="spellEnd"/>
      <w:r w:rsidR="004668F5" w:rsidRPr="00B15D65">
        <w:rPr>
          <w:rFonts w:cstheme="minorHAnsi"/>
          <w:sz w:val="24"/>
          <w:szCs w:val="24"/>
        </w:rPr>
        <w:t xml:space="preserve"> 108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15069" w:rsidP="00B15069" w:rsidR="00B15069" w:rsidRPr="00B15069">
      <w:pPr>
        <w:rPr>
          <w:rFonts w:cstheme="minorHAnsi"/>
          <w:sz w:val="24"/>
          <w:szCs w:val="24"/>
        </w:rPr>
      </w:pPr>
      <w:r w:rsidRPr="00B15069">
        <w:rPr>
          <w:rFonts w:cstheme="minorHAnsi"/>
          <w:sz w:val="24"/>
          <w:szCs w:val="24"/>
        </w:rPr>
        <w:t xml:space="preserve">FINA navodi da dužnik na dan </w:t>
      </w:r>
      <w:r w:rsidR="005C279A">
        <w:rPr>
          <w:rFonts w:cstheme="minorHAnsi"/>
          <w:sz w:val="24"/>
          <w:szCs w:val="24"/>
        </w:rPr>
        <w:t>27. studenog</w:t>
      </w:r>
      <w:r w:rsidRPr="00B15069">
        <w:rPr>
          <w:rFonts w:cstheme="minorHAnsi"/>
          <w:sz w:val="24"/>
          <w:szCs w:val="24"/>
        </w:rPr>
        <w:t xml:space="preserve"> </w:t>
      </w:r>
      <w:r w:rsidR="009B4595">
        <w:rPr>
          <w:rFonts w:cstheme="minorHAnsi"/>
          <w:sz w:val="24"/>
          <w:szCs w:val="24"/>
        </w:rPr>
        <w:t xml:space="preserve">2017. </w:t>
      </w:r>
      <w:r w:rsidRPr="00B15069">
        <w:rPr>
          <w:rFonts w:cstheme="minorHAnsi"/>
          <w:sz w:val="24"/>
          <w:szCs w:val="24"/>
        </w:rPr>
        <w:t>u Očevidniku redoslijeda osnova za plaćanje ima evidentirane neizvršene osnove za plaćanje</w:t>
      </w:r>
      <w:r w:rsidR="005B1D84">
        <w:rPr>
          <w:rFonts w:cstheme="minorHAnsi"/>
          <w:sz w:val="24"/>
          <w:szCs w:val="24"/>
        </w:rPr>
        <w:t xml:space="preserve"> u neprekinutom razdoblju od 616</w:t>
      </w:r>
      <w:r w:rsidRPr="00B15069">
        <w:rPr>
          <w:rFonts w:cstheme="minorHAnsi"/>
          <w:sz w:val="24"/>
          <w:szCs w:val="24"/>
        </w:rPr>
        <w:t xml:space="preserve"> dana u</w:t>
      </w:r>
      <w:r w:rsidR="005B1D84">
        <w:rPr>
          <w:rFonts w:cstheme="minorHAnsi"/>
          <w:sz w:val="24"/>
          <w:szCs w:val="24"/>
        </w:rPr>
        <w:t xml:space="preserve"> ukupnom iznosu od 23.072,12</w:t>
      </w:r>
      <w:r w:rsidRPr="00B15069">
        <w:rPr>
          <w:rFonts w:cstheme="minorHAnsi"/>
          <w:sz w:val="24"/>
          <w:szCs w:val="24"/>
        </w:rPr>
        <w:t xml:space="preserve"> kn u koji iznos je uračunata kamata i naknada FINE za provedbu ovrhe na novčanim sredstvima te da dužnik ima 1 zaposlenika.</w:t>
      </w:r>
    </w:p>
    <w:p w:rsidRDefault="00E32AF8" w:rsidR="00E32AF8">
      <w:pPr>
        <w:rPr>
          <w:rFonts w:cstheme="minorHAnsi"/>
          <w:sz w:val="24"/>
          <w:szCs w:val="24"/>
        </w:rPr>
      </w:pPr>
    </w:p>
    <w:p w:rsidRDefault="006B26D2" w:rsidR="006B26D2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5B1D84">
        <w:rPr>
          <w:rFonts w:cstheme="minorHAnsi"/>
          <w:sz w:val="24"/>
          <w:szCs w:val="24"/>
        </w:rPr>
        <w:t xml:space="preserve"> </w:t>
      </w:r>
      <w:r w:rsidR="00C51580" w:rsidRPr="00B15D65">
        <w:rPr>
          <w:rFonts w:cstheme="minorHAnsi"/>
          <w:sz w:val="24"/>
          <w:szCs w:val="24"/>
        </w:rPr>
        <w:t xml:space="preserve">RUŽMARIN j.d.o.o. OIB: 17060128114, MBS: 080968458, Gornje mrzlo polje </w:t>
      </w:r>
      <w:proofErr w:type="spellStart"/>
      <w:r w:rsidR="00C51580" w:rsidRPr="00B15D65">
        <w:rPr>
          <w:rFonts w:cstheme="minorHAnsi"/>
          <w:sz w:val="24"/>
          <w:szCs w:val="24"/>
        </w:rPr>
        <w:t>mrežničko</w:t>
      </w:r>
      <w:proofErr w:type="spellEnd"/>
      <w:r w:rsidR="00C51580" w:rsidRPr="00B15D65">
        <w:rPr>
          <w:rFonts w:cstheme="minorHAnsi"/>
          <w:sz w:val="24"/>
          <w:szCs w:val="24"/>
        </w:rPr>
        <w:t xml:space="preserve"> (Grad Duga Resa), Gornje mrzlo polje </w:t>
      </w:r>
      <w:proofErr w:type="spellStart"/>
      <w:r w:rsidR="00C51580" w:rsidRPr="00B15D65">
        <w:rPr>
          <w:rFonts w:cstheme="minorHAnsi"/>
          <w:sz w:val="24"/>
          <w:szCs w:val="24"/>
        </w:rPr>
        <w:t>mrežničko</w:t>
      </w:r>
      <w:proofErr w:type="spellEnd"/>
      <w:r w:rsidR="00C51580" w:rsidRPr="00B15D65">
        <w:rPr>
          <w:rFonts w:cstheme="minorHAnsi"/>
          <w:sz w:val="24"/>
          <w:szCs w:val="24"/>
        </w:rPr>
        <w:t xml:space="preserve"> 108</w:t>
      </w:r>
      <w:r>
        <w:rPr>
          <w:rFonts w:cstheme="minorHAnsi"/>
          <w:sz w:val="24"/>
          <w:szCs w:val="24"/>
        </w:rPr>
        <w:t>, upisan je u registar Trgovačkog suda u Zagrebu</w:t>
      </w:r>
      <w:r w:rsidR="00C51580">
        <w:rPr>
          <w:rFonts w:cstheme="minorHAnsi"/>
          <w:sz w:val="24"/>
          <w:szCs w:val="24"/>
        </w:rPr>
        <w:t xml:space="preserve"> -</w:t>
      </w:r>
      <w:r>
        <w:rPr>
          <w:rFonts w:cstheme="minorHAnsi"/>
          <w:sz w:val="24"/>
          <w:szCs w:val="24"/>
        </w:rPr>
        <w:t xml:space="preserve"> </w:t>
      </w:r>
      <w:r w:rsidR="00D4369C" w:rsidRPr="00D4369C">
        <w:rPr>
          <w:rFonts w:cstheme="minorHAnsi"/>
          <w:sz w:val="24"/>
          <w:szCs w:val="24"/>
        </w:rPr>
        <w:t>stalna služba u Karlovcu</w:t>
      </w:r>
      <w:r w:rsidR="00D4369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temeljem </w:t>
      </w:r>
      <w:r w:rsidR="00D4369C">
        <w:rPr>
          <w:rFonts w:cstheme="minorHAnsi"/>
          <w:sz w:val="24"/>
          <w:szCs w:val="24"/>
        </w:rPr>
        <w:t>Izjave</w:t>
      </w:r>
      <w:r w:rsidR="00D4369C" w:rsidRPr="00D4369C">
        <w:rPr>
          <w:rFonts w:cstheme="minorHAnsi"/>
          <w:sz w:val="24"/>
          <w:szCs w:val="24"/>
        </w:rPr>
        <w:t xml:space="preserve"> o osnivanju jednostavnog društva s ograničenom odgovornošću od 20.4.2015.</w:t>
      </w:r>
    </w:p>
    <w:p w:rsidRDefault="00AC471A" w:rsidR="00D4369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Osnovna djelatnost dužnika je </w:t>
      </w:r>
      <w:r w:rsidR="00D4369C">
        <w:rPr>
          <w:rFonts w:cstheme="minorHAnsi"/>
          <w:sz w:val="24"/>
          <w:szCs w:val="24"/>
        </w:rPr>
        <w:t>–</w:t>
      </w:r>
      <w:r>
        <w:rPr>
          <w:rFonts w:cstheme="minorHAnsi"/>
          <w:sz w:val="24"/>
          <w:szCs w:val="24"/>
        </w:rPr>
        <w:t xml:space="preserve"> </w:t>
      </w:r>
      <w:r w:rsidR="00D4369C">
        <w:rPr>
          <w:rFonts w:cstheme="minorHAnsi"/>
          <w:sz w:val="24"/>
          <w:szCs w:val="24"/>
        </w:rPr>
        <w:t>djelatnost</w:t>
      </w:r>
      <w:r w:rsidR="00D4369C" w:rsidRPr="00D4369C">
        <w:rPr>
          <w:rFonts w:cstheme="minorHAnsi"/>
          <w:sz w:val="24"/>
          <w:szCs w:val="24"/>
        </w:rPr>
        <w:t xml:space="preserve"> pripreme i usluživanja pića</w:t>
      </w:r>
      <w:r w:rsidR="00D4369C">
        <w:rPr>
          <w:rFonts w:cstheme="minorHAnsi"/>
          <w:sz w:val="24"/>
          <w:szCs w:val="24"/>
        </w:rPr>
        <w:t xml:space="preserve"> šifre djelatnosti 5630.</w:t>
      </w:r>
    </w:p>
    <w:p w:rsidRDefault="00867274" w:rsidP="00D4369C" w:rsidR="00AE7CE5">
      <w:pPr>
        <w:rPr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</w:t>
      </w:r>
      <w:r w:rsidR="00AE7CE5" w:rsidRPr="00A85BD7">
        <w:rPr>
          <w:rFonts w:cstheme="minorHAnsi"/>
          <w:sz w:val="24"/>
          <w:szCs w:val="24"/>
        </w:rPr>
        <w:t>-</w:t>
      </w:r>
      <w:r w:rsidR="00E25016" w:rsidRPr="00A85BD7">
        <w:rPr>
          <w:sz w:val="24"/>
          <w:szCs w:val="24"/>
        </w:rPr>
        <w:t xml:space="preserve"> </w:t>
      </w:r>
      <w:r w:rsidR="00D4369C" w:rsidRPr="00D4369C">
        <w:rPr>
          <w:sz w:val="24"/>
          <w:szCs w:val="24"/>
        </w:rPr>
        <w:t>MARINA LIVOJEVIĆ, OIB: 45732</w:t>
      </w:r>
      <w:r w:rsidR="00D4369C">
        <w:rPr>
          <w:sz w:val="24"/>
          <w:szCs w:val="24"/>
        </w:rPr>
        <w:t xml:space="preserve">709567, </w:t>
      </w:r>
      <w:r w:rsidR="00D4369C" w:rsidRPr="00D4369C">
        <w:rPr>
          <w:sz w:val="24"/>
          <w:szCs w:val="24"/>
        </w:rPr>
        <w:t>Španjolska, AZKOITIA, IZARRAITZ KALEA</w:t>
      </w:r>
      <w:r w:rsidR="00D4369C">
        <w:rPr>
          <w:sz w:val="24"/>
          <w:szCs w:val="24"/>
        </w:rPr>
        <w:t xml:space="preserve">, </w:t>
      </w:r>
      <w:r w:rsidR="00A85BD7">
        <w:rPr>
          <w:sz w:val="24"/>
          <w:szCs w:val="24"/>
        </w:rPr>
        <w:t xml:space="preserve">samostalno i </w:t>
      </w:r>
      <w:proofErr w:type="spellStart"/>
      <w:r w:rsidR="00A85BD7">
        <w:rPr>
          <w:sz w:val="24"/>
          <w:szCs w:val="24"/>
        </w:rPr>
        <w:t>neogrančeno</w:t>
      </w:r>
      <w:proofErr w:type="spellEnd"/>
      <w:r w:rsidR="00A85BD7">
        <w:rPr>
          <w:sz w:val="24"/>
          <w:szCs w:val="24"/>
        </w:rPr>
        <w:t>.</w:t>
      </w:r>
    </w:p>
    <w:p w:rsidRDefault="00D844CB" w:rsidP="001C0039" w:rsidR="00D844CB" w:rsidRPr="001C0039">
      <w:pPr>
        <w:rPr>
          <w:sz w:val="24"/>
          <w:szCs w:val="24"/>
        </w:rPr>
      </w:pPr>
    </w:p>
    <w:p w:rsidRDefault="006B26D2" w:rsidR="006B26D2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963E7B" w:rsidR="00F64CD0" w:rsidRPr="00963E7B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</w:t>
      </w:r>
      <w:r w:rsidR="00963E7B">
        <w:rPr>
          <w:rFonts w:cstheme="minorHAnsi"/>
          <w:sz w:val="24"/>
          <w:szCs w:val="24"/>
        </w:rPr>
        <w:t>odgovorna osoba me je telefonski kontaktirala nekoliko puta.</w:t>
      </w:r>
    </w:p>
    <w:p w:rsidRDefault="00963E7B" w:rsidP="00963E7B" w:rsidR="00963E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 telefonskom razgovoru je utvrđeno da odgovorna osoba gđa </w:t>
      </w:r>
      <w:r w:rsidRPr="00D4369C">
        <w:rPr>
          <w:sz w:val="24"/>
          <w:szCs w:val="24"/>
        </w:rPr>
        <w:t>MARINA LIVOJEVIĆ</w:t>
      </w:r>
      <w:r>
        <w:rPr>
          <w:sz w:val="24"/>
          <w:szCs w:val="24"/>
        </w:rPr>
        <w:t xml:space="preserve">, radi i živi u Španjolskoj. Prema onome što je gđa rekla firma </w:t>
      </w:r>
      <w:r w:rsidRPr="00B15D65">
        <w:rPr>
          <w:rFonts w:cstheme="minorHAnsi"/>
          <w:sz w:val="24"/>
          <w:szCs w:val="24"/>
        </w:rPr>
        <w:t>RUŽMARIN j.d.o.o.</w:t>
      </w:r>
      <w:r>
        <w:rPr>
          <w:rFonts w:cstheme="minorHAnsi"/>
          <w:sz w:val="24"/>
          <w:szCs w:val="24"/>
        </w:rPr>
        <w:t xml:space="preserve"> je radila svega nekoliko mjeseci, nakon čega se gđa preselila u Španjolsku. Trenutno gđa nema interesa raditi s navedenom firmom. Pored rečenog gđa je zamoljena dostaviti </w:t>
      </w:r>
      <w:proofErr w:type="spellStart"/>
      <w:r>
        <w:rPr>
          <w:rFonts w:cstheme="minorHAnsi"/>
          <w:sz w:val="24"/>
          <w:szCs w:val="24"/>
        </w:rPr>
        <w:t>prokazni</w:t>
      </w:r>
      <w:proofErr w:type="spellEnd"/>
      <w:r>
        <w:rPr>
          <w:rFonts w:cstheme="minorHAnsi"/>
          <w:sz w:val="24"/>
          <w:szCs w:val="24"/>
        </w:rPr>
        <w:t xml:space="preserve"> popis imovine i obveza</w:t>
      </w:r>
      <w:r w:rsidR="006E4F33">
        <w:rPr>
          <w:rFonts w:cstheme="minorHAnsi"/>
          <w:sz w:val="24"/>
          <w:szCs w:val="24"/>
        </w:rPr>
        <w:t>, do dana pisanja ovog izvješća popis nije dostavljen.</w:t>
      </w:r>
    </w:p>
    <w:p w:rsidRDefault="00E813BC" w:rsidP="00F64CD0" w:rsidR="00F64CD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</w:t>
      </w:r>
      <w:r w:rsidR="00C95C4C">
        <w:rPr>
          <w:rFonts w:cstheme="minorHAnsi"/>
          <w:sz w:val="24"/>
          <w:szCs w:val="24"/>
        </w:rPr>
        <w:t xml:space="preserve"> doznajem </w:t>
      </w:r>
      <w:r w:rsidR="006E4F33">
        <w:rPr>
          <w:rFonts w:cstheme="minorHAnsi"/>
          <w:sz w:val="24"/>
          <w:szCs w:val="24"/>
        </w:rPr>
        <w:t>broj knjigovodstvenog servisa, knjigovođa mi potvrđuje da nije bilo poslovne aktivnosti od 2015 godine. U prilogu dostavljam i dostavljenu mi bruto bilancu iz koje je razvidno da firma nema imovine dostatne za vođenje postupka, odnosno ono što je i iskazano više nije relevantno s obzirom na protek vremena od kada se ne posluje.</w:t>
      </w:r>
    </w:p>
    <w:p w:rsidRDefault="003C50C2" w:rsidP="00F64CD0" w:rsidR="003C50C2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D82BBD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134B41" w:rsidP="00134B41" w:rsidR="00D82BB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izdanom uvjerenju stanice za tehnički pregled vozila</w:t>
      </w:r>
      <w:r w:rsidR="00D406BD">
        <w:rPr>
          <w:rFonts w:cstheme="minorHAnsi"/>
          <w:sz w:val="24"/>
          <w:szCs w:val="24"/>
        </w:rPr>
        <w:t xml:space="preserve"> Dužnik </w:t>
      </w:r>
      <w:r w:rsidR="00070FCD">
        <w:rPr>
          <w:rFonts w:cstheme="minorHAnsi"/>
          <w:sz w:val="24"/>
          <w:szCs w:val="24"/>
        </w:rPr>
        <w:t xml:space="preserve"> na dan 10.10.2018. </w:t>
      </w:r>
      <w:r w:rsidR="00D82BBD">
        <w:rPr>
          <w:rFonts w:cstheme="minorHAnsi"/>
          <w:sz w:val="24"/>
          <w:szCs w:val="24"/>
        </w:rPr>
        <w:t>nije evidentiran kao vlasnik vozila.</w:t>
      </w:r>
    </w:p>
    <w:p w:rsidRDefault="005C3D43" w:rsidP="00134B41" w:rsidR="008C1560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Default="00134B41" w:rsidP="00134B41" w:rsidR="00134B4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 xml:space="preserve">ima Općinskog </w:t>
      </w:r>
      <w:r w:rsidR="00D82BBD">
        <w:rPr>
          <w:rFonts w:cstheme="minorHAnsi"/>
          <w:sz w:val="24"/>
          <w:szCs w:val="24"/>
        </w:rPr>
        <w:t>suda u Karlovcu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  <w:r w:rsidR="00D82BBD">
        <w:rPr>
          <w:rFonts w:cstheme="minorHAnsi"/>
          <w:sz w:val="24"/>
          <w:szCs w:val="24"/>
        </w:rPr>
        <w:t xml:space="preserve"> U prilogu dostavljam obavijest putem mail-a.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5C3D43" w:rsidP="00BA2B8B" w:rsidR="005C3D43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9A1E06">
        <w:rPr>
          <w:rFonts w:cstheme="minorHAnsi"/>
          <w:sz w:val="24"/>
          <w:szCs w:val="24"/>
        </w:rPr>
        <w:t>HZMO-a utvrđujem da na dan 01.10.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ima jedan neodjavljen radnik</w:t>
      </w:r>
      <w:r w:rsidR="00D82BBD">
        <w:rPr>
          <w:rFonts w:cstheme="minorHAnsi"/>
          <w:sz w:val="24"/>
          <w:szCs w:val="24"/>
        </w:rPr>
        <w:t xml:space="preserve"> odgovorna osoba društva gđa Marina </w:t>
      </w:r>
      <w:proofErr w:type="spellStart"/>
      <w:r w:rsidR="00D82BBD">
        <w:rPr>
          <w:rFonts w:cstheme="minorHAnsi"/>
          <w:sz w:val="24"/>
          <w:szCs w:val="24"/>
        </w:rPr>
        <w:t>Livojević</w:t>
      </w:r>
      <w:proofErr w:type="spellEnd"/>
      <w:r w:rsidR="00D82BBD">
        <w:rPr>
          <w:rFonts w:cstheme="minorHAnsi"/>
          <w:sz w:val="24"/>
          <w:szCs w:val="24"/>
        </w:rPr>
        <w:t>.</w:t>
      </w:r>
    </w:p>
    <w:p w:rsidRDefault="00106E5B" w:rsidP="009D529D" w:rsidR="00106E5B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1C26A4" w:rsidP="001C26A4" w:rsidR="001C26A4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Kod Dužnika premda postoji stečajni razlog</w:t>
      </w:r>
      <w:r>
        <w:rPr>
          <w:rFonts w:cstheme="minorHAnsi"/>
          <w:sz w:val="24"/>
          <w:szCs w:val="24"/>
        </w:rPr>
        <w:t xml:space="preserve">, </w:t>
      </w:r>
      <w:r w:rsidR="0084541F">
        <w:rPr>
          <w:rFonts w:cstheme="minorHAnsi"/>
          <w:sz w:val="24"/>
          <w:szCs w:val="24"/>
        </w:rPr>
        <w:t xml:space="preserve">nije utvrđena imovina </w:t>
      </w:r>
      <w:r>
        <w:rPr>
          <w:rFonts w:cstheme="minorHAnsi"/>
          <w:sz w:val="24"/>
          <w:szCs w:val="24"/>
        </w:rPr>
        <w:t>dostatna za vođenje postupka,</w:t>
      </w:r>
      <w:r w:rsidR="008454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stoga</w:t>
      </w:r>
      <w:r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>
        <w:rPr>
          <w:rFonts w:cstheme="minorHAnsi"/>
          <w:sz w:val="24"/>
          <w:szCs w:val="24"/>
        </w:rPr>
        <w:t xml:space="preserve"> </w:t>
      </w:r>
      <w:r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>
        <w:rPr>
          <w:rFonts w:cstheme="minorHAnsi"/>
          <w:sz w:val="24"/>
          <w:szCs w:val="24"/>
        </w:rPr>
        <w:t>te predujam od 17.150,00</w:t>
      </w:r>
      <w:r w:rsidRPr="00CE0B0D">
        <w:rPr>
          <w:rFonts w:cstheme="minorHAnsi"/>
          <w:sz w:val="24"/>
          <w:szCs w:val="24"/>
        </w:rPr>
        <w:t xml:space="preserve"> kn za namirenje troškova stečajnog postupka.</w:t>
      </w:r>
      <w:r>
        <w:rPr>
          <w:rFonts w:cstheme="minorHAnsi"/>
          <w:sz w:val="24"/>
          <w:szCs w:val="24"/>
        </w:rPr>
        <w:t xml:space="preserve"> </w:t>
      </w:r>
    </w:p>
    <w:p w:rsidRDefault="001C26A4" w:rsidP="001C26A4" w:rsidR="001C26A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</w:t>
      </w:r>
      <w:proofErr w:type="spellStart"/>
      <w:r w:rsidRPr="00CE0B0D">
        <w:rPr>
          <w:rFonts w:cstheme="minorHAnsi"/>
          <w:sz w:val="24"/>
          <w:szCs w:val="24"/>
        </w:rPr>
        <w:t>donjeti</w:t>
      </w:r>
      <w:proofErr w:type="spellEnd"/>
      <w:r w:rsidRPr="00CE0B0D">
        <w:rPr>
          <w:rFonts w:cstheme="minorHAnsi"/>
          <w:sz w:val="24"/>
          <w:szCs w:val="24"/>
        </w:rPr>
        <w:t xml:space="preserve"> rješenje o otvaranju i zaključenju stečajnog postupka nad dužnikom </w:t>
      </w:r>
      <w:r w:rsidRPr="00B15D65">
        <w:rPr>
          <w:rFonts w:cstheme="minorHAnsi"/>
          <w:sz w:val="24"/>
          <w:szCs w:val="24"/>
        </w:rPr>
        <w:t xml:space="preserve">RUŽMARIN j.d.o.o. OIB: 17060128114, MBS: 080968458, Gornje mrzlo polje </w:t>
      </w:r>
      <w:proofErr w:type="spellStart"/>
      <w:r w:rsidRPr="00B15D65">
        <w:rPr>
          <w:rFonts w:cstheme="minorHAnsi"/>
          <w:sz w:val="24"/>
          <w:szCs w:val="24"/>
        </w:rPr>
        <w:t>mrežničko</w:t>
      </w:r>
      <w:proofErr w:type="spellEnd"/>
      <w:r w:rsidRPr="00B15D65">
        <w:rPr>
          <w:rFonts w:cstheme="minorHAnsi"/>
          <w:sz w:val="24"/>
          <w:szCs w:val="24"/>
        </w:rPr>
        <w:t xml:space="preserve"> (Grad Duga Resa), Gornje mrzlo polje </w:t>
      </w:r>
      <w:proofErr w:type="spellStart"/>
      <w:r w:rsidRPr="00B15D65">
        <w:rPr>
          <w:rFonts w:cstheme="minorHAnsi"/>
          <w:sz w:val="24"/>
          <w:szCs w:val="24"/>
        </w:rPr>
        <w:t>mrežničko</w:t>
      </w:r>
      <w:proofErr w:type="spellEnd"/>
      <w:r w:rsidRPr="00B15D65">
        <w:rPr>
          <w:rFonts w:cstheme="minorHAnsi"/>
          <w:sz w:val="24"/>
          <w:szCs w:val="24"/>
        </w:rPr>
        <w:t xml:space="preserve"> 108</w:t>
      </w:r>
      <w:r>
        <w:rPr>
          <w:rFonts w:cstheme="minorHAnsi"/>
          <w:sz w:val="24"/>
          <w:szCs w:val="24"/>
        </w:rPr>
        <w:t>.</w:t>
      </w:r>
    </w:p>
    <w:p w:rsidRDefault="0004530D" w:rsidP="00112E45" w:rsidR="0004530D" w:rsidRPr="00CE0B0D">
      <w:pPr>
        <w:rPr>
          <w:rFonts w:cstheme="minorHAnsi"/>
          <w:sz w:val="24"/>
          <w:szCs w:val="24"/>
        </w:rPr>
      </w:pPr>
    </w:p>
    <w:p w:rsidRDefault="001C26A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17.10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>
      <w:pPr>
        <w:rPr>
          <w:rFonts w:cstheme="minorHAnsi"/>
          <w:sz w:val="24"/>
          <w:szCs w:val="24"/>
        </w:rPr>
      </w:pP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Mirjana Viduka </w:t>
      </w:r>
      <w:proofErr w:type="spellStart"/>
      <w:r w:rsidRPr="00CE0B0D">
        <w:rPr>
          <w:rFonts w:cstheme="minorHAnsi"/>
          <w:sz w:val="24"/>
          <w:szCs w:val="24"/>
        </w:rPr>
        <w:t>Varenina</w:t>
      </w:r>
      <w:proofErr w:type="spellEnd"/>
      <w:r w:rsidRPr="00CE0B0D">
        <w:rPr>
          <w:rFonts w:cstheme="minorHAnsi"/>
          <w:sz w:val="24"/>
          <w:szCs w:val="24"/>
        </w:rPr>
        <w:t xml:space="preserve">, </w:t>
      </w:r>
      <w:proofErr w:type="spellStart"/>
      <w:r w:rsidRPr="00CE0B0D">
        <w:rPr>
          <w:rFonts w:cstheme="minorHAnsi"/>
          <w:sz w:val="24"/>
          <w:szCs w:val="24"/>
        </w:rPr>
        <w:t>dipl.oec</w:t>
      </w:r>
      <w:proofErr w:type="spellEnd"/>
      <w:r w:rsidRPr="00CE0B0D">
        <w:rPr>
          <w:rFonts w:cstheme="minorHAnsi"/>
          <w:sz w:val="24"/>
          <w:szCs w:val="24"/>
        </w:rPr>
        <w:t>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2AB0F0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6350"/>
    <w:rsid w:val="00070FCD"/>
    <w:rsid w:val="000806C8"/>
    <w:rsid w:val="00093536"/>
    <w:rsid w:val="00095EA8"/>
    <w:rsid w:val="000B420B"/>
    <w:rsid w:val="000C7405"/>
    <w:rsid w:val="000E675B"/>
    <w:rsid w:val="000F3939"/>
    <w:rsid w:val="000F7B10"/>
    <w:rsid w:val="00101772"/>
    <w:rsid w:val="00106E5B"/>
    <w:rsid w:val="00110EC6"/>
    <w:rsid w:val="00112E45"/>
    <w:rsid w:val="0011309D"/>
    <w:rsid w:val="0011349C"/>
    <w:rsid w:val="00113662"/>
    <w:rsid w:val="00134B41"/>
    <w:rsid w:val="0015753C"/>
    <w:rsid w:val="00193995"/>
    <w:rsid w:val="001A3C25"/>
    <w:rsid w:val="001A5B7C"/>
    <w:rsid w:val="001C0039"/>
    <w:rsid w:val="001C1E69"/>
    <w:rsid w:val="001C26A4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668F5"/>
    <w:rsid w:val="00482D57"/>
    <w:rsid w:val="004A14D2"/>
    <w:rsid w:val="004B0DC9"/>
    <w:rsid w:val="00502D79"/>
    <w:rsid w:val="00512322"/>
    <w:rsid w:val="00526D12"/>
    <w:rsid w:val="005315FD"/>
    <w:rsid w:val="00535881"/>
    <w:rsid w:val="00554F71"/>
    <w:rsid w:val="00562A38"/>
    <w:rsid w:val="00580F53"/>
    <w:rsid w:val="005B0002"/>
    <w:rsid w:val="005B1D84"/>
    <w:rsid w:val="005C279A"/>
    <w:rsid w:val="005C3D43"/>
    <w:rsid w:val="005C5034"/>
    <w:rsid w:val="005D2994"/>
    <w:rsid w:val="005E3F8F"/>
    <w:rsid w:val="00606F89"/>
    <w:rsid w:val="00636DB0"/>
    <w:rsid w:val="00643AD2"/>
    <w:rsid w:val="00663F07"/>
    <w:rsid w:val="00681419"/>
    <w:rsid w:val="00683D53"/>
    <w:rsid w:val="00687437"/>
    <w:rsid w:val="006965F6"/>
    <w:rsid w:val="00696AB2"/>
    <w:rsid w:val="006A48BF"/>
    <w:rsid w:val="006A5FC3"/>
    <w:rsid w:val="006B26D2"/>
    <w:rsid w:val="006E4F33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752D"/>
    <w:rsid w:val="00832A97"/>
    <w:rsid w:val="008405B4"/>
    <w:rsid w:val="0084541F"/>
    <w:rsid w:val="008636C3"/>
    <w:rsid w:val="008637A5"/>
    <w:rsid w:val="00866834"/>
    <w:rsid w:val="00867274"/>
    <w:rsid w:val="00872F9F"/>
    <w:rsid w:val="00877E08"/>
    <w:rsid w:val="00881E14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63E7B"/>
    <w:rsid w:val="009A1E06"/>
    <w:rsid w:val="009A5C3F"/>
    <w:rsid w:val="009A7462"/>
    <w:rsid w:val="009B4595"/>
    <w:rsid w:val="009C3DE2"/>
    <w:rsid w:val="009D529D"/>
    <w:rsid w:val="009D64BE"/>
    <w:rsid w:val="009E6D1C"/>
    <w:rsid w:val="00A11FA6"/>
    <w:rsid w:val="00A31BD0"/>
    <w:rsid w:val="00A34320"/>
    <w:rsid w:val="00A669D5"/>
    <w:rsid w:val="00A74DB6"/>
    <w:rsid w:val="00A85BD7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6587"/>
    <w:rsid w:val="00B15069"/>
    <w:rsid w:val="00B15D65"/>
    <w:rsid w:val="00B20C80"/>
    <w:rsid w:val="00B32C0A"/>
    <w:rsid w:val="00B96FFD"/>
    <w:rsid w:val="00BA2B8B"/>
    <w:rsid w:val="00BD3CE3"/>
    <w:rsid w:val="00C134E6"/>
    <w:rsid w:val="00C13BEE"/>
    <w:rsid w:val="00C24238"/>
    <w:rsid w:val="00C35D7C"/>
    <w:rsid w:val="00C409F6"/>
    <w:rsid w:val="00C51580"/>
    <w:rsid w:val="00C60B93"/>
    <w:rsid w:val="00C81CC2"/>
    <w:rsid w:val="00C95C4C"/>
    <w:rsid w:val="00CB3B0E"/>
    <w:rsid w:val="00CC3BB8"/>
    <w:rsid w:val="00CC6F20"/>
    <w:rsid w:val="00CC7F98"/>
    <w:rsid w:val="00CD5DB4"/>
    <w:rsid w:val="00CE04B7"/>
    <w:rsid w:val="00CE0B0D"/>
    <w:rsid w:val="00CE0CDF"/>
    <w:rsid w:val="00CE1D14"/>
    <w:rsid w:val="00CE4E6C"/>
    <w:rsid w:val="00D24BC2"/>
    <w:rsid w:val="00D36935"/>
    <w:rsid w:val="00D406BD"/>
    <w:rsid w:val="00D414E8"/>
    <w:rsid w:val="00D4369C"/>
    <w:rsid w:val="00D44FED"/>
    <w:rsid w:val="00D65F8E"/>
    <w:rsid w:val="00D7441B"/>
    <w:rsid w:val="00D82BBD"/>
    <w:rsid w:val="00D844CB"/>
    <w:rsid w:val="00D9159C"/>
    <w:rsid w:val="00DC4A10"/>
    <w:rsid w:val="00DE11DA"/>
    <w:rsid w:val="00DE1CDF"/>
    <w:rsid w:val="00DF621A"/>
    <w:rsid w:val="00E12563"/>
    <w:rsid w:val="00E25016"/>
    <w:rsid w:val="00E32AF8"/>
    <w:rsid w:val="00E72329"/>
    <w:rsid w:val="00E813BC"/>
    <w:rsid w:val="00E9594A"/>
    <w:rsid w:val="00EA3550"/>
    <w:rsid w:val="00EE46C0"/>
    <w:rsid w:val="00EE5081"/>
    <w:rsid w:val="00EF2B4C"/>
    <w:rsid w:val="00F63142"/>
    <w:rsid w:val="00F64CD0"/>
    <w:rsid w:val="00F70523"/>
    <w:rsid w:val="00F755F6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2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D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D12"/>
    <w:rPr>
      <w:rFonts w:cs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D12"/>
    <w:rPr>
      <w:rFonts w:cstheme="minorHAns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D12"/>
    <w:rPr>
      <w:rFonts w:cstheme="minorHAns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2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D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D12"/>
    <w:rPr>
      <w:rFonts w:cs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D12"/>
    <w:rPr>
      <w:rFonts w:ascii="Times New Roman" w:cs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D12"/>
    <w:rPr>
      <w:rFonts w:ascii="Times New Roman" w:cs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343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9237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38631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6827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3479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mirjana.varen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6AE47-2635-4E09-8F1E-B60335C4F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696</properties:Words>
  <properties:Characters>4269</properties:Characters>
  <properties:Lines>141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2018-10-22T09:49:00Z</dcterms:created>
  <dc:creator>admin</dc:creator>
  <cp:lastModifiedBy>Snježana Andrijanić</cp:lastModifiedBy>
  <cp:lastPrinted>2018-08-16T09:19:00Z</cp:lastPrinted>
  <dcterms:modified xmlns:xsi="http://www.w3.org/2001/XMLSchema-instance" xsi:type="dcterms:W3CDTF">2018-10-22T09:50:00Z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St-617/2018-6 / Podnesak - Izvješće o financijsko-gospodarskom stanju dužnika (IZVJEŠĆE ST 617.docx)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