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26011b3" w14:paraId="26011b3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FC1473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St-367/2017-15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FC1473">
        <w:t>VERITA</w:t>
      </w:r>
      <w:r w:rsidR="00231967">
        <w:t>S</w:t>
      </w:r>
      <w:r w:rsidR="00FC1473">
        <w:t xml:space="preserve"> GRUPA</w:t>
      </w:r>
      <w:r w:rsidR="00231967">
        <w:t xml:space="preserve"> d.o.o., Čakovec, M. Magdalenića 4</w:t>
      </w:r>
      <w:r w:rsidR="00BF5A43">
        <w:t xml:space="preserve">, OIB: </w:t>
      </w:r>
      <w:r w:rsidR="00231967">
        <w:t>05174002761</w:t>
      </w:r>
      <w:r w:rsidR="00BF5A43">
        <w:t xml:space="preserve">, </w:t>
      </w:r>
      <w:r w:rsidR="00703FE2" w:rsidRPr="0029485F">
        <w:t xml:space="preserve">dana </w:t>
      </w:r>
      <w:r w:rsidR="00231967">
        <w:t xml:space="preserve">11. siječnja 2018. </w:t>
      </w:r>
      <w:r w:rsidR="0029485F" w:rsidRPr="0029485F">
        <w:t xml:space="preserve"> </w:t>
      </w:r>
      <w:r w:rsidR="00682925" w:rsidRPr="0029485F"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231967">
        <w:t>VERITAS GRUPA d.o.o., OIB: 05174002761, sa sjedištem u Čakovcu, M. Magdalenića 4,</w:t>
      </w:r>
      <w:r w:rsidR="00F2339C">
        <w:t xml:space="preserve"> </w:t>
      </w:r>
      <w:r>
        <w:t xml:space="preserve">s </w:t>
      </w:r>
      <w:r w:rsidRPr="006257B8">
        <w:t>danom</w:t>
      </w:r>
      <w:r w:rsidR="008B3F75" w:rsidRPr="006257B8">
        <w:t xml:space="preserve"> </w:t>
      </w:r>
      <w:r w:rsidR="00231967">
        <w:t>10</w:t>
      </w:r>
      <w:r w:rsidR="0029485F">
        <w:t>. siječnja 2018.</w:t>
      </w:r>
      <w:r w:rsidR="00F2339C" w:rsidRPr="00703FE2">
        <w:rPr>
          <w:color w:val="FF0000"/>
        </w:rPr>
        <w:t xml:space="preserve"> </w:t>
      </w:r>
      <w:r w:rsidR="00F2339C" w:rsidRPr="006257B8">
        <w:t xml:space="preserve">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 xml:space="preserve">e </w:t>
      </w:r>
      <w:r w:rsidR="00231967">
        <w:t xml:space="preserve">Dragan </w:t>
      </w:r>
      <w:proofErr w:type="spellStart"/>
      <w:r w:rsidR="00231967">
        <w:t>Čemerin</w:t>
      </w:r>
      <w:proofErr w:type="spellEnd"/>
      <w:r w:rsidR="00231967">
        <w:t xml:space="preserve">, iz Čakovca, Vukovarska 3, OIB: 90776078028.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231967">
        <w:t>VERITAS GRUPA d.o.o., OIB: 05174002761, sa sjedištem u Čakovcu, M. Magdalenića 4.</w:t>
      </w:r>
      <w:r w:rsidR="00703FE2">
        <w:t xml:space="preserve">       </w:t>
      </w:r>
      <w:r w:rsidR="00F2339C">
        <w:t xml:space="preserve">    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231967">
        <w:t xml:space="preserve"> VERITAS GRUPA d.o.o., OIB: 05174002761, sa sjedištem u Čakovcu, M. Magdalenića 4</w:t>
      </w:r>
      <w:r w:rsidR="00CD3B4C">
        <w:t>,</w:t>
      </w:r>
      <w:r w:rsidR="00F2339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231967">
        <w:t xml:space="preserve">29. lipnja </w:t>
      </w:r>
      <w:r w:rsidR="00BF5A43">
        <w:t>2017.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231967">
        <w:t xml:space="preserve">27. lipnja </w:t>
      </w:r>
      <w:r w:rsidR="00703FE2">
        <w:t>2017.</w:t>
      </w:r>
      <w:r w:rsidR="00F3222E">
        <w:t xml:space="preserve"> ima evidentirane neizvršene osnove za plaćanje u ukupnom iznosu od </w:t>
      </w:r>
      <w:r w:rsidR="00231967">
        <w:t>20.792,79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231967">
        <w:t>367/17-3 od 21.8.2017.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231967">
        <w:t xml:space="preserve">367/2017-14 od 20.12.2017.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</w:t>
      </w:r>
      <w:r w:rsidR="00703FE2">
        <w:t xml:space="preserve"> </w:t>
      </w:r>
      <w:r w:rsidR="00231967">
        <w:t>1</w:t>
      </w:r>
      <w:r w:rsidR="00763711">
        <w:t>1</w:t>
      </w:r>
      <w:r w:rsidR="0029485F">
        <w:t xml:space="preserve">. siječnja 2018. 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7C6BD0">
        <w:t>, v.r.</w:t>
      </w:r>
    </w:p>
    <w:p w:rsidRDefault="007C6BD0" w:rsidP="00703FE2" w:rsidR="007C6BD0">
      <w:pPr>
        <w:spacing w:lineRule="auto" w:line="240" w:after="0"/>
        <w:ind w:left="4956"/>
        <w:jc w:val="center"/>
      </w:pPr>
    </w:p>
    <w:p w:rsidRDefault="007C6BD0" w:rsidP="00703FE2" w:rsidR="007C6BD0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231967" w:rsidP="00703FE2" w:rsidR="00231967">
      <w:pPr>
        <w:spacing w:lineRule="auto" w:line="240" w:after="0"/>
        <w:ind w:left="4956"/>
        <w:jc w:val="center"/>
      </w:pP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231967">
        <w:t xml:space="preserve">i upravitelj Dragan </w:t>
      </w:r>
      <w:proofErr w:type="spellStart"/>
      <w:r w:rsidR="00231967">
        <w:t>Čemerin</w:t>
      </w:r>
      <w:proofErr w:type="spellEnd"/>
      <w:r w:rsidR="00231967">
        <w:t xml:space="preserve"> iz Čakovca, Vukovarska 3                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231967">
        <w:t xml:space="preserve">VERITAS GRUPA d.o.o. putem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5B5336">
        <w:t xml:space="preserve">Čakovec, </w:t>
      </w:r>
      <w:proofErr w:type="spellStart"/>
      <w:r w:rsidR="005B5336">
        <w:t>Otokara</w:t>
      </w:r>
      <w:proofErr w:type="spellEnd"/>
      <w:r w:rsidR="005B5336">
        <w:t xml:space="preserve"> </w:t>
      </w:r>
      <w:proofErr w:type="spellStart"/>
      <w:r w:rsidR="005B5336">
        <w:t>Keršovanija</w:t>
      </w:r>
      <w:proofErr w:type="spellEnd"/>
      <w:r w:rsidR="005B5336">
        <w:t xml:space="preserve"> 11</w:t>
      </w:r>
      <w:r w:rsidR="00CD3B4C">
        <w:t xml:space="preserve">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BD0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30984" w:rsidR="00FC1473" w:rsidRPr="00703FE2">
      <w:trPr>
        <w:jc w:val="right"/>
      </w:trPr>
      <w:tc>
        <w:tcPr>
          <w:tcW w:type="dxa" w:w="4320"/>
        </w:tcPr>
        <w:p w:rsidRDefault="00FC1473" w:rsidP="00630984" w:rsidR="00FC1473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St-367/2017-15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D0736-CA00-45D1-8015-9C293097C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3451</properties:Characters>
  <properties:Lines>28</properties:Lines>
  <properties:Paragraphs>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2018-01-11T07:47:00Z</cp:lastPrinted>
  <dcterms:modified xmlns:xsi="http://www.w3.org/2001/XMLSchema-instance" xsi:type="dcterms:W3CDTF">2018-01-11T07:47:00Z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