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c3c6" w14:paraId="672c3c6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C48E5">
        <w:t>40</w:t>
      </w:r>
      <w:r w:rsidR="00716632">
        <w:t>9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716632">
        <w:t xml:space="preserve"> NATURA FUTURA jednostavno društvo s ograničenom odgovornošću </w:t>
      </w:r>
      <w:r w:rsidR="00E51095">
        <w:t xml:space="preserve"> </w:t>
      </w:r>
      <w:r w:rsidR="00716632">
        <w:t xml:space="preserve">za usluge Zagreb, Sv. Mateja 118, OIB 12530766478, MBS 080915770,  </w:t>
      </w:r>
      <w:r w:rsidR="00AE5115">
        <w:t xml:space="preserve">dana </w:t>
      </w:r>
      <w:r w:rsidR="00716632">
        <w:t>10.</w:t>
      </w:r>
      <w:r w:rsidR="00AE5115">
        <w:t xml:space="preserve"> siječnja 2017.,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716632">
        <w:t>NATURA FUTURA jednostavno društvo s ograničenom odgovornošću za usluge Zagreb, Sv. Mateja 118, OIB 12530766478, MBS 080915770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E42F9C">
        <w:t xml:space="preserve">Ivan </w:t>
      </w:r>
      <w:proofErr w:type="spellStart"/>
      <w:r w:rsidR="00E42F9C">
        <w:t>Gjurašić</w:t>
      </w:r>
      <w:proofErr w:type="spellEnd"/>
      <w:r w:rsidR="00E42F9C">
        <w:t xml:space="preserve"> iz Zagreba, Petrinjska 28, OIB 66025260916.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716632">
        <w:t>NATURA FUTURA jednostavno društvo s ograničenom odgovornošću za usluge Zagreb, Sv. Mateja 118, OIB 12530766478, MBS 080915770</w:t>
      </w:r>
      <w:r w:rsidR="00AE5115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1D0B40">
        <w:t>31</w:t>
      </w:r>
      <w:r w:rsidR="00A05179">
        <w:t xml:space="preserve">. kolovoza </w:t>
      </w:r>
      <w:r w:rsidR="00E63356">
        <w:t xml:space="preserve">2016. zahtjev za provedbu skraćenog stečajnog postupka nad dužnikom </w:t>
      </w:r>
      <w:r w:rsidR="00E42F9C">
        <w:t>NATURA FUTURA jednostavno društvo s ograničenom odgovornošću  za usluge, OIB 12530766478</w:t>
      </w:r>
      <w:r w:rsidR="00AD6FCE">
        <w:t xml:space="preserve"> sa sjedištem u Sv. Mateja 118, Zagreb.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1D0B40">
        <w:t>40</w:t>
      </w:r>
      <w:r w:rsidR="00AD6FCE">
        <w:t>9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AD6FCE">
        <w:t>10.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8D4" w:rsidP="00C02BFE" w:rsidR="00C878D4">
      <w:r>
        <w:separator/>
      </w:r>
    </w:p>
  </w:endnote>
  <w:endnote w:id="0" w:type="continuationSeparator">
    <w:p w:rsidRDefault="00C878D4" w:rsidP="00C02BFE" w:rsidR="00C87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8D4" w:rsidP="00C02BFE" w:rsidR="00C878D4">
      <w:r>
        <w:separator/>
      </w:r>
    </w:p>
  </w:footnote>
  <w:footnote w:id="0" w:type="continuationSeparator">
    <w:p w:rsidRDefault="00C878D4" w:rsidP="00C02BFE" w:rsidR="00C87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40</w:t>
    </w:r>
    <w:r w:rsidR="00AD6FCE">
      <w:t>9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661E0"/>
    <w:rsid w:val="00673A33"/>
    <w:rsid w:val="006C28D7"/>
    <w:rsid w:val="006D018E"/>
    <w:rsid w:val="006E0C7A"/>
    <w:rsid w:val="0071496C"/>
    <w:rsid w:val="00716632"/>
    <w:rsid w:val="00741E59"/>
    <w:rsid w:val="007843B5"/>
    <w:rsid w:val="007D0B3D"/>
    <w:rsid w:val="007D56BF"/>
    <w:rsid w:val="007F503E"/>
    <w:rsid w:val="007F5161"/>
    <w:rsid w:val="00804C5F"/>
    <w:rsid w:val="00827C72"/>
    <w:rsid w:val="00832F73"/>
    <w:rsid w:val="008415D2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E3F93"/>
    <w:rsid w:val="00BF5CB0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E42F9C"/>
    <w:rsid w:val="00E50563"/>
    <w:rsid w:val="00E51095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St-2409/2016</izvorni_sadrzaj>
    <derivirana_varijabla naziv="DomainObject.Predmet.OznakaBroj_1">St-2409/2016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FUTURA jednostavno društvo s ograničenom odgovornošću za usluge</izvorni_sadrzaj>
    <derivirana_varijabla naziv="DomainObject.Predmet.ProtustrankaFormated_1">  NATURA FUTURA jednostavno društvo s ograničenom odgovornošću za usluge</derivirana_varijabla>
  </DomainObject.Predmet.ProtustrankaFormated>
  <DomainObject.Predmet.ProtustrankaFormatedOIB>
    <izvorni_sadrzaj>  NATURA FUTURA jednostavno društvo s ograničenom odgovornošću za usluge, OIB 12530766478</izvorni_sadrzaj>
    <derivirana_varijabla naziv="DomainObject.Predmet.ProtustrankaFormatedOIB_1">  NATURA FUTURA jednostavno društvo s ograničenom odgovornošću za usluge, OIB 12530766478</derivirana_varijabla>
  </DomainObject.Predmet.ProtustrankaFormatedOIB>
  <DomainObject.Predmet.ProtustrankaFormatedWithAdress>
    <izvorni_sadrzaj> NATURA FUTURA jednostavno društvo s ograničenom odgovornošću za usluge, Sv. Mateja 118, 10000 Zagreb</izvorni_sadrzaj>
    <derivirana_varijabla naziv="DomainObject.Predmet.ProtustrankaFormatedWithAdress_1"> NATURA FUTURA jednostavno društvo s ograničenom odgovornošću za usluge, Sv. Mateja 118, 10000 Zagreb</derivirana_varijabla>
  </DomainObject.Predmet.ProtustrankaFormatedWithAdress>
  <DomainObject.Predmet.ProtustrankaFormatedWithAdressOIB>
    <izvorni_sadrzaj> NATURA FUTURA jednostavno društvo s ograničenom odgovornošću za usluge, OIB 12530766478, Sv. Mateja 118, 10000 Zagreb</izvorni_sadrzaj>
    <derivirana_varijabla naziv="DomainObject.Predmet.ProtustrankaFormatedWithAdressOIB_1"> NATURA FUTURA jednostavno društvo s ograničenom odgovornošću za usluge, OIB 12530766478, Sv. Mateja 118, 10000 Zagreb</derivirana_varijabla>
  </DomainObject.Predmet.ProtustrankaFormatedWithAdressOIB>
  <DomainObject.Predmet.ProtustrankaWithAdress>
    <izvorni_sadrzaj>NATURA FUTURA jednostavno društvo s ograničenom odgovornošću za usluge Sv. Mateja 118, 10000 Zagreb</izvorni_sadrzaj>
    <derivirana_varijabla naziv="DomainObject.Predmet.ProtustrankaWithAdress_1">NATURA FUTURA jednostavno društvo s ograničenom odgovornošću za usluge Sv. Mateja 118, 10000 Zagreb</derivirana_varijabla>
  </DomainObject.Predmet.ProtustrankaWithAdress>
  <DomainObject.Predmet.ProtustrankaWithAdressOIB>
    <izvorni_sadrzaj>NATURA FUTURA jednostavno društvo s ograničenom odgovornošću za usluge, OIB 12530766478, Sv. Mateja 118, 10000 Zagreb</izvorni_sadrzaj>
    <derivirana_varijabla naziv="DomainObject.Predmet.ProtustrankaWithAdressOIB_1">NATURA FUTURA jednostavno društvo s ograničenom odgovornošću za usluge, OIB 12530766478, Sv. Mateja 118, 10000 Zagreb</derivirana_varijabla>
  </DomainObject.Predmet.ProtustrankaWithAdressOIB>
  <DomainObject.Predmet.ProtustrankaNazivFormated>
    <izvorni_sadrzaj>NATURA FUTURA jednostavno društvo s ograničenom odgovornošću za usluge</izvorni_sadrzaj>
    <derivirana_varijabla naziv="DomainObject.Predmet.ProtustrankaNazivFormated_1">NATURA FUTURA jednostavno društvo s ograničenom odgovornošću za usluge</derivirana_varijabla>
  </DomainObject.Predmet.ProtustrankaNazivFormated>
  <DomainObject.Predmet.ProtustrankaNazivFormatedOIB>
    <izvorni_sadrzaj>NATURA FUTURA jednostavno društvo s ograničenom odgovornošću za usluge, OIB 12530766478</izvorni_sadrzaj>
    <derivirana_varijabla naziv="DomainObject.Predmet.ProtustrankaNazivFormatedOIB_1">NATURA FUTURA jednostavno društvo s ograničenom odgovornošću za usluge, OIB 12530766478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FUTURA jednostavno društvo s ograničenom odgovornošću za usluge</item>
    </izvorni_sadrzaj>
    <derivirana_varijabla naziv="DomainObject.Predmet.ProtuStrankaListFormated_1">
      <item>NATURA FUTURA jednostavno društvo s ograničenom odgovornošću za usluge</item>
    </derivirana_varijabla>
  </DomainObject.Predmet.ProtuStrankaListFormated>
  <DomainObject.Predmet.ProtuStrankaListFormatedOIB>
    <izvorni_sadrzaj>
      <item>NATURA FUTURA jednostavno društvo s ograničenom odgovornošću za usluge, OIB 12530766478</item>
    </izvorni_sadrzaj>
    <derivirana_varijabla naziv="DomainObject.Predmet.ProtuStrankaListFormatedOIB_1">
      <item>NATURA FUTURA jednostavno društvo s ograničenom odgovornošću za usluge, OIB 12530766478</item>
    </derivirana_varijabla>
  </DomainObject.Predmet.ProtuStrankaListFormatedOIB>
  <DomainObject.Predmet.ProtuStrankaListFormatedWithAdress>
    <izvorni_sadrzaj>
      <item>NATURA FUTURA jednostavno društvo s ograničenom odgovornošću za usluge, Sv. Mateja 118, 10000 Zagreb</item>
    </izvorni_sadrzaj>
    <derivirana_varijabla naziv="DomainObject.Predmet.ProtuStrankaListFormatedWithAdress_1">
      <item>NATURA FUTURA jednostavno društvo s ograničenom odgovornošću za usluge, Sv. Mateja 118, 10000 Zagreb</item>
    </derivirana_varijabla>
  </DomainObject.Predmet.ProtuStrankaListFormatedWithAdress>
  <DomainObject.Predmet.ProtuStrankaListFormatedWithAdressOIB>
    <izvorni_sadrzaj>
      <item>NATURA FUTURA jednostavno društvo s ograničenom odgovornošću za usluge, OIB 12530766478, Sv. Mateja 118, 10000 Zagreb</item>
    </izvorni_sadrzaj>
    <derivirana_varijabla naziv="DomainObject.Predmet.ProtuStrankaListFormatedWithAdressOIB_1">
      <item>NATURA FUTURA jednostavno društvo s ograničenom odgovornošću za usluge, OIB 12530766478, Sv. Mateja 118, 10000 Zagreb</item>
    </derivirana_varijabla>
  </DomainObject.Predmet.ProtuStrankaListFormatedWithAdressOIB>
  <DomainObject.Predmet.ProtuStrankaListNazivFormated>
    <izvorni_sadrzaj>
      <item>NATURA FUTURA jednostavno društvo s ograničenom odgovornošću za usluge</item>
    </izvorni_sadrzaj>
    <derivirana_varijabla naziv="DomainObject.Predmet.ProtuStrankaListNazivFormated_1">
      <item>NATURA FUTURA jednostavno društvo s ograničenom odgovornošću za usluge</item>
    </derivirana_varijabla>
  </DomainObject.Predmet.ProtuStrankaListNazivFormated>
  <DomainObject.Predmet.ProtuStrankaListNazivFormatedOIB>
    <izvorni_sadrzaj>
      <item>NATURA FUTURA jednostavno društvo s ograničenom odgovornošću za usluge, OIB 12530766478</item>
    </izvorni_sadrzaj>
    <derivirana_varijabla naziv="DomainObject.Predmet.ProtuStrankaListNazivFormatedOIB_1">
      <item>NATURA FUTURA jednostavno društvo s ograničenom odgovornošću za usluge, OIB 12530766478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FUTURA jednostavno društvo s ograničenom odgovornošću za usluge</izvorni_sadrzaj>
    <derivirana_varijabla naziv="DomainObject.Predmet.ProtustrankaIDrugi_1">NATURA FUTURA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FUTURA jednostavno društvo s ograničenom odgovornošću za usluge, OIB 12530766478, Sv. Mateja 118, 10000 Zagreb</izvorni_sadrzaj>
    <derivirana_varijabla naziv="DomainObject.Predmet.ProtustrankaIDrugiAdressOIB_1">NATURA FUTURA jednostavno društvo s ograničenom odgovornošću za usluge, OIB 12530766478, Sv. Mateja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FUTURA jednostavno društvo s ograničenom odgovornošću za usluge</item>
      <item>FINA Regionalni centar Zagreb</item>
    </izvorni_sadrzaj>
    <derivirana_varijabla naziv="DomainObject.Predmet.SudioniciListNaziv_1">
      <item>NATURA FUTURA jednostavno društvo s ograničenom odgovornošću za usluge</item>
      <item>FINA Regionalni centar Zagreb</item>
    </derivirana_varijabla>
  </DomainObject.Predmet.SudioniciListNaziv>
  <DomainObject.Predmet.SudioniciListAdressOIB>
    <izvorni_sadrzaj>
      <item>NATURA FUTURA jednostavno društvo s ograničenom odgovornošću za usluge, OIB 12530766478, Sv. Mateja 118,10000 Zagreb</item>
      <item>FINA Regionalni centar Zagreb, OIB 85821130368, Trg svibanjskih žrtava 1995. br. 1,10000 Zagreb</item>
    </izvorni_sadrzaj>
    <derivirana_varijabla naziv="DomainObject.Predmet.SudioniciListAdressOIB_1">
      <item>NATURA FUTURA jednostavno društvo s ograničenom odgovornošću za usluge, OIB 12530766478, Sv. Mateja 118,10000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12530766478</item>
      <item>, OIB 85821130368</item>
    </izvorni_sadrzaj>
    <derivirana_varijabla naziv="DomainObject.Predmet.SudioniciListNazivOIB_1">
      <item>, OIB 12530766478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31AE8-115C-4FD2-927C-EE4A20214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2433</properties:Characters>
  <properties:Lines>96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2017-01-10T08:36:00Z</dcterms:created>
  <dc:creator>Darija Miličević</dc:creator>
  <cp:lastModifiedBy>Darija Miličević</cp:lastModifiedBy>
  <cp:lastPrinted>2017-01-10T08:34:00Z</cp:lastPrinted>
  <dcterms:modified xmlns:xsi="http://www.w3.org/2001/XMLSchema-instance" xsi:type="dcterms:W3CDTF">2017-01-10T08:38:00Z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