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7bec" w14:paraId="6ab7bec" w:rsidRDefault="00A040E4" w:rsidP="00910611" w:rsidR="00A040E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40E4" w:rsidP="00910611" w:rsidR="00A040E4" w:rsidRPr="00A040E4">
      <w:pPr>
        <w:rPr>
          <w:sz w:val="24"/>
        </w:rPr>
      </w:pPr>
      <w:r w:rsidRPr="00A040E4">
        <w:rPr>
          <w:rFonts w:eastAsia="MS Mincho"/>
          <w:sz w:val="24"/>
          <w:szCs w:val="24"/>
        </w:rPr>
        <w:t xml:space="preserve">   REPUBLIKA HRVATSKA</w:t>
      </w:r>
    </w:p>
    <w:p w:rsidRDefault="00A040E4" w:rsidP="00910611" w:rsidR="00A040E4" w:rsidRPr="00A040E4">
      <w:pPr>
        <w:rPr>
          <w:sz w:val="24"/>
        </w:rPr>
      </w:pPr>
      <w:r w:rsidRPr="00A040E4">
        <w:rPr>
          <w:rFonts w:eastAsia="MS Mincho"/>
          <w:sz w:val="24"/>
          <w:szCs w:val="24"/>
        </w:rPr>
        <w:t>TRGOVAČKI SUD U RIJECI</w:t>
      </w:r>
    </w:p>
    <w:p w:rsidRDefault="00A040E4" w:rsidR="00A040E4" w:rsidRPr="00A040E4">
      <w:pPr>
        <w:rPr>
          <w:rFonts w:eastAsia="MS Mincho"/>
          <w:sz w:val="24"/>
          <w:szCs w:val="24"/>
        </w:rPr>
      </w:pPr>
      <w:r w:rsidRPr="00A040E4">
        <w:rPr>
          <w:rFonts w:eastAsia="MS Mincho"/>
          <w:sz w:val="24"/>
          <w:szCs w:val="24"/>
        </w:rPr>
        <w:t xml:space="preserve">       Rijeka, </w:t>
      </w:r>
      <w:proofErr w:type="spellStart"/>
      <w:r w:rsidRPr="00A040E4">
        <w:rPr>
          <w:rFonts w:eastAsia="MS Mincho"/>
          <w:sz w:val="24"/>
          <w:szCs w:val="24"/>
        </w:rPr>
        <w:t>Zadarska</w:t>
      </w:r>
      <w:proofErr w:type="spellEnd"/>
      <w:r w:rsidRPr="00A040E4">
        <w:rPr>
          <w:rFonts w:eastAsia="MS Mincho"/>
          <w:sz w:val="24"/>
          <w:szCs w:val="24"/>
        </w:rPr>
        <w:t xml:space="preserve"> 1 </w:t>
      </w:r>
      <w:proofErr w:type="spellStart"/>
      <w:r w:rsidRPr="00A040E4">
        <w:rPr>
          <w:rFonts w:eastAsia="MS Mincho"/>
          <w:sz w:val="24"/>
          <w:szCs w:val="24"/>
        </w:rPr>
        <w:t>i</w:t>
      </w:r>
      <w:proofErr w:type="spellEnd"/>
      <w:r w:rsidRPr="00A040E4">
        <w:rPr>
          <w:rFonts w:eastAsia="MS Mincho"/>
          <w:sz w:val="24"/>
          <w:szCs w:val="24"/>
        </w:rPr>
        <w:t xml:space="preserve"> 3</w:t>
      </w:r>
    </w:p>
    <w:p w:rsidRDefault="00A040E4" w:rsidP="00910611" w:rsidR="00A040E4" w:rsidRPr="00910611"/>
    <w:p w:rsidRDefault="00E5300C" w:rsidP="0045161D" w:rsidR="00E5300C" w:rsidRPr="00BD2AAE">
      <w:pPr>
        <w:jc w:val="right"/>
        <w:rPr>
          <w:sz w:val="24"/>
          <w:lang w:val="hr-HR"/>
        </w:rPr>
      </w:pPr>
      <w:r w:rsidRPr="00BD2AAE">
        <w:rPr>
          <w:lang w:val="hr-HR"/>
        </w:rPr>
        <w:tab/>
      </w:r>
      <w:r w:rsidRPr="00BD2AAE">
        <w:rPr>
          <w:lang w:val="hr-HR"/>
        </w:rPr>
        <w:tab/>
      </w:r>
      <w:r w:rsidRPr="00BD2AAE">
        <w:rPr>
          <w:lang w:val="hr-HR"/>
        </w:rPr>
        <w:tab/>
      </w:r>
      <w:r w:rsidRPr="00BD2AAE">
        <w:rPr>
          <w:lang w:val="hr-HR"/>
        </w:rPr>
        <w:tab/>
      </w:r>
      <w:r w:rsidRPr="00BD2AAE">
        <w:rPr>
          <w:lang w:val="hr-HR"/>
        </w:rPr>
        <w:tab/>
      </w:r>
      <w:r w:rsidRPr="00BD2AAE">
        <w:rPr>
          <w:lang w:val="hr-HR"/>
        </w:rPr>
        <w:tab/>
      </w:r>
      <w:r w:rsidRPr="00BD2AAE">
        <w:rPr>
          <w:lang w:val="hr-HR"/>
        </w:rPr>
        <w:tab/>
      </w:r>
      <w:r w:rsidRPr="00BD2AAE">
        <w:rPr>
          <w:sz w:val="24"/>
          <w:lang w:val="hr-HR"/>
        </w:rPr>
        <w:t>Posl. br.</w:t>
      </w:r>
      <w:r w:rsidR="00BD2AAE">
        <w:rPr>
          <w:sz w:val="24"/>
          <w:lang w:val="hr-HR"/>
        </w:rPr>
        <w:t xml:space="preserve"> 15 St-503/17-</w:t>
      </w:r>
      <w:r w:rsidR="005A597E">
        <w:rPr>
          <w:sz w:val="24"/>
          <w:lang w:val="hr-HR"/>
        </w:rPr>
        <w:t>33</w:t>
      </w:r>
    </w:p>
    <w:p w:rsidRDefault="00F04B39" w:rsidP="00E5300C" w:rsidR="00F04B39" w:rsidRPr="00BD2AAE">
      <w:pPr>
        <w:jc w:val="both"/>
        <w:rPr>
          <w:lang w:val="hr-HR"/>
        </w:rPr>
      </w:pPr>
    </w:p>
    <w:p w:rsidRDefault="00BD2AAE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 A K L J U Č A K </w:t>
      </w:r>
    </w:p>
    <w:p w:rsidRDefault="00E5300C" w:rsidP="00E5300C" w:rsidR="00E5300C" w:rsidRPr="00BD2AAE">
      <w:pPr>
        <w:jc w:val="both"/>
        <w:rPr>
          <w:sz w:val="28"/>
          <w:lang w:val="hr-HR"/>
        </w:rPr>
      </w:pPr>
    </w:p>
    <w:p w:rsidRDefault="00902121" w:rsidP="00902121" w:rsidR="00902121" w:rsidRPr="00BD2AAE">
      <w:pPr>
        <w:ind w:firstLine="720"/>
        <w:jc w:val="both"/>
        <w:rPr>
          <w:sz w:val="24"/>
          <w:szCs w:val="24"/>
          <w:lang w:val="hr-HR"/>
        </w:rPr>
      </w:pPr>
      <w:r w:rsidRPr="00BD2AAE">
        <w:rPr>
          <w:sz w:val="24"/>
          <w:szCs w:val="24"/>
          <w:lang w:val="hr-HR"/>
        </w:rPr>
        <w:t>Trgovački sud u Rijeci,</w:t>
      </w:r>
      <w:r w:rsidR="00BD2AAE">
        <w:rPr>
          <w:sz w:val="24"/>
          <w:szCs w:val="24"/>
          <w:lang w:val="hr-HR"/>
        </w:rPr>
        <w:t xml:space="preserve"> OIB </w:t>
      </w:r>
      <w:r w:rsidR="00BD2AAE" w:rsidRPr="00BD2AAE">
        <w:rPr>
          <w:sz w:val="24"/>
          <w:szCs w:val="24"/>
          <w:lang w:val="hr-HR"/>
        </w:rPr>
        <w:t>88785964957</w:t>
      </w:r>
      <w:r w:rsidR="00BD2AAE">
        <w:rPr>
          <w:sz w:val="24"/>
          <w:szCs w:val="24"/>
          <w:lang w:val="hr-HR"/>
        </w:rPr>
        <w:t>,</w:t>
      </w:r>
      <w:r w:rsidR="00BD2AAE" w:rsidRPr="00BD2AAE">
        <w:rPr>
          <w:sz w:val="24"/>
          <w:szCs w:val="24"/>
          <w:lang w:val="hr-HR"/>
        </w:rPr>
        <w:t xml:space="preserve"> </w:t>
      </w:r>
      <w:r w:rsidRPr="00BD2AAE">
        <w:rPr>
          <w:sz w:val="24"/>
          <w:szCs w:val="24"/>
          <w:lang w:val="hr-HR"/>
        </w:rPr>
        <w:t>po sucu pojedincu</w:t>
      </w:r>
      <w:r w:rsidR="00BD2AAE">
        <w:rPr>
          <w:sz w:val="24"/>
          <w:szCs w:val="24"/>
          <w:lang w:val="hr-HR"/>
        </w:rPr>
        <w:t xml:space="preserve"> Danieli Korlević</w:t>
      </w:r>
      <w:r w:rsidRPr="00BD2AAE">
        <w:rPr>
          <w:sz w:val="24"/>
          <w:szCs w:val="24"/>
          <w:lang w:val="hr-HR"/>
        </w:rPr>
        <w:t xml:space="preserve">, u </w:t>
      </w:r>
      <w:proofErr w:type="spellStart"/>
      <w:r w:rsidR="00BD2AAE">
        <w:rPr>
          <w:sz w:val="24"/>
          <w:szCs w:val="24"/>
          <w:lang w:val="hr-HR"/>
        </w:rPr>
        <w:t>predstečajnom</w:t>
      </w:r>
      <w:proofErr w:type="spellEnd"/>
      <w:r w:rsidR="00BD2AAE">
        <w:rPr>
          <w:sz w:val="24"/>
          <w:szCs w:val="24"/>
          <w:lang w:val="hr-HR"/>
        </w:rPr>
        <w:t xml:space="preserve"> postupku nad dužnikom</w:t>
      </w:r>
      <w:r w:rsidRPr="00BD2AAE">
        <w:rPr>
          <w:b/>
          <w:sz w:val="24"/>
          <w:szCs w:val="24"/>
          <w:lang w:val="hr-HR"/>
        </w:rPr>
        <w:t xml:space="preserve"> M</w:t>
      </w:r>
      <w:r w:rsidR="00BD2AAE">
        <w:rPr>
          <w:b/>
          <w:sz w:val="24"/>
          <w:szCs w:val="24"/>
          <w:lang w:val="hr-HR"/>
        </w:rPr>
        <w:t xml:space="preserve">GK – </w:t>
      </w:r>
      <w:proofErr w:type="spellStart"/>
      <w:r w:rsidR="00BD2AAE">
        <w:rPr>
          <w:b/>
          <w:sz w:val="24"/>
          <w:szCs w:val="24"/>
          <w:lang w:val="hr-HR"/>
        </w:rPr>
        <w:t>pack</w:t>
      </w:r>
      <w:proofErr w:type="spellEnd"/>
      <w:r w:rsidR="00BD2AAE">
        <w:rPr>
          <w:b/>
          <w:sz w:val="24"/>
          <w:szCs w:val="24"/>
          <w:lang w:val="hr-HR"/>
        </w:rPr>
        <w:t xml:space="preserve"> d.d. </w:t>
      </w:r>
      <w:proofErr w:type="spellStart"/>
      <w:r w:rsidR="00BD2AAE">
        <w:rPr>
          <w:b/>
          <w:sz w:val="24"/>
          <w:szCs w:val="24"/>
          <w:lang w:val="hr-HR"/>
        </w:rPr>
        <w:t>Kukuljanovo</w:t>
      </w:r>
      <w:proofErr w:type="spellEnd"/>
      <w:r w:rsidR="00BD2AAE">
        <w:rPr>
          <w:b/>
          <w:sz w:val="24"/>
          <w:szCs w:val="24"/>
          <w:lang w:val="hr-HR"/>
        </w:rPr>
        <w:t xml:space="preserve">, </w:t>
      </w:r>
      <w:proofErr w:type="spellStart"/>
      <w:r w:rsidR="00BD2AAE">
        <w:rPr>
          <w:b/>
          <w:sz w:val="24"/>
          <w:szCs w:val="24"/>
          <w:lang w:val="hr-HR"/>
        </w:rPr>
        <w:t>Kukuljanovo</w:t>
      </w:r>
      <w:proofErr w:type="spellEnd"/>
      <w:r w:rsidR="00BD2AAE">
        <w:rPr>
          <w:b/>
          <w:sz w:val="24"/>
          <w:szCs w:val="24"/>
          <w:lang w:val="hr-HR"/>
        </w:rPr>
        <w:t xml:space="preserve"> 349, OIB 09381762740</w:t>
      </w:r>
      <w:r w:rsidRPr="00BD2AAE">
        <w:rPr>
          <w:b/>
          <w:sz w:val="24"/>
          <w:szCs w:val="24"/>
          <w:lang w:val="hr-HR"/>
        </w:rPr>
        <w:t xml:space="preserve">, </w:t>
      </w:r>
      <w:r w:rsidR="00BD2AAE">
        <w:rPr>
          <w:sz w:val="24"/>
          <w:szCs w:val="24"/>
          <w:lang w:val="hr-HR"/>
        </w:rPr>
        <w:t>odlučujući o zaprimljenoj prijavi tražbine vjerovnika</w:t>
      </w:r>
      <w:r w:rsidR="0045161D">
        <w:rPr>
          <w:sz w:val="24"/>
          <w:szCs w:val="24"/>
          <w:lang w:val="hr-HR"/>
        </w:rPr>
        <w:t xml:space="preserve"> </w:t>
      </w:r>
      <w:r w:rsidR="005A597E">
        <w:rPr>
          <w:sz w:val="24"/>
          <w:szCs w:val="24"/>
          <w:lang w:val="hr-HR"/>
        </w:rPr>
        <w:t xml:space="preserve">AKZO NOBEL HILDEN </w:t>
      </w:r>
      <w:proofErr w:type="spellStart"/>
      <w:r w:rsidR="005A597E">
        <w:rPr>
          <w:sz w:val="24"/>
          <w:szCs w:val="24"/>
          <w:lang w:val="hr-HR"/>
        </w:rPr>
        <w:t>GmbH</w:t>
      </w:r>
      <w:proofErr w:type="spellEnd"/>
      <w:r w:rsidR="005A597E">
        <w:rPr>
          <w:sz w:val="24"/>
          <w:szCs w:val="24"/>
          <w:lang w:val="hr-HR"/>
        </w:rPr>
        <w:t xml:space="preserve">, ID DE81171420, Njemačka, </w:t>
      </w:r>
      <w:proofErr w:type="spellStart"/>
      <w:r w:rsidR="005A597E">
        <w:rPr>
          <w:sz w:val="24"/>
          <w:szCs w:val="24"/>
          <w:lang w:val="hr-HR"/>
        </w:rPr>
        <w:t>Duseldorf</w:t>
      </w:r>
      <w:proofErr w:type="spellEnd"/>
      <w:r w:rsidR="005A597E">
        <w:rPr>
          <w:sz w:val="24"/>
          <w:szCs w:val="24"/>
          <w:lang w:val="hr-HR"/>
        </w:rPr>
        <w:t xml:space="preserve"> </w:t>
      </w:r>
      <w:proofErr w:type="spellStart"/>
      <w:r w:rsidR="005A597E">
        <w:rPr>
          <w:sz w:val="24"/>
          <w:szCs w:val="24"/>
          <w:lang w:val="hr-HR"/>
        </w:rPr>
        <w:t>Strasse</w:t>
      </w:r>
      <w:proofErr w:type="spellEnd"/>
      <w:r w:rsidR="005A597E">
        <w:rPr>
          <w:sz w:val="24"/>
          <w:szCs w:val="24"/>
          <w:lang w:val="hr-HR"/>
        </w:rPr>
        <w:t xml:space="preserve"> 96-100, D-40721, </w:t>
      </w:r>
      <w:proofErr w:type="spellStart"/>
      <w:r w:rsidR="005A597E">
        <w:rPr>
          <w:sz w:val="24"/>
          <w:szCs w:val="24"/>
          <w:lang w:val="hr-HR"/>
        </w:rPr>
        <w:t>Hilden</w:t>
      </w:r>
      <w:proofErr w:type="spellEnd"/>
      <w:r w:rsidR="005A597E">
        <w:rPr>
          <w:sz w:val="24"/>
          <w:szCs w:val="24"/>
          <w:lang w:val="hr-HR"/>
        </w:rPr>
        <w:t xml:space="preserve">, </w:t>
      </w:r>
      <w:r w:rsidR="00527717">
        <w:rPr>
          <w:sz w:val="24"/>
          <w:szCs w:val="24"/>
          <w:lang w:val="hr-HR"/>
        </w:rPr>
        <w:t xml:space="preserve"> </w:t>
      </w:r>
      <w:r w:rsidR="0045161D">
        <w:rPr>
          <w:sz w:val="24"/>
          <w:szCs w:val="24"/>
          <w:lang w:val="hr-HR"/>
        </w:rPr>
        <w:t>(dalje: vjerovnik)</w:t>
      </w:r>
      <w:r w:rsidRPr="00BD2AAE">
        <w:rPr>
          <w:sz w:val="24"/>
          <w:szCs w:val="24"/>
          <w:lang w:val="hr-HR"/>
        </w:rPr>
        <w:t xml:space="preserve"> </w:t>
      </w:r>
      <w:r w:rsidR="0045161D">
        <w:rPr>
          <w:sz w:val="24"/>
          <w:szCs w:val="24"/>
          <w:lang w:val="hr-HR"/>
        </w:rPr>
        <w:t>dana 10. rujna</w:t>
      </w:r>
      <w:r w:rsidRPr="00BD2AAE">
        <w:rPr>
          <w:sz w:val="24"/>
          <w:szCs w:val="24"/>
          <w:lang w:val="hr-HR"/>
        </w:rPr>
        <w:t xml:space="preserve"> 201</w:t>
      </w:r>
      <w:r w:rsidR="0045161D">
        <w:rPr>
          <w:sz w:val="24"/>
          <w:szCs w:val="24"/>
          <w:lang w:val="hr-HR"/>
        </w:rPr>
        <w:t>7</w:t>
      </w:r>
      <w:r w:rsidRPr="00BD2AAE">
        <w:rPr>
          <w:sz w:val="24"/>
          <w:szCs w:val="24"/>
          <w:lang w:val="hr-HR"/>
        </w:rPr>
        <w:t xml:space="preserve">. godine </w:t>
      </w:r>
    </w:p>
    <w:p w:rsidRDefault="00E5300C" w:rsidP="00E5300C" w:rsidR="00E5300C" w:rsidRPr="00BD2AAE">
      <w:pPr>
        <w:jc w:val="center"/>
        <w:rPr>
          <w:b/>
          <w:sz w:val="24"/>
          <w:szCs w:val="24"/>
          <w:lang w:val="hr-HR"/>
        </w:rPr>
      </w:pPr>
    </w:p>
    <w:p w:rsidRDefault="0045161D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>z a k l j u č i o</w:t>
      </w:r>
      <w:r w:rsidR="00E5300C" w:rsidRPr="00BD2AAE">
        <w:rPr>
          <w:b/>
          <w:sz w:val="24"/>
          <w:lang w:val="hr-HR"/>
        </w:rPr>
        <w:t xml:space="preserve">   j e</w:t>
      </w:r>
    </w:p>
    <w:p w:rsidRDefault="0045161D" w:rsidP="00E5300C" w:rsidR="0045161D">
      <w:pPr>
        <w:ind w:firstLine="705"/>
        <w:jc w:val="both"/>
        <w:rPr>
          <w:lang w:val="hr-HR"/>
        </w:rPr>
      </w:pPr>
    </w:p>
    <w:p w:rsidRDefault="00E5300C" w:rsidP="0045161D" w:rsidR="0045161D">
      <w:pPr>
        <w:numPr>
          <w:ilvl w:val="0"/>
          <w:numId w:val="2"/>
        </w:numPr>
        <w:jc w:val="both"/>
        <w:rPr>
          <w:sz w:val="24"/>
          <w:lang w:val="hr-HR"/>
        </w:rPr>
      </w:pPr>
      <w:r w:rsidRPr="00BD2AAE">
        <w:rPr>
          <w:sz w:val="24"/>
          <w:lang w:val="hr-HR"/>
        </w:rPr>
        <w:t xml:space="preserve">Budući </w:t>
      </w:r>
      <w:r w:rsidR="0045161D">
        <w:rPr>
          <w:sz w:val="24"/>
          <w:lang w:val="hr-HR"/>
        </w:rPr>
        <w:t xml:space="preserve">se vjerovnik nalazi </w:t>
      </w:r>
      <w:r w:rsidRPr="00BD2AAE">
        <w:rPr>
          <w:sz w:val="24"/>
          <w:lang w:val="hr-HR"/>
        </w:rPr>
        <w:t xml:space="preserve">u inozemstvu, a nema punomoćnika u Republici Hrvatskoj, poziva se </w:t>
      </w:r>
      <w:r w:rsidR="0045161D">
        <w:rPr>
          <w:sz w:val="24"/>
          <w:lang w:val="hr-HR"/>
        </w:rPr>
        <w:t xml:space="preserve">vjerovnik </w:t>
      </w:r>
      <w:r w:rsidRPr="00BD2AAE">
        <w:rPr>
          <w:sz w:val="24"/>
          <w:lang w:val="hr-HR"/>
        </w:rPr>
        <w:t>u roku</w:t>
      </w:r>
      <w:r w:rsidR="0045161D">
        <w:rPr>
          <w:sz w:val="24"/>
          <w:lang w:val="hr-HR"/>
        </w:rPr>
        <w:t xml:space="preserve"> osam dana </w:t>
      </w:r>
      <w:r w:rsidRPr="00BD2AAE">
        <w:rPr>
          <w:sz w:val="24"/>
          <w:lang w:val="hr-HR"/>
        </w:rPr>
        <w:t xml:space="preserve">od dana primitka prijepisa ovog </w:t>
      </w:r>
      <w:r w:rsidR="0045161D">
        <w:rPr>
          <w:sz w:val="24"/>
          <w:lang w:val="hr-HR"/>
        </w:rPr>
        <w:t xml:space="preserve">zaključka </w:t>
      </w:r>
      <w:r w:rsidRPr="00BD2AAE">
        <w:rPr>
          <w:sz w:val="24"/>
          <w:lang w:val="hr-HR"/>
        </w:rPr>
        <w:t>postavi</w:t>
      </w:r>
      <w:r w:rsidR="0045161D">
        <w:rPr>
          <w:sz w:val="24"/>
          <w:lang w:val="hr-HR"/>
        </w:rPr>
        <w:t>ti</w:t>
      </w:r>
      <w:r w:rsidRPr="00BD2AAE">
        <w:rPr>
          <w:sz w:val="24"/>
          <w:lang w:val="hr-HR"/>
        </w:rPr>
        <w:t xml:space="preserve"> punomoćnika za primanje pismena u Republici Hrvatskoj, te da o</w:t>
      </w:r>
      <w:r w:rsidR="002941A8" w:rsidRPr="00BD2AAE">
        <w:rPr>
          <w:sz w:val="24"/>
          <w:lang w:val="hr-HR"/>
        </w:rPr>
        <w:t xml:space="preserve"> imenu, prezimenu i adresi te osobe </w:t>
      </w:r>
      <w:r w:rsidRPr="00BD2AAE">
        <w:rPr>
          <w:sz w:val="24"/>
          <w:lang w:val="hr-HR"/>
        </w:rPr>
        <w:t>u istom roku obavijesti ovaj sud pozivom na poslovni broj.</w:t>
      </w:r>
    </w:p>
    <w:p w:rsidRDefault="0045161D" w:rsidP="0045161D" w:rsidR="0045161D">
      <w:pPr>
        <w:ind w:left="1080"/>
        <w:jc w:val="both"/>
        <w:rPr>
          <w:sz w:val="24"/>
          <w:lang w:val="hr-HR"/>
        </w:rPr>
      </w:pPr>
    </w:p>
    <w:p w:rsidRDefault="00E5300C" w:rsidP="0045161D" w:rsidR="00E5300C" w:rsidRPr="00BD2AAE">
      <w:pPr>
        <w:numPr>
          <w:ilvl w:val="0"/>
          <w:numId w:val="2"/>
        </w:numPr>
        <w:jc w:val="both"/>
        <w:rPr>
          <w:sz w:val="24"/>
          <w:lang w:val="hr-HR"/>
        </w:rPr>
      </w:pPr>
      <w:r w:rsidRPr="00BD2AAE">
        <w:rPr>
          <w:sz w:val="24"/>
          <w:lang w:val="hr-HR"/>
        </w:rPr>
        <w:t xml:space="preserve">Ako </w:t>
      </w:r>
      <w:r w:rsidR="0045161D">
        <w:rPr>
          <w:sz w:val="24"/>
          <w:lang w:val="hr-HR"/>
        </w:rPr>
        <w:t>vjerovnik</w:t>
      </w:r>
      <w:r w:rsidRPr="00BD2AAE">
        <w:rPr>
          <w:sz w:val="24"/>
          <w:lang w:val="hr-HR"/>
        </w:rPr>
        <w:t xml:space="preserve"> ne postavi takvog punomoćnika</w:t>
      </w:r>
      <w:r w:rsidR="002941A8" w:rsidRPr="00BD2AAE">
        <w:rPr>
          <w:sz w:val="24"/>
          <w:lang w:val="hr-HR"/>
        </w:rPr>
        <w:t>,</w:t>
      </w:r>
      <w:r w:rsidRPr="00BD2AAE">
        <w:rPr>
          <w:sz w:val="24"/>
          <w:lang w:val="hr-HR"/>
        </w:rPr>
        <w:t xml:space="preserve"> sud će</w:t>
      </w:r>
      <w:r w:rsidR="003A3697" w:rsidRPr="00BD2AAE">
        <w:rPr>
          <w:sz w:val="24"/>
          <w:lang w:val="hr-HR"/>
        </w:rPr>
        <w:t xml:space="preserve"> </w:t>
      </w:r>
      <w:r w:rsidR="0045161D">
        <w:rPr>
          <w:sz w:val="24"/>
          <w:lang w:val="hr-HR"/>
        </w:rPr>
        <w:t xml:space="preserve">vjerovniku </w:t>
      </w:r>
      <w:r w:rsidRPr="00BD2AAE">
        <w:rPr>
          <w:sz w:val="24"/>
          <w:lang w:val="hr-HR"/>
        </w:rPr>
        <w:t>na njegov trošak postaviti privremenog zastupnika ovlaštenog za primanje pismena (čl. 146. ZPP-a</w:t>
      </w:r>
      <w:r w:rsidR="0045161D">
        <w:rPr>
          <w:sz w:val="24"/>
          <w:lang w:val="hr-HR"/>
        </w:rPr>
        <w:t>, u vezi s čl.10. SZ-a</w:t>
      </w:r>
      <w:r w:rsidRPr="00BD2AAE">
        <w:rPr>
          <w:sz w:val="24"/>
          <w:lang w:val="hr-HR"/>
        </w:rPr>
        <w:t>).</w:t>
      </w:r>
    </w:p>
    <w:p w:rsidRDefault="008B1131" w:rsidP="00E5300C" w:rsidR="008B1131" w:rsidRPr="00BD2AAE">
      <w:pPr>
        <w:jc w:val="both"/>
        <w:rPr>
          <w:sz w:val="24"/>
          <w:lang w:val="hr-HR"/>
        </w:rPr>
      </w:pPr>
    </w:p>
    <w:p w:rsidRDefault="002941A8" w:rsidP="00E5300C" w:rsidR="00E5300C" w:rsidRPr="00BD2AAE">
      <w:pPr>
        <w:jc w:val="center"/>
        <w:rPr>
          <w:sz w:val="24"/>
          <w:lang w:val="hr-HR"/>
        </w:rPr>
      </w:pPr>
      <w:r w:rsidRPr="00BD2AAE">
        <w:rPr>
          <w:b/>
          <w:sz w:val="24"/>
          <w:lang w:val="hr-HR"/>
        </w:rPr>
        <w:t xml:space="preserve">Rijeka, </w:t>
      </w:r>
      <w:r w:rsidR="0045161D">
        <w:rPr>
          <w:b/>
          <w:sz w:val="24"/>
          <w:lang w:val="hr-HR"/>
        </w:rPr>
        <w:t>10. listopada 2017</w:t>
      </w:r>
      <w:r w:rsidR="00E5300C" w:rsidRPr="00BD2AAE">
        <w:rPr>
          <w:b/>
          <w:sz w:val="24"/>
          <w:lang w:val="hr-HR"/>
        </w:rPr>
        <w:t xml:space="preserve">. godine </w:t>
      </w:r>
    </w:p>
    <w:p w:rsidRDefault="00E5300C" w:rsidP="00E5300C" w:rsidR="00E5300C" w:rsidRPr="00BD2AAE">
      <w:pPr>
        <w:jc w:val="both"/>
        <w:rPr>
          <w:sz w:val="24"/>
          <w:lang w:val="hr-HR"/>
        </w:rPr>
      </w:pPr>
    </w:p>
    <w:p w:rsidRDefault="00E5300C" w:rsidP="00A71BA1" w:rsidR="00E5300C" w:rsidRPr="00BD2AAE">
      <w:pPr>
        <w:jc w:val="right"/>
        <w:rPr>
          <w:b/>
          <w:sz w:val="24"/>
          <w:lang w:val="hr-HR"/>
        </w:rPr>
      </w:pP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  <w:t xml:space="preserve">  </w:t>
      </w:r>
      <w:r w:rsidRPr="00BD2AAE">
        <w:rPr>
          <w:sz w:val="28"/>
          <w:lang w:val="hr-HR"/>
        </w:rPr>
        <w:tab/>
      </w:r>
      <w:r w:rsidRPr="00BD2AAE">
        <w:rPr>
          <w:b/>
          <w:sz w:val="24"/>
          <w:lang w:val="hr-HR"/>
        </w:rPr>
        <w:t xml:space="preserve">      </w:t>
      </w:r>
      <w:r w:rsidR="006B045E" w:rsidRPr="00BD2AAE">
        <w:rPr>
          <w:b/>
          <w:sz w:val="24"/>
          <w:lang w:val="hr-HR"/>
        </w:rPr>
        <w:t xml:space="preserve">            </w:t>
      </w:r>
      <w:r w:rsidR="0045161D">
        <w:rPr>
          <w:b/>
          <w:sz w:val="24"/>
          <w:lang w:val="hr-HR"/>
        </w:rPr>
        <w:t>S</w:t>
      </w:r>
      <w:r w:rsidRPr="00BD2AAE">
        <w:rPr>
          <w:b/>
          <w:sz w:val="24"/>
          <w:lang w:val="hr-HR"/>
        </w:rPr>
        <w:t xml:space="preserve">udac </w:t>
      </w:r>
    </w:p>
    <w:p w:rsidRDefault="00E5300C" w:rsidP="00A040E4" w:rsidR="0094177A" w:rsidRPr="00BD2AAE">
      <w:pPr>
        <w:ind w:firstLine="708" w:left="1416"/>
        <w:jc w:val="right"/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="0045161D">
        <w:rPr>
          <w:b/>
          <w:sz w:val="24"/>
          <w:lang w:val="hr-HR"/>
        </w:rPr>
        <w:t xml:space="preserve">Daniela Korlević </w:t>
      </w:r>
    </w:p>
    <w:p w:rsidRDefault="00E5300C" w:rsidP="00E5300C" w:rsidR="00E5300C" w:rsidRPr="00BD2AAE">
      <w:pPr>
        <w:rPr>
          <w:b/>
          <w:sz w:val="24"/>
          <w:lang w:val="hr-HR"/>
        </w:rPr>
      </w:pPr>
    </w:p>
    <w:p w:rsidRDefault="00E5300C" w:rsidP="00E5300C" w:rsidR="00E5300C" w:rsidRPr="00BD2AAE">
      <w:pPr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>UPUTA O PRAVNOM LIJEKU:</w:t>
      </w:r>
    </w:p>
    <w:p w:rsidRDefault="00E5300C" w:rsidP="0016461F" w:rsidR="005A1738" w:rsidRPr="00BD2AAE">
      <w:pPr>
        <w:jc w:val="both"/>
      </w:pPr>
      <w:r w:rsidRPr="00BD2AAE">
        <w:rPr>
          <w:sz w:val="24"/>
          <w:lang w:val="hr-HR"/>
        </w:rPr>
        <w:tab/>
        <w:t xml:space="preserve">Protiv </w:t>
      </w:r>
      <w:r w:rsidR="0045161D">
        <w:rPr>
          <w:sz w:val="24"/>
          <w:lang w:val="hr-HR"/>
        </w:rPr>
        <w:t>zaključka nije dopušten pravni lijek</w:t>
      </w:r>
      <w:r w:rsidRPr="00BD2AAE">
        <w:rPr>
          <w:sz w:val="24"/>
          <w:lang w:val="hr-HR"/>
        </w:rPr>
        <w:t xml:space="preserve"> (čl.</w:t>
      </w:r>
      <w:r w:rsidR="0045161D">
        <w:rPr>
          <w:sz w:val="24"/>
          <w:lang w:val="hr-HR"/>
        </w:rPr>
        <w:t>19</w:t>
      </w:r>
      <w:r w:rsidRPr="00BD2AAE">
        <w:rPr>
          <w:sz w:val="24"/>
          <w:lang w:val="hr-HR"/>
        </w:rPr>
        <w:t>. st.</w:t>
      </w:r>
      <w:r w:rsidR="0045161D">
        <w:rPr>
          <w:sz w:val="24"/>
          <w:lang w:val="hr-HR"/>
        </w:rPr>
        <w:t>7</w:t>
      </w:r>
      <w:r w:rsidRPr="00BD2AAE">
        <w:rPr>
          <w:sz w:val="24"/>
          <w:lang w:val="hr-HR"/>
        </w:rPr>
        <w:t xml:space="preserve">. </w:t>
      </w:r>
      <w:r w:rsidR="0045161D">
        <w:rPr>
          <w:sz w:val="24"/>
          <w:lang w:val="hr-HR"/>
        </w:rPr>
        <w:t>SZ</w:t>
      </w:r>
      <w:r w:rsidR="002941A8" w:rsidRPr="00BD2AAE">
        <w:rPr>
          <w:sz w:val="24"/>
          <w:lang w:val="hr-HR"/>
        </w:rPr>
        <w:t>-a)</w:t>
      </w:r>
      <w:r w:rsidR="0016461F" w:rsidRPr="00BD2AAE">
        <w:rPr>
          <w:sz w:val="24"/>
          <w:lang w:val="hr-HR"/>
        </w:rPr>
        <w:t>.</w:t>
      </w:r>
    </w:p>
    <w:sectPr w:rsidR="005A1738" w:rsidRPr="00BD2A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0486A"/>
    <w:multiLevelType w:val="hybridMultilevel"/>
    <w:tmpl w:val="8CF06EBA"/>
    <w:lvl w:tplc="642A3402" w:ilvl="0">
      <w:start w:val="2"/>
      <w:numFmt w:val="upperRoman"/>
      <w:lvlText w:val="%1."/>
      <w:lvlJc w:val="left"/>
      <w:pPr>
        <w:tabs>
          <w:tab w:pos="2115" w:val="num"/>
        </w:tabs>
        <w:ind w:hanging="141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FC7404"/>
    <w:multiLevelType w:val="hybridMultilevel"/>
    <w:tmpl w:val="EF6A6D90"/>
    <w:lvl w:tplc="D06C51C4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734"/>
    <w:rsid w:val="00000185"/>
    <w:rsid w:val="00021879"/>
    <w:rsid w:val="00033838"/>
    <w:rsid w:val="0003582D"/>
    <w:rsid w:val="000403B2"/>
    <w:rsid w:val="00040C57"/>
    <w:rsid w:val="00045EB4"/>
    <w:rsid w:val="00047283"/>
    <w:rsid w:val="000502F2"/>
    <w:rsid w:val="00052628"/>
    <w:rsid w:val="00052985"/>
    <w:rsid w:val="00054263"/>
    <w:rsid w:val="00065776"/>
    <w:rsid w:val="00065FC9"/>
    <w:rsid w:val="000665A0"/>
    <w:rsid w:val="00070159"/>
    <w:rsid w:val="000848DA"/>
    <w:rsid w:val="00086027"/>
    <w:rsid w:val="00094BC9"/>
    <w:rsid w:val="000A01A7"/>
    <w:rsid w:val="000A641B"/>
    <w:rsid w:val="000C2D77"/>
    <w:rsid w:val="000C7FF5"/>
    <w:rsid w:val="000D42D4"/>
    <w:rsid w:val="000E39FF"/>
    <w:rsid w:val="000E3A12"/>
    <w:rsid w:val="000E46C9"/>
    <w:rsid w:val="000E5371"/>
    <w:rsid w:val="00101A7F"/>
    <w:rsid w:val="00130923"/>
    <w:rsid w:val="00132B60"/>
    <w:rsid w:val="00133079"/>
    <w:rsid w:val="00133644"/>
    <w:rsid w:val="00134914"/>
    <w:rsid w:val="001501DE"/>
    <w:rsid w:val="0016279C"/>
    <w:rsid w:val="00163ACC"/>
    <w:rsid w:val="0016461F"/>
    <w:rsid w:val="00176019"/>
    <w:rsid w:val="00176E4E"/>
    <w:rsid w:val="001921F0"/>
    <w:rsid w:val="001964EA"/>
    <w:rsid w:val="001B2CB3"/>
    <w:rsid w:val="001C626A"/>
    <w:rsid w:val="001F024E"/>
    <w:rsid w:val="001F1952"/>
    <w:rsid w:val="00203025"/>
    <w:rsid w:val="00203F80"/>
    <w:rsid w:val="00212828"/>
    <w:rsid w:val="002217B5"/>
    <w:rsid w:val="00226191"/>
    <w:rsid w:val="00231231"/>
    <w:rsid w:val="00236165"/>
    <w:rsid w:val="00236C2E"/>
    <w:rsid w:val="002471F1"/>
    <w:rsid w:val="0025124D"/>
    <w:rsid w:val="00253906"/>
    <w:rsid w:val="002821F9"/>
    <w:rsid w:val="002840FA"/>
    <w:rsid w:val="002858B7"/>
    <w:rsid w:val="002917FB"/>
    <w:rsid w:val="002941A8"/>
    <w:rsid w:val="00296EB3"/>
    <w:rsid w:val="002A39A0"/>
    <w:rsid w:val="002D0DC6"/>
    <w:rsid w:val="002D18BA"/>
    <w:rsid w:val="002E04EE"/>
    <w:rsid w:val="002E25B4"/>
    <w:rsid w:val="002E3B45"/>
    <w:rsid w:val="002E3F39"/>
    <w:rsid w:val="00300353"/>
    <w:rsid w:val="00303A04"/>
    <w:rsid w:val="00322122"/>
    <w:rsid w:val="00336A72"/>
    <w:rsid w:val="0036707E"/>
    <w:rsid w:val="00370FBD"/>
    <w:rsid w:val="00375106"/>
    <w:rsid w:val="00375D8B"/>
    <w:rsid w:val="00380B7B"/>
    <w:rsid w:val="003838CB"/>
    <w:rsid w:val="003931AD"/>
    <w:rsid w:val="003A3697"/>
    <w:rsid w:val="003D65DC"/>
    <w:rsid w:val="003F60B3"/>
    <w:rsid w:val="003F6B22"/>
    <w:rsid w:val="00420A0D"/>
    <w:rsid w:val="004471F9"/>
    <w:rsid w:val="00447929"/>
    <w:rsid w:val="00450BB8"/>
    <w:rsid w:val="0045161D"/>
    <w:rsid w:val="0045498F"/>
    <w:rsid w:val="00463F14"/>
    <w:rsid w:val="004676CA"/>
    <w:rsid w:val="004753D0"/>
    <w:rsid w:val="00476B84"/>
    <w:rsid w:val="00480FBF"/>
    <w:rsid w:val="00487083"/>
    <w:rsid w:val="00492A5F"/>
    <w:rsid w:val="004A2C6B"/>
    <w:rsid w:val="004B42EA"/>
    <w:rsid w:val="004C0CC3"/>
    <w:rsid w:val="004D3022"/>
    <w:rsid w:val="004D636B"/>
    <w:rsid w:val="004F1041"/>
    <w:rsid w:val="004F271A"/>
    <w:rsid w:val="0050388B"/>
    <w:rsid w:val="00507066"/>
    <w:rsid w:val="00514994"/>
    <w:rsid w:val="00527638"/>
    <w:rsid w:val="00527717"/>
    <w:rsid w:val="005341FD"/>
    <w:rsid w:val="00534450"/>
    <w:rsid w:val="0056180C"/>
    <w:rsid w:val="0056366C"/>
    <w:rsid w:val="00564A91"/>
    <w:rsid w:val="00570785"/>
    <w:rsid w:val="00570CD0"/>
    <w:rsid w:val="005725EE"/>
    <w:rsid w:val="005762EB"/>
    <w:rsid w:val="0059599E"/>
    <w:rsid w:val="005A1738"/>
    <w:rsid w:val="005A597E"/>
    <w:rsid w:val="005A6787"/>
    <w:rsid w:val="005C4B07"/>
    <w:rsid w:val="005F0993"/>
    <w:rsid w:val="005F2EAE"/>
    <w:rsid w:val="005F37A3"/>
    <w:rsid w:val="005F5F4F"/>
    <w:rsid w:val="00605AE8"/>
    <w:rsid w:val="00617B52"/>
    <w:rsid w:val="006443E3"/>
    <w:rsid w:val="00644ED9"/>
    <w:rsid w:val="00647F2C"/>
    <w:rsid w:val="006710C1"/>
    <w:rsid w:val="00672A9E"/>
    <w:rsid w:val="006842AD"/>
    <w:rsid w:val="0069019B"/>
    <w:rsid w:val="00690469"/>
    <w:rsid w:val="006908BE"/>
    <w:rsid w:val="00697049"/>
    <w:rsid w:val="006A2F86"/>
    <w:rsid w:val="006A3C6E"/>
    <w:rsid w:val="006A4B73"/>
    <w:rsid w:val="006B045E"/>
    <w:rsid w:val="006C1771"/>
    <w:rsid w:val="006C6F2F"/>
    <w:rsid w:val="006D170B"/>
    <w:rsid w:val="006D56E7"/>
    <w:rsid w:val="006E3D63"/>
    <w:rsid w:val="006E41C7"/>
    <w:rsid w:val="006F364C"/>
    <w:rsid w:val="006F3E58"/>
    <w:rsid w:val="006F4267"/>
    <w:rsid w:val="006F7069"/>
    <w:rsid w:val="00701C51"/>
    <w:rsid w:val="00710208"/>
    <w:rsid w:val="007102E5"/>
    <w:rsid w:val="0071527D"/>
    <w:rsid w:val="007176B5"/>
    <w:rsid w:val="00724490"/>
    <w:rsid w:val="0073206C"/>
    <w:rsid w:val="00732E4F"/>
    <w:rsid w:val="00752A13"/>
    <w:rsid w:val="00755505"/>
    <w:rsid w:val="0075795C"/>
    <w:rsid w:val="0077147F"/>
    <w:rsid w:val="0077265B"/>
    <w:rsid w:val="0077400B"/>
    <w:rsid w:val="00774C41"/>
    <w:rsid w:val="007A0891"/>
    <w:rsid w:val="007A59A8"/>
    <w:rsid w:val="007A71DF"/>
    <w:rsid w:val="007A765B"/>
    <w:rsid w:val="007C069A"/>
    <w:rsid w:val="007C2E8F"/>
    <w:rsid w:val="007E5942"/>
    <w:rsid w:val="0080413C"/>
    <w:rsid w:val="008041B3"/>
    <w:rsid w:val="008215C3"/>
    <w:rsid w:val="00835C5F"/>
    <w:rsid w:val="00853D2A"/>
    <w:rsid w:val="00857AA2"/>
    <w:rsid w:val="00873225"/>
    <w:rsid w:val="00874F32"/>
    <w:rsid w:val="00880950"/>
    <w:rsid w:val="008815D1"/>
    <w:rsid w:val="00885BEA"/>
    <w:rsid w:val="008B1131"/>
    <w:rsid w:val="008D5D6C"/>
    <w:rsid w:val="008E2D8E"/>
    <w:rsid w:val="008E5885"/>
    <w:rsid w:val="00902121"/>
    <w:rsid w:val="00902545"/>
    <w:rsid w:val="00905DB5"/>
    <w:rsid w:val="009068F5"/>
    <w:rsid w:val="00907C01"/>
    <w:rsid w:val="00923EEE"/>
    <w:rsid w:val="00933D98"/>
    <w:rsid w:val="00934D66"/>
    <w:rsid w:val="00936273"/>
    <w:rsid w:val="0094177A"/>
    <w:rsid w:val="009445A9"/>
    <w:rsid w:val="009461DE"/>
    <w:rsid w:val="00946738"/>
    <w:rsid w:val="00954006"/>
    <w:rsid w:val="00962EF6"/>
    <w:rsid w:val="00975EDD"/>
    <w:rsid w:val="00986BA8"/>
    <w:rsid w:val="00991CF7"/>
    <w:rsid w:val="009A095E"/>
    <w:rsid w:val="009A5AFF"/>
    <w:rsid w:val="009B4828"/>
    <w:rsid w:val="009C6E53"/>
    <w:rsid w:val="009D0AEF"/>
    <w:rsid w:val="009D5B12"/>
    <w:rsid w:val="009E0074"/>
    <w:rsid w:val="009E4BBB"/>
    <w:rsid w:val="009F6424"/>
    <w:rsid w:val="00A040E4"/>
    <w:rsid w:val="00A05BE9"/>
    <w:rsid w:val="00A06BDA"/>
    <w:rsid w:val="00A06DBE"/>
    <w:rsid w:val="00A31DCD"/>
    <w:rsid w:val="00A50784"/>
    <w:rsid w:val="00A545F2"/>
    <w:rsid w:val="00A63382"/>
    <w:rsid w:val="00A64FE1"/>
    <w:rsid w:val="00A70AC9"/>
    <w:rsid w:val="00A71BA1"/>
    <w:rsid w:val="00A834B0"/>
    <w:rsid w:val="00A8373F"/>
    <w:rsid w:val="00A93627"/>
    <w:rsid w:val="00A94CA8"/>
    <w:rsid w:val="00AA4717"/>
    <w:rsid w:val="00AC4F31"/>
    <w:rsid w:val="00AC6544"/>
    <w:rsid w:val="00B01607"/>
    <w:rsid w:val="00B057F5"/>
    <w:rsid w:val="00B07A95"/>
    <w:rsid w:val="00B17411"/>
    <w:rsid w:val="00B20307"/>
    <w:rsid w:val="00B20B25"/>
    <w:rsid w:val="00B22798"/>
    <w:rsid w:val="00B52222"/>
    <w:rsid w:val="00B626AD"/>
    <w:rsid w:val="00B64E94"/>
    <w:rsid w:val="00B65060"/>
    <w:rsid w:val="00B76BE8"/>
    <w:rsid w:val="00B82085"/>
    <w:rsid w:val="00B83FCE"/>
    <w:rsid w:val="00BB2F01"/>
    <w:rsid w:val="00BB4BFD"/>
    <w:rsid w:val="00BD1CF1"/>
    <w:rsid w:val="00BD2AAE"/>
    <w:rsid w:val="00BE041A"/>
    <w:rsid w:val="00BE373E"/>
    <w:rsid w:val="00BE7C6F"/>
    <w:rsid w:val="00BF505E"/>
    <w:rsid w:val="00C11AD1"/>
    <w:rsid w:val="00C122C4"/>
    <w:rsid w:val="00C2189A"/>
    <w:rsid w:val="00C24B39"/>
    <w:rsid w:val="00C267CE"/>
    <w:rsid w:val="00C44847"/>
    <w:rsid w:val="00C76C1F"/>
    <w:rsid w:val="00C819A1"/>
    <w:rsid w:val="00C8364C"/>
    <w:rsid w:val="00C83B7D"/>
    <w:rsid w:val="00C86B2B"/>
    <w:rsid w:val="00C968BD"/>
    <w:rsid w:val="00CA5668"/>
    <w:rsid w:val="00CB6B5D"/>
    <w:rsid w:val="00CC2B75"/>
    <w:rsid w:val="00CD6301"/>
    <w:rsid w:val="00CF1813"/>
    <w:rsid w:val="00CF7462"/>
    <w:rsid w:val="00D046EC"/>
    <w:rsid w:val="00D07F92"/>
    <w:rsid w:val="00D217C0"/>
    <w:rsid w:val="00D42734"/>
    <w:rsid w:val="00D45EA1"/>
    <w:rsid w:val="00D615FF"/>
    <w:rsid w:val="00D63288"/>
    <w:rsid w:val="00D64FF4"/>
    <w:rsid w:val="00D744BC"/>
    <w:rsid w:val="00D77989"/>
    <w:rsid w:val="00D85F3C"/>
    <w:rsid w:val="00DB3920"/>
    <w:rsid w:val="00DB3DD9"/>
    <w:rsid w:val="00DC640E"/>
    <w:rsid w:val="00DC7433"/>
    <w:rsid w:val="00DD1F5B"/>
    <w:rsid w:val="00DE702E"/>
    <w:rsid w:val="00DF1CD0"/>
    <w:rsid w:val="00E12C36"/>
    <w:rsid w:val="00E14737"/>
    <w:rsid w:val="00E26C3F"/>
    <w:rsid w:val="00E2706A"/>
    <w:rsid w:val="00E33CEC"/>
    <w:rsid w:val="00E5300C"/>
    <w:rsid w:val="00E6392F"/>
    <w:rsid w:val="00E65470"/>
    <w:rsid w:val="00E71F6F"/>
    <w:rsid w:val="00E845C4"/>
    <w:rsid w:val="00E861A6"/>
    <w:rsid w:val="00E934CA"/>
    <w:rsid w:val="00E94B37"/>
    <w:rsid w:val="00E9610E"/>
    <w:rsid w:val="00EB1ED4"/>
    <w:rsid w:val="00EB2235"/>
    <w:rsid w:val="00EB31F0"/>
    <w:rsid w:val="00EC1EB8"/>
    <w:rsid w:val="00EC75A9"/>
    <w:rsid w:val="00EF5D53"/>
    <w:rsid w:val="00F04B39"/>
    <w:rsid w:val="00F14B98"/>
    <w:rsid w:val="00F3154B"/>
    <w:rsid w:val="00F35EB6"/>
    <w:rsid w:val="00F506C5"/>
    <w:rsid w:val="00F52ADD"/>
    <w:rsid w:val="00F52C1B"/>
    <w:rsid w:val="00F7028A"/>
    <w:rsid w:val="00F70734"/>
    <w:rsid w:val="00F75D32"/>
    <w:rsid w:val="00F905C5"/>
    <w:rsid w:val="00F94F72"/>
    <w:rsid w:val="00F97A56"/>
    <w:rsid w:val="00FA5B6D"/>
    <w:rsid w:val="00FB00C5"/>
    <w:rsid w:val="00FB2ABF"/>
    <w:rsid w:val="00FC6E58"/>
    <w:rsid w:val="00FD0850"/>
    <w:rsid w:val="00FD1E65"/>
    <w:rsid w:val="00FD5FFE"/>
    <w:rsid w:val="00FE495A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300C"/>
    <w:rPr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cs="Tahoma" w:hAnsi="Tahoma" w:ascii="Tahoma"/>
      <w:sz w:val="16"/>
      <w:szCs w:val="16"/>
    </w:rPr>
  </w:style>
  <w:style w:styleId="Obinitekst" w:type="paragraph">
    <w:name w:val="Plain Text"/>
    <w:basedOn w:val="Normal"/>
    <w:rsid w:val="001921F0"/>
    <w:rPr>
      <w:rFonts w:cs="Courier New" w:hAnsi="Courier New" w:asci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4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300C"/>
    <w:rPr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ascii="Tahoma" w:cs="Tahoma" w:hAnsi="Tahoma"/>
      <w:sz w:val="16"/>
      <w:szCs w:val="16"/>
    </w:rPr>
  </w:style>
  <w:style w:styleId="Obinitekst" w:type="paragraph">
    <w:name w:val="Plain Text"/>
    <w:basedOn w:val="Normal"/>
    <w:rsid w:val="001921F0"/>
    <w:rPr>
      <w:rFonts w:ascii="Courier New" w:cs="Courier New" w:hAns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04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982</properties:Characters>
  <properties:Lines>34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2017-10-10T12:51:00Z</dcterms:created>
  <dc:creator>jugot</dc:creator>
  <cp:lastModifiedBy>Jasna Radulović</cp:lastModifiedBy>
  <cp:lastPrinted>2017-10-10T12:50:00Z</cp:lastPrinted>
  <dcterms:modified xmlns:xsi="http://www.w3.org/2001/XMLSchema-instance" xsi:type="dcterms:W3CDTF">2017-10-10T12:56:00Z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