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7e0e27" w14:textId="47e0e27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30D5A">
        <w:rPr>
          <w:rFonts w:ascii="Times New Roman" w:hAnsi="Times New Roman"/>
          <w:sz w:val="24"/>
          <w:szCs w:val="24"/>
        </w:rPr>
        <w:t>1011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B30D5A">
        <w:rPr>
          <w:rFonts w:ascii="Times New Roman" w:hAnsi="Times New Roman"/>
          <w:sz w:val="24"/>
          <w:szCs w:val="24"/>
        </w:rPr>
        <w:t>1011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B30D5A" w:rsidR="00B30D5A" w:rsidP="00B30D5A" w:rsidRDefault="00B30D5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30D5A">
        <w:rPr>
          <w:rFonts w:ascii="Times New Roman" w:hAnsi="Times New Roman"/>
          <w:sz w:val="24"/>
          <w:szCs w:val="24"/>
        </w:rPr>
        <w:t>LADUČ ugostiteljstvo jednostavno društvo s ogr</w:t>
      </w:r>
      <w:r>
        <w:rPr>
          <w:rFonts w:ascii="Times New Roman" w:hAnsi="Times New Roman"/>
          <w:sz w:val="24"/>
          <w:szCs w:val="24"/>
        </w:rPr>
        <w:t>aničenom odgovornošću za usluge,</w:t>
      </w:r>
    </w:p>
    <w:p w:rsidR="00613A83" w:rsidP="00B30D5A" w:rsidRDefault="00B30D5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Donji </w:t>
      </w:r>
      <w:proofErr w:type="spellStart"/>
      <w:r>
        <w:rPr>
          <w:rFonts w:ascii="Times New Roman" w:hAnsi="Times New Roman"/>
          <w:sz w:val="24"/>
          <w:szCs w:val="24"/>
        </w:rPr>
        <w:t>Laduč</w:t>
      </w:r>
      <w:proofErr w:type="spellEnd"/>
      <w:r>
        <w:rPr>
          <w:rFonts w:ascii="Times New Roman" w:hAnsi="Times New Roman"/>
          <w:sz w:val="24"/>
          <w:szCs w:val="24"/>
        </w:rPr>
        <w:t>, Ante Kovačića 8, OIB: 23620639051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0D5A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30D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0D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0D5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0D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0D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St-1011/2019</izvorni_sadrzaj>
    <derivirana_varijabla naziv="DomainObject.Predmet.OznakaBroj_1">St-1011/2019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LADUČ ugostiteljstvo jednostavno društvo s ograničenom odgovornošću za usluge</izvorni_sadrzaj>
    <derivirana_varijabla naziv="DomainObject.Predmet.ProtustrankaFormated_1">  LADUČ ugostiteljstvo jednostavno društvo s ograničenom odgovornošću za usluge</derivirana_varijabla>
  </DomainObject.Predmet.ProtustrankaFormated>
  <DomainObject.Predmet.ProtustrankaFormatedOIB>
    <izvorni_sadrzaj>  LADUČ ugostiteljstvo jednostavno društvo s ograničenom odgovornošću za usluge, OIB 23620639051</izvorni_sadrzaj>
    <derivirana_varijabla naziv="DomainObject.Predmet.ProtustrankaFormatedOIB_1">  LADUČ ugostiteljstvo jednostavno društvo s ograničenom odgovornošću za usluge, OIB 23620639051</derivirana_varijabla>
  </DomainObject.Predmet.ProtustrankaFormatedOIB>
  <DomainObject.Predmet.ProtustrankaFormatedWithAdress>
    <izvorni_sadrzaj> LADUČ ugostiteljstvo jednostavno društvo s ograničenom odgovornošću za usluge, Ante Kovačića 8, 10292 Donji Laduč</izvorni_sadrzaj>
    <derivirana_varijabla naziv="DomainObject.Predmet.ProtustrankaFormatedWithAdress_1"> LADUČ ugostiteljstvo jednostavno društvo s ograničenom odgovornošću za usluge, Ante Kovačića 8, 10292 Donji Laduč</derivirana_varijabla>
  </DomainObject.Predmet.ProtustrankaFormatedWithAdress>
  <DomainObject.Predmet.ProtustrankaFormatedWithAdressOIB>
    <izvorni_sadrzaj> LADUČ ugostiteljstvo jednostavno društvo s ograničenom odgovornošću za usluge, OIB 23620639051, Ante Kovačića 8, 10292 Donji Laduč</izvorni_sadrzaj>
    <derivirana_varijabla naziv="DomainObject.Predmet.ProtustrankaFormatedWithAdressOIB_1"> LADUČ ugostiteljstvo jednostavno društvo s ograničenom odgovornošću za usluge, OIB 23620639051, Ante Kovačića 8, 10292 Donji Laduč</derivirana_varijabla>
  </DomainObject.Predmet.ProtustrankaFormatedWithAdressOIB>
  <DomainObject.Predmet.ProtustrankaWithAdress>
    <izvorni_sadrzaj>LADUČ ugostiteljstvo jednostavno društvo s ograničenom odgovornošću za usluge Ante Kovačića 8, 10292 Donji Laduč</izvorni_sadrzaj>
    <derivirana_varijabla naziv="DomainObject.Predmet.ProtustrankaWithAdress_1">LADUČ ugostiteljstvo jednostavno društvo s ograničenom odgovornošću za usluge Ante Kovačića 8, 10292 Donji Laduč</derivirana_varijabla>
  </DomainObject.Predmet.ProtustrankaWithAdress>
  <DomainObject.Predmet.ProtustrankaWithAdressOIB>
    <izvorni_sadrzaj>LADUČ ugostiteljstvo jednostavno društvo s ograničenom odgovornošću za usluge, OIB 23620639051, Ante Kovačića 8, 10292 Donji Laduč</izvorni_sadrzaj>
    <derivirana_varijabla naziv="DomainObject.Predmet.ProtustrankaWithAdressOIB_1">LADUČ ugostiteljstvo jednostavno društvo s ograničenom odgovornošću za usluge, OIB 23620639051, Ante Kovačića 8, 10292 Donji Laduč</derivirana_varijabla>
  </DomainObject.Predmet.ProtustrankaWithAdressOIB>
  <DomainObject.Predmet.ProtustrankaNazivFormated>
    <izvorni_sadrzaj>LADUČ ugostiteljstvo jednostavno društvo s ograničenom odgovornošću za usluge</izvorni_sadrzaj>
    <derivirana_varijabla naziv="DomainObject.Predmet.ProtustrankaNazivFormated_1">LADUČ ugostiteljstvo jednostavno društvo s ograničenom odgovornošću za usluge</derivirana_varijabla>
  </DomainObject.Predmet.ProtustrankaNazivFormated>
  <DomainObject.Predmet.ProtustrankaNazivFormatedOIB>
    <izvorni_sadrzaj>LADUČ ugostiteljstvo jednostavno društvo s ograničenom odgovornošću za usluge, OIB 23620639051</izvorni_sadrzaj>
    <derivirana_varijabla naziv="DomainObject.Predmet.ProtustrankaNazivFormatedOIB_1">LADUČ ugostiteljstvo jednostavno društvo s ograničenom odgovornošću za usluge, OIB 23620639051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LADUČ ugostiteljstvo jednostavno društvo s ograničenom odgovornošću za usluge</item>
    </izvorni_sadrzaj>
    <derivirana_varijabla naziv="DomainObject.Predmet.ProtuStrankaListFormated_1">
      <item>LADUČ ugostiteljstvo jednostavno društvo s ograničenom odgovornošću za usluge</item>
    </derivirana_varijabla>
  </DomainObject.Predmet.ProtuStrankaListFormated>
  <DomainObject.Predmet.ProtuStrankaListFormatedOIB>
    <izvorni_sadrzaj>
      <item>LADUČ ugostiteljstvo jednostavno društvo s ograničenom odgovornošću za usluge, OIB 23620639051</item>
    </izvorni_sadrzaj>
    <derivirana_varijabla naziv="DomainObject.Predmet.ProtuStrankaListFormatedOIB_1">
      <item>LADUČ ugostiteljstvo jednostavno društvo s ograničenom odgovornošću za usluge, OIB 23620639051</item>
    </derivirana_varijabla>
  </DomainObject.Predmet.ProtuStrankaListFormatedOIB>
  <DomainObject.Predmet.ProtuStrankaListFormatedWithAdress>
    <izvorni_sadrzaj>
      <item>LADUČ ugostiteljstvo jednostavno društvo s ograničenom odgovornošću za usluge, Ante Kovačića 8, 10292 Donji Laduč</item>
    </izvorni_sadrzaj>
    <derivirana_varijabla naziv="DomainObject.Predmet.ProtuStrankaListFormatedWithAdress_1">
      <item>LADUČ ugostiteljstvo jednostavno društvo s ograničenom odgovornošću za usluge, Ante Kovačića 8, 10292 Donji Laduč</item>
    </derivirana_varijabla>
  </DomainObject.Predmet.ProtuStrankaListFormatedWithAdress>
  <DomainObject.Predmet.ProtuStrankaListFormatedWithAdressOIB>
    <izvorni_sadrzaj>
      <item>LADUČ ugostiteljstvo jednostavno društvo s ograničenom odgovornošću za usluge, OIB 23620639051, Ante Kovačića 8, 10292 Donji Laduč</item>
    </izvorni_sadrzaj>
    <derivirana_varijabla naziv="DomainObject.Predmet.ProtuStrankaListFormatedWithAdressOIB_1">
      <item>LADUČ ugostiteljstvo jednostavno društvo s ograničenom odgovornošću za usluge, OIB 23620639051, Ante Kovačića 8, 10292 Donji Laduč</item>
    </derivirana_varijabla>
  </DomainObject.Predmet.ProtuStrankaListFormatedWithAdressOIB>
  <DomainObject.Predmet.ProtuStrankaListNazivFormated>
    <izvorni_sadrzaj>
      <item>LADUČ ugostiteljstvo jednostavno društvo s ograničenom odgovornošću za usluge</item>
    </izvorni_sadrzaj>
    <derivirana_varijabla naziv="DomainObject.Predmet.ProtuStrankaListNazivFormated_1">
      <item>LADUČ ugostiteljstvo jednostavno društvo s ograničenom odgovornošću za usluge</item>
    </derivirana_varijabla>
  </DomainObject.Predmet.ProtuStrankaListNazivFormated>
  <DomainObject.Predmet.ProtuStrankaListNazivFormatedOIB>
    <izvorni_sadrzaj>
      <item>LADUČ ugostiteljstvo jednostavno društvo s ograničenom odgovornošću za usluge, OIB 23620639051</item>
    </izvorni_sadrzaj>
    <derivirana_varijabla naziv="DomainObject.Predmet.ProtuStrankaListNazivFormatedOIB_1">
      <item>LADUČ ugostiteljstvo jednostavno društvo s ograničenom odgovornošću za usluge, OIB 23620639051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LADUČ ugostiteljstvo jednostavno društvo s ograničenom odgovornošću za usluge</izvorni_sadrzaj>
    <derivirana_varijabla naziv="DomainObject.Predmet.ProtustrankaIDrugi_1">LADUČ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LADUČ ugostiteljstvo jednostavno društvo s ograničenom odgovornošću za usluge, OIB 23620639051, Ante Kovačića 8, 10292 Donji Laduč</izvorni_sadrzaj>
    <derivirana_varijabla naziv="DomainObject.Predmet.ProtustrankaIDrugiAdressOIB_1">LADUČ ugostiteljstvo jednostavno društvo s ograničenom odgovornošću za usluge, OIB 23620639051, Ante Kovačića 8,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LADUČ ugostiteljstvo jednostavno društvo s ograničenom odgovornošću za usluge</item>
    </izvorni_sadrzaj>
    <derivirana_varijabla naziv="DomainObject.Predmet.SudioniciListNaziv_1">
      <item>FINA Regionalni centar Zagreb</item>
      <item>LADUČ ugostiteljstvo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LADUČ ugostiteljstvo jednostavno društvo s ograničenom odgovornošću za usluge, OIB 23620639051, Ante Kovačića 8,10292 Donji Laduč</item>
    </izvorni_sadrzaj>
    <derivirana_varijabla naziv="DomainObject.Predmet.SudioniciListAdressOIB_1">
      <item>FINA Regionalni centar Zagreb, OIB 85821130368, Trg svibanjskih žrtava 1995.1,10000 Zagreb</item>
      <item>LADUČ ugostiteljstvo jednostavno društvo s ograničenom odgovornošću za usluge, OIB 23620639051, Ante Kovačića 8,10292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23620639051</item>
    </izvorni_sadrzaj>
    <derivirana_varijabla naziv="DomainObject.Predmet.SudioniciListNazivOIB_1">
      <item>, OIB 85821130368</item>
      <item>, OIB 23620639051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9B9B9-45D2-43D8-B3EF-F23F4E7289D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878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2019-09-04T06:33:00Z</cp:lastPrinted>
  <dcterms:modified xmlns:xsi="http://www.w3.org/2001/XMLSchema-instance" xsi:type="dcterms:W3CDTF">2019-09-04T06:33:00Z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