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665e" w14:paraId="700665e" w:rsidRDefault="003F5C06" w:rsidP="003F5C06" w:rsidR="003F5C06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3F5C06" w:rsidP="003F5C06" w:rsidR="008E5D7A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E5D7A" w:rsidP="003F5C06" w:rsidR="008E5D7A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E5D7A" w:rsidP="003F5C06" w:rsid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F5C06" w:rsidP="003F5C06" w:rsidR="003F5C06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EE6400">
        <w:rPr>
          <w:rFonts w:cs="Times New Roman" w:hAnsi="Times New Roman" w:ascii="Times New Roman"/>
          <w:sz w:val="24"/>
          <w:szCs w:val="24"/>
        </w:rPr>
        <w:t>Kseniji Flack-Makitan</w:t>
      </w:r>
      <w:r w:rsidRPr="008E5D7A">
        <w:rPr>
          <w:rFonts w:cs="Times New Roman" w:hAnsi="Times New Roman" w:ascii="Times New Roman"/>
          <w:sz w:val="24"/>
          <w:szCs w:val="24"/>
        </w:rPr>
        <w:t>, u predstečajnom postupku u povodu prijedloga dužnika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C366BF">
        <w:rPr>
          <w:rFonts w:cs="Times New Roman" w:hAnsi="Times New Roman" w:ascii="Times New Roman"/>
          <w:sz w:val="24"/>
          <w:szCs w:val="24"/>
        </w:rPr>
        <w:t>NOSTRO d.o.o., Slemenice 23, Čakovec, OIB: 50087006510, 28. lipnja</w:t>
      </w:r>
      <w:r w:rsidR="002F7590">
        <w:rPr>
          <w:rFonts w:cs="Times New Roman" w:hAnsi="Times New Roman" w:ascii="Times New Roman"/>
          <w:sz w:val="24"/>
          <w:szCs w:val="24"/>
        </w:rPr>
        <w:t xml:space="preserve"> </w:t>
      </w:r>
      <w:r w:rsidR="00F91A9C">
        <w:rPr>
          <w:rFonts w:cs="Times New Roman" w:hAnsi="Times New Roman" w:ascii="Times New Roman"/>
          <w:sz w:val="24"/>
          <w:szCs w:val="24"/>
        </w:rPr>
        <w:t>2017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F5C06" w:rsidP="003F5C06" w:rsidR="003F5C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I.</w:t>
      </w:r>
      <w:r w:rsidRPr="008E5D7A">
        <w:rPr>
          <w:rFonts w:cs="Times New Roman" w:hAnsi="Times New Roman" w:ascii="Times New Roman"/>
          <w:sz w:val="24"/>
          <w:szCs w:val="24"/>
        </w:rPr>
        <w:tab/>
        <w:t>Otvara se predstečajni postupak nad dužnikom</w:t>
      </w:r>
      <w:r w:rsidR="00C366BF">
        <w:rPr>
          <w:rFonts w:cs="Times New Roman" w:hAnsi="Times New Roman" w:ascii="Times New Roman"/>
          <w:sz w:val="24"/>
          <w:szCs w:val="24"/>
        </w:rPr>
        <w:t xml:space="preserve"> NOSTRO d.o.o., Slemenice 23, Čakovec, OIB: 50087006510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II.</w:t>
      </w:r>
      <w:r w:rsidRPr="008E5D7A">
        <w:rPr>
          <w:rFonts w:cs="Times New Roman" w:hAnsi="Times New Roman" w:ascii="Times New Roman"/>
          <w:sz w:val="24"/>
          <w:szCs w:val="24"/>
        </w:rPr>
        <w:tab/>
        <w:t>Za povjerenika se imenuje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6D1186">
        <w:rPr>
          <w:rFonts w:cs="Times New Roman" w:hAnsi="Times New Roman" w:ascii="Times New Roman"/>
          <w:sz w:val="24"/>
          <w:szCs w:val="24"/>
        </w:rPr>
        <w:t>Mijo Rončević, Vijenac Ivana Meštrovića 74, Osijek, OIB: 97146101285.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2F7590">
        <w:rPr>
          <w:rFonts w:cs="Times New Roman" w:hAnsi="Times New Roman" w:ascii="Times New Roman"/>
          <w:sz w:val="24"/>
          <w:szCs w:val="24"/>
        </w:rPr>
        <w:t xml:space="preserve"> </w:t>
      </w:r>
      <w:r w:rsidR="00C366BF">
        <w:rPr>
          <w:rFonts w:cs="Times New Roman" w:hAnsi="Times New Roman" w:ascii="Times New Roman"/>
          <w:sz w:val="24"/>
          <w:szCs w:val="24"/>
        </w:rPr>
        <w:t>NOSTRO d.o.o., Slemenice 23, Čakovec, OIB: 50087006510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 xml:space="preserve">da u roku od 15 (petnaest) dana od dana objave ovog rješenja na stranici e-Oglasna ploča, prijave svoje tražbine </w:t>
      </w:r>
      <w:r w:rsidR="00D468E8">
        <w:rPr>
          <w:rFonts w:cs="Times New Roman" w:hAnsi="Times New Roman" w:ascii="Times New Roman"/>
          <w:sz w:val="24"/>
          <w:szCs w:val="24"/>
        </w:rPr>
        <w:t>Financijskoj agenciji Zagreb, Ulica Grada Vukovara 70, Zagreb</w:t>
      </w:r>
      <w:r w:rsidRPr="008E5D7A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C366BF">
        <w:rPr>
          <w:rFonts w:cs="Times New Roman" w:hAnsi="Times New Roman" w:ascii="Times New Roman"/>
          <w:sz w:val="24"/>
          <w:szCs w:val="24"/>
        </w:rPr>
        <w:t>NOSTRO d.o.o., Slemenice 23, Čakovec, OIB: 50087006510</w:t>
      </w:r>
      <w:r w:rsidR="002F7590">
        <w:rPr>
          <w:rFonts w:cs="Times New Roman" w:hAnsi="Times New Roman" w:ascii="Times New Roman"/>
          <w:sz w:val="24"/>
          <w:szCs w:val="24"/>
        </w:rPr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>i povjerenik</w:t>
      </w:r>
      <w:r w:rsidR="003842F1">
        <w:rPr>
          <w:rFonts w:cs="Times New Roman" w:hAnsi="Times New Roman" w:ascii="Times New Roman"/>
          <w:sz w:val="24"/>
          <w:szCs w:val="24"/>
        </w:rPr>
        <w:t xml:space="preserve"> </w:t>
      </w:r>
      <w:r w:rsidR="006D1186">
        <w:rPr>
          <w:rFonts w:cs="Times New Roman" w:hAnsi="Times New Roman" w:ascii="Times New Roman"/>
          <w:sz w:val="24"/>
          <w:szCs w:val="24"/>
        </w:rPr>
        <w:t>Mijo Rončević, Vijenac Ivana Meštrovića 74, Osijek, OIB: 97146101285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 xml:space="preserve">u roku od 8 (osam) dana od dana objave tablice prijavljenih tražbina, dostaviti Financijskoj agenciji </w:t>
      </w:r>
      <w:r w:rsidR="00D468E8">
        <w:rPr>
          <w:rFonts w:cs="Times New Roman" w:hAnsi="Times New Roman" w:ascii="Times New Roman"/>
          <w:sz w:val="24"/>
          <w:szCs w:val="24"/>
        </w:rPr>
        <w:t xml:space="preserve">Zagreb, Ulica Grada Vukovara 70, Zagreb, </w:t>
      </w:r>
      <w:r w:rsidRPr="008E5D7A">
        <w:rPr>
          <w:rFonts w:cs="Times New Roman" w:hAnsi="Times New Roman" w:ascii="Times New Roman"/>
          <w:sz w:val="24"/>
          <w:szCs w:val="24"/>
        </w:rPr>
        <w:t>pisano očitovanje o svakoj prijavljenoj tražbini, uz obveznu naznaku iznosa za koji se tražbina osporava i razlog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</w:t>
      </w:r>
      <w:r w:rsidR="00EE6400">
        <w:rPr>
          <w:rFonts w:cs="Times New Roman" w:hAnsi="Times New Roman" w:ascii="Times New Roman"/>
          <w:sz w:val="24"/>
          <w:szCs w:val="24"/>
        </w:rPr>
        <w:t xml:space="preserve"> ovog dužnika</w:t>
      </w:r>
      <w:r w:rsidRPr="008E5D7A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Pozivaju se vjerovnici, dužnik i povjerenik pristupiti na ročište </w:t>
      </w:r>
      <w:r w:rsidR="006D1186">
        <w:rPr>
          <w:rFonts w:cs="Times New Roman" w:hAnsi="Times New Roman" w:ascii="Times New Roman"/>
          <w:sz w:val="24"/>
          <w:szCs w:val="24"/>
        </w:rPr>
        <w:t xml:space="preserve">radi ispitivanja tražbina dana </w:t>
      </w:r>
      <w:r w:rsidR="006D1186" w:rsidRPr="006D1186">
        <w:rPr>
          <w:rFonts w:cs="Times New Roman" w:hAnsi="Times New Roman" w:ascii="Times New Roman"/>
          <w:b/>
          <w:sz w:val="24"/>
          <w:szCs w:val="24"/>
        </w:rPr>
        <w:t>15. rujna</w:t>
      </w:r>
      <w:r w:rsidR="003842F1" w:rsidRPr="006D1186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F5C06" w:rsidRPr="006D1186">
        <w:rPr>
          <w:rFonts w:cs="Times New Roman" w:hAnsi="Times New Roman" w:ascii="Times New Roman"/>
          <w:b/>
          <w:sz w:val="24"/>
          <w:szCs w:val="24"/>
        </w:rPr>
        <w:t>2017. u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6D1186">
        <w:rPr>
          <w:rFonts w:cs="Times New Roman" w:hAnsi="Times New Roman" w:ascii="Times New Roman"/>
          <w:b/>
          <w:sz w:val="24"/>
          <w:szCs w:val="24"/>
        </w:rPr>
        <w:t>09,00</w:t>
      </w:r>
      <w:r w:rsidR="00D30FB9">
        <w:rPr>
          <w:rFonts w:cs="Times New Roman" w:hAnsi="Times New Roman" w:ascii="Times New Roman"/>
          <w:sz w:val="24"/>
          <w:szCs w:val="24"/>
        </w:rPr>
        <w:t xml:space="preserve"> sati</w:t>
      </w:r>
      <w:r w:rsidRPr="008E5D7A">
        <w:rPr>
          <w:rFonts w:cs="Times New Roman" w:hAnsi="Times New Roman" w:ascii="Times New Roman"/>
          <w:sz w:val="24"/>
          <w:szCs w:val="24"/>
        </w:rPr>
        <w:t>, kod Trgovačkog suda u Varaždi</w:t>
      </w:r>
      <w:r w:rsidR="00D30FB9">
        <w:rPr>
          <w:rFonts w:cs="Times New Roman" w:hAnsi="Times New Roman" w:ascii="Times New Roman"/>
          <w:sz w:val="24"/>
          <w:szCs w:val="24"/>
        </w:rPr>
        <w:t>nu, Braće Radić 2, soba broj 232</w:t>
      </w:r>
      <w:r w:rsidRPr="008E5D7A">
        <w:rPr>
          <w:rFonts w:cs="Times New Roman" w:hAnsi="Times New Roman" w:ascii="Times New Roman"/>
          <w:sz w:val="24"/>
          <w:szCs w:val="24"/>
        </w:rPr>
        <w:t>/II kat.</w:t>
      </w:r>
    </w:p>
    <w:p w:rsidRDefault="003F5C06" w:rsidP="003F5C06" w:rsidR="003F5C0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IX.</w:t>
      </w:r>
      <w:r>
        <w:rPr>
          <w:rFonts w:cs="Times New Roman" w:hAnsi="Times New Roman" w:ascii="Times New Roman"/>
          <w:sz w:val="24"/>
          <w:szCs w:val="24"/>
        </w:rPr>
        <w:tab/>
      </w:r>
      <w:r w:rsidR="008E5D7A" w:rsidRPr="008E5D7A">
        <w:rPr>
          <w:rFonts w:cs="Times New Roman" w:hAnsi="Times New Roman" w:ascii="Times New Roman"/>
          <w:sz w:val="24"/>
          <w:szCs w:val="24"/>
        </w:rPr>
        <w:t>Rješenje o otvaranju predstečajnog postupka dostaviti će se sudskom registru ovog suda radi upisa zabilježbe otvaranja predstečajnog postupka u sudskom registru.</w:t>
      </w:r>
    </w:p>
    <w:p w:rsidRDefault="00F91A9C" w:rsidP="003F5C06" w:rsidR="00F91A9C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6D1186" w:rsidR="006D1186" w:rsidRPr="008E5D7A">
      <w:pPr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Obrazloženje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Dužnik je podnio ovome sudu prijedlog za otvaranje predstečajnog postupka, na temelju odredbe čl. 25. st. 1. Stečajnog zakona ("Narodne novine" broj 71/2015: dalje: SZ).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8E5D7A" w:rsidP="00D468E8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F5C06" w:rsidP="00D468E8" w:rsidR="003F5C06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C366BF">
        <w:rPr>
          <w:rFonts w:cs="Times New Roman" w:hAnsi="Times New Roman" w:ascii="Times New Roman"/>
          <w:sz w:val="24"/>
          <w:szCs w:val="24"/>
        </w:rPr>
        <w:t>28. lipnja</w:t>
      </w:r>
      <w:r w:rsidR="00F91A9C">
        <w:rPr>
          <w:rFonts w:cs="Times New Roman" w:hAnsi="Times New Roman" w:ascii="Times New Roman"/>
          <w:sz w:val="24"/>
          <w:szCs w:val="24"/>
        </w:rPr>
        <w:t xml:space="preserve"> 2017</w:t>
      </w:r>
      <w:r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5701E" w:rsidP="0005701E" w:rsidR="000570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653AB9" w:rsidP="0005701E" w:rsidR="00653AB9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05701E" w:rsidP="0005701E" w:rsidR="0005701E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D1186" w:rsidP="006D1186" w:rsidR="006D118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F7590" w:rsidP="006D1186" w:rsidR="00C366BF" w:rsidRPr="00E27A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D468E8">
        <w:rPr>
          <w:rFonts w:cs="Times New Roman" w:hAnsi="Times New Roman" w:ascii="Times New Roman"/>
          <w:sz w:val="24"/>
          <w:szCs w:val="24"/>
        </w:rPr>
        <w:t>Zagreb, Ulica Grada Vukovara 70, Zagreb,</w:t>
      </w:r>
    </w:p>
    <w:p w:rsidRDefault="003F5C06" w:rsidP="003F5C06" w:rsidR="00C366B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66BF">
        <w:rPr>
          <w:rFonts w:cs="Times New Roman" w:hAnsi="Times New Roman" w:ascii="Times New Roman"/>
          <w:sz w:val="24"/>
          <w:szCs w:val="24"/>
        </w:rPr>
        <w:t xml:space="preserve">Povjerenik </w:t>
      </w:r>
      <w:r w:rsidR="006D1186">
        <w:rPr>
          <w:rFonts w:cs="Times New Roman" w:hAnsi="Times New Roman" w:ascii="Times New Roman"/>
          <w:sz w:val="24"/>
          <w:szCs w:val="24"/>
        </w:rPr>
        <w:t xml:space="preserve">Mijo Rončević, Vijenac Ivana Meštrovića 74, Osijek, </w:t>
      </w:r>
    </w:p>
    <w:p w:rsidRDefault="003F5C06" w:rsidP="003F5C06" w:rsidR="003F5C06" w:rsidRPr="00C366B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366BF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F5C06" w:rsidP="003F5C06" w:rsidR="003F5C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</w:p>
    <w:p w:rsidRDefault="009835DC" w:rsidP="008E5D7A" w:rsidR="009835DC" w:rsidRPr="008E5D7A">
      <w:pPr>
        <w:rPr>
          <w:rFonts w:cs="Times New Roman" w:hAnsi="Times New Roman" w:ascii="Times New Roman"/>
          <w:sz w:val="24"/>
          <w:szCs w:val="24"/>
        </w:rPr>
      </w:pPr>
    </w:p>
    <w:sectPr w:rsidSect="003F5C06" w:rsidR="009835DC" w:rsidRPr="008E5D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713" w:rsidP="003F5C06" w:rsidR="00BA1713">
      <w:pPr>
        <w:spacing w:lineRule="auto" w:line="240" w:after="0"/>
      </w:pPr>
      <w:r>
        <w:separator/>
      </w:r>
    </w:p>
  </w:endnote>
  <w:endnote w:id="0" w:type="continuationSeparator">
    <w:p w:rsidRDefault="00BA1713" w:rsidP="003F5C06" w:rsidR="00BA17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713" w:rsidP="003F5C06" w:rsidR="00BA1713">
      <w:pPr>
        <w:spacing w:lineRule="auto" w:line="240" w:after="0"/>
      </w:pPr>
      <w:r>
        <w:separator/>
      </w:r>
    </w:p>
  </w:footnote>
  <w:footnote w:id="0" w:type="continuationSeparator">
    <w:p w:rsidRDefault="00BA1713" w:rsidP="003F5C06" w:rsidR="00BA17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602323"/>
      <w:docPartObj>
        <w:docPartGallery w:val="Page Numbers (Top of Page)"/>
        <w:docPartUnique/>
      </w:docPartObj>
    </w:sdtPr>
    <w:sdtEndPr/>
    <w:sdtContent>
      <w:p w:rsidRDefault="003F5C06" w:rsidR="003F5C06" w:rsidRP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C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C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53AB9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F5C06" w:rsid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F5C0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C366BF">
          <w:rPr>
            <w:rFonts w:cs="Times New Roman" w:hAnsi="Times New Roman" w:ascii="Times New Roman"/>
            <w:sz w:val="24"/>
            <w:szCs w:val="24"/>
          </w:rPr>
          <w:t>309/17-5</w:t>
        </w:r>
      </w:p>
      <w:p w:rsidRDefault="00653AB9" w:rsidR="003F5C06">
        <w:pPr>
          <w:pStyle w:val="Zaglavlje"/>
          <w:jc w:val="center"/>
        </w:pPr>
      </w:p>
    </w:sdtContent>
  </w:sdt>
  <w:p w:rsidRDefault="003F5C06" w:rsidR="003F5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C06" w:rsidR="003F5C06" w:rsidRPr="003F5C0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F5C06">
      <w:rPr>
        <w:rFonts w:cs="Times New Roman" w:hAnsi="Times New Roman" w:ascii="Times New Roman"/>
        <w:sz w:val="24"/>
        <w:szCs w:val="24"/>
      </w:rPr>
      <w:t>Poslovni broj: 5 St</w:t>
    </w:r>
    <w:r w:rsidR="00C366BF">
      <w:rPr>
        <w:rFonts w:cs="Times New Roman" w:hAnsi="Times New Roman" w:ascii="Times New Roman"/>
        <w:sz w:val="24"/>
        <w:szCs w:val="24"/>
      </w:rPr>
      <w:t>-309/17-5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D7A"/>
    <w:rsid w:val="0005701E"/>
    <w:rsid w:val="002F7590"/>
    <w:rsid w:val="003842F1"/>
    <w:rsid w:val="003F5C06"/>
    <w:rsid w:val="00403A1E"/>
    <w:rsid w:val="004848B9"/>
    <w:rsid w:val="004A273B"/>
    <w:rsid w:val="005D48B1"/>
    <w:rsid w:val="00653AB9"/>
    <w:rsid w:val="006D1186"/>
    <w:rsid w:val="006D504A"/>
    <w:rsid w:val="008E5D7A"/>
    <w:rsid w:val="009835DC"/>
    <w:rsid w:val="00A6731E"/>
    <w:rsid w:val="00AA0317"/>
    <w:rsid w:val="00BA1713"/>
    <w:rsid w:val="00BC5640"/>
    <w:rsid w:val="00BD3432"/>
    <w:rsid w:val="00C112D7"/>
    <w:rsid w:val="00C366BF"/>
    <w:rsid w:val="00D30FB9"/>
    <w:rsid w:val="00D4276F"/>
    <w:rsid w:val="00D468E8"/>
    <w:rsid w:val="00EE6400"/>
    <w:rsid w:val="00F07777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653A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AB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AB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AB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AB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653A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AB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AB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AB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AB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75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St-309/2017-5</izvorni_sadrzaj>
    <derivirana_varijabla naziv="DomainObject.Oznaka_1">St-309/2017-5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NOSTRO društvo s ograničenom odgovornošću za tekstilnu proizvodnju, turistička agencija</izvorni_sadrzaj>
    <derivirana_varijabla naziv="DomainObject.Predmet.StrankaFormated_1">  NOSTRO društvo s ograničenom odgovornošću za tekstilnu proizvodnju, turistička agencija</derivirana_varijabla>
  </DomainObject.Predmet.StrankaFormated>
  <DomainObject.Predmet.StrankaFormatedOIB>
    <izvorni_sadrzaj>  NOSTRO društvo s ograničenom odgovornošću za tekstilnu proizvodnju, turistička agencija, OIB 50087006510</izvorni_sadrzaj>
    <derivirana_varijabla naziv="DomainObject.Predmet.StrankaFormatedOIB_1">  NOSTRO društvo s ograničenom odgovornošću za tekstilnu proizvodnju, turistička agencija, OIB 50087006510</derivirana_varijabla>
  </DomainObject.Predmet.StrankaFormatedOIB>
  <DomainObject.Predmet.StrankaFormatedWithAdress>
    <izvorni_sadrzaj> NOSTRO društvo s ograničenom odgovornošću za tekstilnu proizvodnju, turistička agencija, Slemenice 23, 40000 Slemenice</izvorni_sadrzaj>
    <derivirana_varijabla naziv="DomainObject.Predmet.StrankaFormatedWithAdress_1"> NOSTRO društvo s ograničenom odgovornošću za tekstilnu proizvodnju, turistička agencija, Slemenice 23, 40000 Slemenice</derivirana_varijabla>
  </DomainObject.Predmet.StrankaFormatedWithAdress>
  <DomainObject.Predmet.StrankaFormatedWithAdressOIB>
    <izvorni_sadrzaj> NOSTRO društvo s ograničenom odgovornošću za tekstilnu proizvodnju, turistička agencija, OIB 50087006510, Slemenice 23, 40000 Slemenice</izvorni_sadrzaj>
    <derivirana_varijabla naziv="DomainObject.Predmet.StrankaFormatedWithAdressOIB_1"> NOSTRO društvo s ograničenom odgovornošću za tekstilnu proizvodnju, turistička agencija, OIB 50087006510, Slemenice 23, 40000 Slemenice</derivirana_varijabla>
  </DomainObject.Predmet.StrankaFormatedWithAdressOIB>
  <DomainObject.Predmet.StrankaWithAdress>
    <izvorni_sadrzaj>NOSTRO društvo s ograničenom odgovornošću za tekstilnu proizvodnju, turistička agencija Slemenice 23,40000 Slemenice</izvorni_sadrzaj>
    <derivirana_varijabla naziv="DomainObject.Predmet.StrankaWithAdress_1">NOSTRO društvo s ograničenom odgovornošću za tekstilnu proizvodnju, turistička agencija Slemenice 23,40000 Slemenice</derivirana_varijabla>
  </DomainObject.Predmet.StrankaWithAdress>
  <DomainObject.Predmet.StrankaWithAdressOIB>
    <izvorni_sadrzaj>NOSTRO društvo s ograničenom odgovornošću za tekstilnu proizvodnju, turistička agencija, OIB 50087006510, Slemenice 23,40000 Slemenice</izvorni_sadrzaj>
    <derivirana_varijabla naziv="DomainObject.Predmet.StrankaWithAdressOIB_1">NOSTRO društvo s ograničenom odgovornošću za tekstilnu proizvodnju, turistička agencija, OIB 50087006510, Slemenice 23,40000 Slemenice</derivirana_varijabla>
  </DomainObject.Predmet.StrankaWithAdressOIB>
  <DomainObject.Predmet.StrankaNazivFormated>
    <izvorni_sadrzaj>NOSTRO društvo s ograničenom odgovornošću za tekstilnu proizvodnju, turistička agencija</izvorni_sadrzaj>
    <derivirana_varijabla naziv="DomainObject.Predmet.StrankaNazivFormated_1">NOSTRO društvo s ograničenom odgovornošću za tekstilnu proizvodnju, turistička agencija</derivirana_varijabla>
  </DomainObject.Predmet.StrankaNazivFormated>
  <DomainObject.Predmet.StrankaNazivFormatedOIB>
    <izvorni_sadrzaj>NOSTRO društvo s ograničenom odgovornošću za tekstilnu proizvodnju, turistička agencija, OIB 50087006510</izvorni_sadrzaj>
    <derivirana_varijabla naziv="DomainObject.Predmet.StrankaNazivFormatedOIB_1">NOSTRO društvo s ograničenom odgovornošću za tekstilnu proizvodnju, turistička agencija, OIB 50087006510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227556.01</izvorni_sadrzaj>
    <derivirana_varijabla naziv="DomainObject.Predmet.TrenutnaVrijednost_1">227556.01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NOSTRO društvo s ograničenom odgovornošću za tekstilnu proizvodnju, turistička agencija</item>
    </izvorni_sadrzaj>
    <derivirana_varijabla naziv="DomainObject.Predmet.StrankaListFormated_1">
      <item>NOSTRO društvo s ograničenom odgovornošću za tekstilnu proizvodnju, turistička agencija</item>
    </derivirana_varijabla>
  </DomainObject.Predmet.StrankaListFormated>
  <DomainObject.Predmet.StrankaListFormatedOIB>
    <izvorni_sadrzaj>
      <item>NOSTRO društvo s ograničenom odgovornošću za tekstilnu proizvodnju, turistička agencija, OIB 50087006510</item>
    </izvorni_sadrzaj>
    <derivirana_varijabla naziv="DomainObject.Predmet.StrankaListFormatedOIB_1">
      <item>NOSTRO društvo s ograničenom odgovornošću za tekstilnu proizvodnju, turistička agencija, OIB 50087006510</item>
    </derivirana_varijabla>
  </DomainObject.Predmet.StrankaListFormatedOIB>
  <DomainObject.Predmet.StrankaListFormatedWithAdress>
    <izvorni_sadrzaj>
      <item>NOSTRO društvo s ograničenom odgovornošću za tekstilnu proizvodnju, turistička agencija, Slemenice 23, 40000 Slemenice</item>
    </izvorni_sadrzaj>
    <derivirana_varijabla naziv="DomainObject.Predmet.StrankaListFormatedWithAdress_1">
      <item>NOSTRO društvo s ograničenom odgovornošću za tekstilnu proizvodnju, turistička agencija, Slemenice 23, 40000 Slemenice</item>
    </derivirana_varijabla>
  </DomainObject.Predmet.StrankaListFormatedWithAdress>
  <DomainObject.Predmet.StrankaListFormatedWithAdressOIB>
    <izvorni_sadrzaj>
      <item>NOSTRO društvo s ograničenom odgovornošću za tekstilnu proizvodnju, turistička agencija, OIB 50087006510, Slemenice 23, 40000 Slemenice</item>
    </izvorni_sadrzaj>
    <derivirana_varijabla naziv="DomainObject.Predmet.StrankaListFormatedWithAdressOIB_1">
      <item>NOSTRO društvo s ograničenom odgovornošću za tekstilnu proizvodnju, turistička agencija, OIB 50087006510, Slemenice 23, 40000 Slemenice</item>
    </derivirana_varijabla>
  </DomainObject.Predmet.StrankaListFormatedWithAdressOIB>
  <DomainObject.Predmet.StrankaListNazivFormated>
    <izvorni_sadrzaj>
      <item>NOSTRO društvo s ograničenom odgovornošću za tekstilnu proizvodnju, turistička agencija</item>
    </izvorni_sadrzaj>
    <derivirana_varijabla naziv="DomainObject.Predmet.StrankaListNazivFormated_1">
      <item>NOSTRO društvo s ograničenom odgovornošću za tekstilnu proizvodnju, turistička agencija</item>
    </derivirana_varijabla>
  </DomainObject.Predmet.StrankaListNazivFormated>
  <DomainObject.Predmet.StrankaListNazivFormatedOIB>
    <izvorni_sadrzaj>
      <item>NOSTRO društvo s ograničenom odgovornošću za tekstilnu proizvodnju, turistička agencija, OIB 50087006510</item>
    </izvorni_sadrzaj>
    <derivirana_varijabla naziv="DomainObject.Predmet.StrankaListNazivFormatedOIB_1">
      <item>NOSTRO društvo s ograničenom odgovornošću za tekstilnu proizvodnju, turistička agencija, OIB 50087006510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St-309/2017-5</izvorni_sadrzaj>
    <derivirana_varijabla naziv="DomainObject.PoslovniBrojDokumenta_1">St-309/2017-5</derivirana_varijabla>
  </DomainObject.PoslovniBrojDokumenta>
  <DomainObject.Predmet.StrankaIDrugi>
    <izvorni_sadrzaj>NOSTRO društvo s ograničenom odgovornošću za tekstilnu proizvodnju, turistička agencija</izvorni_sadrzaj>
    <derivirana_varijabla naziv="DomainObject.Predmet.StrankaIDrugi_1">NOSTRO društvo s ograničenom odgovornošću za tekstilnu proizvodnju,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NOSTRO društvo s ograničenom odgovornošću za tekstilnu proizvodnju, turistička agencija, OIB 50087006510, Slemenice 23, 40000 Slemenice</izvorni_sadrzaj>
    <derivirana_varijabla naziv="DomainObject.Predmet.StrankaIDrugiAdressOIB_1">NOSTRO društvo s ograničenom odgovornošću za tekstilnu proizvodnju, turistička agencija, OIB 50087006510, Slemenice 23, 40000 Slemenice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 društvo s ograničenom odgovornošću za tekstilnu proizvodnju, turistička agencija</item>
      <item>Sudski registar</item>
      <item>e-oglasna ploča</item>
    </izvorni_sadrzaj>
    <derivirana_varijabla naziv="DomainObject.Predmet.SudioniciListNaziv_1">
      <item>NOSTRO društvo s ograničenom odgovornošću za tekstilnu proizvodnju, turistička agencija</item>
      <item>Sudski registar</item>
      <item>e-oglasna ploča</item>
    </derivirana_varijabla>
  </DomainObject.Predmet.SudioniciListNaziv>
  <DomainObject.Predmet.SudioniciListAdressOIB>
    <izvorni_sadrzaj>
      <item>NOSTRO društvo s ograničenom odgovornošću za tekstilnu proizvodnju, turistička agencija, OIB 50087006510, Slemenice 23,40000 Slemenice</item>
      <item>Sudski registar</item>
      <item>e-oglasna ploča</item>
    </izvorni_sadrzaj>
    <derivirana_varijabla naziv="DomainObject.Predmet.SudioniciListAdressOIB_1">
      <item>NOSTRO društvo s ograničenom odgovornošću za tekstilnu proizvodnju, turistička agencija, OIB 50087006510, Slemenice 23,40000 Slemenice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50087006510</item>
      <item>, OIB null</item>
      <item>, OIB null</item>
    </izvorni_sadrzaj>
    <derivirana_varijabla naziv="DomainObject.Predmet.SudioniciListNazivOIB_1">
      <item>, OIB 50087006510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4085</properties:Characters>
  <properties:Lines>96</properties:Lines>
  <properties:Paragraphs>32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Ksenija Flack Makitan</dc:creator>
  <cp:lastModifiedBy>Lea Rogina</cp:lastModifiedBy>
  <cp:lastPrinted>2017-06-28T06:55:00Z</cp:lastPrinted>
  <dcterms:modified xmlns:xsi="http://www.w3.org/2001/XMLSchema-instance" xsi:type="dcterms:W3CDTF">2017-06-28T06:58:00Z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St-309/2017-5 / Odluka - Rješenje o otvaranju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