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e202" w14:paraId="ce6e20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B3AB3">
        <w:t>38</w:t>
      </w:r>
      <w:r w:rsidR="00486B80">
        <w:t>8</w:t>
      </w:r>
      <w:r w:rsidR="00245588">
        <w:t>/16-</w:t>
      </w:r>
      <w:r w:rsidR="001B3AB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86B80">
        <w:t>AGRO PAK d.o.o., Benkovac, Islam Grčki 216, Benkovac, OIB: 41199232176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B178D">
        <w:t>21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486B80">
        <w:t>AGRO PAK d.o.o., Benkovac, Islam Grčki 216, Benkovac, OIB: 41199232176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F0618A">
        <w:t>10</w:t>
      </w:r>
      <w:r w:rsidR="00A70A5D">
        <w:t>,</w:t>
      </w:r>
      <w:r w:rsidR="00F767F5">
        <w:t>35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546272">
        <w:t>10</w:t>
      </w:r>
      <w:r w:rsidR="00B26EB5">
        <w:t>,</w:t>
      </w:r>
      <w:r w:rsidR="00F767F5">
        <w:t>40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F767F5">
        <w:t>AGRO PAK d.o.o., Benkovac</w:t>
      </w:r>
      <w:r w:rsidR="00ED6162" w:rsidRPr="004E0D54">
        <w:t>, navodeći da</w:t>
      </w:r>
      <w:r w:rsidR="00245588">
        <w:t xml:space="preserve"> dužnik na dan </w:t>
      </w:r>
      <w:r w:rsidR="00546272">
        <w:t>1. rujna 2015</w:t>
      </w:r>
      <w:r w:rsidR="00245588">
        <w:t xml:space="preserve">. u Očevidniku redoslijeda osnova za plaćanje ima evidentirane neizvršene osnove za plaćanje u neprekinutom razdoblju od </w:t>
      </w:r>
      <w:r w:rsidR="00F767F5">
        <w:t>768</w:t>
      </w:r>
      <w:r w:rsidR="00245588">
        <w:t xml:space="preserve"> dan</w:t>
      </w:r>
      <w:r w:rsidR="00F767F5">
        <w:t>a</w:t>
      </w:r>
      <w:r w:rsidR="00245588">
        <w:t xml:space="preserve"> </w:t>
      </w:r>
      <w:r w:rsidR="00245588" w:rsidRPr="00067D16">
        <w:t xml:space="preserve">u iznosu od </w:t>
      </w:r>
      <w:r w:rsidR="00F767F5">
        <w:t>718.838,19</w:t>
      </w:r>
      <w:r w:rsidR="00245588" w:rsidRPr="00067D16">
        <w:t xml:space="preserve"> kun</w:t>
      </w:r>
      <w:r w:rsidR="0016449D">
        <w:t>a</w:t>
      </w:r>
      <w:r w:rsidR="00673D65">
        <w:t xml:space="preserve">, te da ima </w:t>
      </w:r>
      <w:r w:rsidR="0016449D">
        <w:t>jednog</w:t>
      </w:r>
      <w:r w:rsidR="00673D65">
        <w:t xml:space="preserve">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B178D">
        <w:t>21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F767F5">
        <w:t>AGRO PAK d.o.o., Benkovac</w:t>
      </w:r>
      <w:r w:rsidR="00F767F5" w:rsidRPr="00F60CD9">
        <w:t xml:space="preserve"> </w:t>
      </w:r>
      <w:r w:rsidR="0020610B" w:rsidRPr="00F60CD9">
        <w:t>i za član</w:t>
      </w:r>
      <w:r w:rsidR="00546272">
        <w:t>a</w:t>
      </w:r>
      <w:r w:rsidR="0020610B" w:rsidRPr="00F60CD9">
        <w:t xml:space="preserve"> uprave s upozorenjem</w:t>
      </w:r>
    </w:p>
    <w:p w:rsidRDefault="00F767F5" w:rsidP="00E73C36" w:rsidR="0020610B" w:rsidRPr="006B178D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MIRELA BOŽIĆ </w:t>
      </w:r>
      <w:r w:rsidRPr="00CB2824">
        <w:rPr>
          <w:szCs w:val="24"/>
        </w:rPr>
        <w:t>iz Škabrnje, Hrvatskog Državnog Sabora 223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20A1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1303E2">
      <w:t>38</w:t>
    </w:r>
    <w:r w:rsidR="00486B80">
      <w:t>8</w:t>
    </w:r>
    <w:r w:rsidR="001B3AB3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A10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86B80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627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2824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C7E0D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618A"/>
    <w:rsid w:val="00F43640"/>
    <w:rsid w:val="00F45B41"/>
    <w:rsid w:val="00F4771D"/>
    <w:rsid w:val="00F568F8"/>
    <w:rsid w:val="00F60CD9"/>
    <w:rsid w:val="00F63403"/>
    <w:rsid w:val="00F72661"/>
    <w:rsid w:val="00F73E01"/>
    <w:rsid w:val="00F767F5"/>
    <w:rsid w:val="00F76C26"/>
    <w:rsid w:val="00F8287C"/>
    <w:rsid w:val="00F835AE"/>
    <w:rsid w:val="00F866E1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A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A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A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A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A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20A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A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A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A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A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St-388/2016</izvorni_sadrzaj>
    <derivirana_varijabla naziv="DomainObject.Predmet.OznakaBroj_1">St-388/2016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PAK d.o.o. za proizvodnju i preradu poljoprivrednih proizvoda</izvorni_sadrzaj>
    <derivirana_varijabla naziv="DomainObject.Predmet.ProtustrankaFormated_1">  AGRO PAK d.o.o. za proizvodnju i preradu poljoprivrednih proizvoda</derivirana_varijabla>
  </DomainObject.Predmet.ProtustrankaFormated>
  <DomainObject.Predmet.ProtustrankaFormatedOIB>
    <izvorni_sadrzaj>  AGRO PAK d.o.o. za proizvodnju i preradu poljoprivrednih proizvoda, OIB 41199232176</izvorni_sadrzaj>
    <derivirana_varijabla naziv="DomainObject.Predmet.ProtustrankaFormatedOIB_1">  AGRO PAK d.o.o. za proizvodnju i preradu poljoprivrednih proizvoda, OIB 41199232176</derivirana_varijabla>
  </DomainObject.Predmet.ProtustrankaFormatedOIB>
  <DomainObject.Predmet.ProtustrankaFormatedWithAdress>
    <izvorni_sadrzaj> AGRO PAK d.o.o. za proizvodnju i preradu poljoprivrednih proizvoda, Islam Grčki/216, 23420 Benkovac</izvorni_sadrzaj>
    <derivirana_varijabla naziv="DomainObject.Predmet.ProtustrankaFormatedWithAdress_1"> AGRO PAK d.o.o. za proizvodnju i preradu poljoprivrednih proizvoda, Islam Grčki/216, 23420 Benkovac</derivirana_varijabla>
  </DomainObject.Predmet.ProtustrankaFormatedWithAdress>
  <DomainObject.Predmet.ProtustrankaFormatedWithAdressOIB>
    <izvorni_sadrzaj> AGRO PAK d.o.o. za proizvodnju i preradu poljoprivrednih proizvoda, OIB 41199232176, Islam Grčki/216, 23420 Benkovac</izvorni_sadrzaj>
    <derivirana_varijabla naziv="DomainObject.Predmet.ProtustrankaFormatedWithAdressOIB_1"> AGRO PAK d.o.o. za proizvodnju i preradu poljoprivrednih proizvoda, OIB 41199232176, Islam Grčki/216, 23420 Benkovac</derivirana_varijabla>
  </DomainObject.Predmet.ProtustrankaFormatedWithAdressOIB>
  <DomainObject.Predmet.ProtustrankaWithAdress>
    <izvorni_sadrzaj>AGRO PAK d.o.o. za proizvodnju i preradu poljoprivrednih proizvoda Islam Grčki/216, 23420 Benkovac</izvorni_sadrzaj>
    <derivirana_varijabla naziv="DomainObject.Predmet.ProtustrankaWithAdress_1">AGRO PAK d.o.o. za proizvodnju i preradu poljoprivrednih proizvoda Islam Grčki/216, 23420 Benkovac</derivirana_varijabla>
  </DomainObject.Predmet.ProtustrankaWithAdress>
  <DomainObject.Predmet.ProtustrankaWithAdressOIB>
    <izvorni_sadrzaj>AGRO PAK d.o.o. za proizvodnju i preradu poljoprivrednih proizvoda, OIB 41199232176, Islam Grčki/216, 23420 Benkovac</izvorni_sadrzaj>
    <derivirana_varijabla naziv="DomainObject.Predmet.ProtustrankaWithAdressOIB_1">AGRO PAK d.o.o. za proizvodnju i preradu poljoprivrednih proizvoda, OIB 41199232176, Islam Grčki/216, 23420 Benkovac</derivirana_varijabla>
  </DomainObject.Predmet.ProtustrankaWithAdressOIB>
  <DomainObject.Predmet.ProtustrankaNazivFormated>
    <izvorni_sadrzaj>AGRO PAK d.o.o. za proizvodnju i preradu poljoprivrednih proizvoda</izvorni_sadrzaj>
    <derivirana_varijabla naziv="DomainObject.Predmet.ProtustrankaNazivFormated_1">AGRO PAK d.o.o. za proizvodnju i preradu poljoprivrednih proizvoda</derivirana_varijabla>
  </DomainObject.Predmet.ProtustrankaNazivFormated>
  <DomainObject.Predmet.ProtustrankaNazivFormatedOIB>
    <izvorni_sadrzaj>AGRO PAK d.o.o. za proizvodnju i preradu poljoprivrednih proizvoda, OIB 41199232176</izvorni_sadrzaj>
    <derivirana_varijabla naziv="DomainObject.Predmet.ProtustrankaNazivFormatedOIB_1">AGRO PAK d.o.o. za proizvodnju i preradu poljoprivrednih proizvoda, OIB 41199232176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718838.19</izvorni_sadrzaj>
    <derivirana_varijabla naziv="DomainObject.Predmet.TrenutnaVrijednost_1">718838.19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AGRO PAK d.o.o. za proizvodnju i preradu poljoprivrednih proizvoda</item>
    </izvorni_sadrzaj>
    <derivirana_varijabla naziv="DomainObject.Predmet.ProtuStrankaListFormated_1">
      <item>AGRO PAK d.o.o. za proizvodnju i preradu poljoprivrednih proizvoda</item>
    </derivirana_varijabla>
  </DomainObject.Predmet.ProtuStrankaListFormated>
  <DomainObject.Predmet.ProtuStrankaListFormatedOIB>
    <izvorni_sadrzaj>
      <item>AGRO PAK d.o.o. za proizvodnju i preradu poljoprivrednih proizvoda, OIB 41199232176</item>
    </izvorni_sadrzaj>
    <derivirana_varijabla naziv="DomainObject.Predmet.ProtuStrankaListFormatedOIB_1">
      <item>AGRO PAK d.o.o. za proizvodnju i preradu poljoprivrednih proizvoda, OIB 41199232176</item>
    </derivirana_varijabla>
  </DomainObject.Predmet.ProtuStrankaListFormatedOIB>
  <DomainObject.Predmet.ProtuStrankaListFormatedWithAdress>
    <izvorni_sadrzaj>
      <item>AGRO PAK d.o.o. za proizvodnju i preradu poljoprivrednih proizvoda, Islam Grčki/216, 23420 Benkovac</item>
    </izvorni_sadrzaj>
    <derivirana_varijabla naziv="DomainObject.Predmet.ProtuStrankaListFormatedWithAdress_1">
      <item>AGRO PAK d.o.o. za proizvodnju i preradu poljoprivrednih proizvoda, Islam Grčki/216, 23420 Benkovac</item>
    </derivirana_varijabla>
  </DomainObject.Predmet.ProtuStrankaListFormatedWithAdress>
  <DomainObject.Predmet.ProtuStrankaListFormatedWithAdressOIB>
    <izvorni_sadrzaj>
      <item>AGRO PAK d.o.o. za proizvodnju i preradu poljoprivrednih proizvoda, OIB 41199232176, Islam Grčki/216, 23420 Benkovac</item>
    </izvorni_sadrzaj>
    <derivirana_varijabla naziv="DomainObject.Predmet.ProtuStrankaListFormatedWithAdressOIB_1">
      <item>AGRO PAK d.o.o. za proizvodnju i preradu poljoprivrednih proizvoda, OIB 41199232176, Islam Grčki/216, 23420 Benkovac</item>
    </derivirana_varijabla>
  </DomainObject.Predmet.ProtuStrankaListFormatedWithAdressOIB>
  <DomainObject.Predmet.ProtuStrankaListNazivFormated>
    <izvorni_sadrzaj>
      <item>AGRO PAK d.o.o. za proizvodnju i preradu poljoprivrednih proizvoda</item>
    </izvorni_sadrzaj>
    <derivirana_varijabla naziv="DomainObject.Predmet.ProtuStrankaListNazivFormated_1">
      <item>AGRO PAK d.o.o. za proizvodnju i preradu poljoprivrednih proizvoda</item>
    </derivirana_varijabla>
  </DomainObject.Predmet.ProtuStrankaListNazivFormated>
  <DomainObject.Predmet.ProtuStrankaListNazivFormatedOIB>
    <izvorni_sadrzaj>
      <item>AGRO PAK d.o.o. za proizvodnju i preradu poljoprivrednih proizvoda, OIB 41199232176</item>
    </izvorni_sadrzaj>
    <derivirana_varijabla naziv="DomainObject.Predmet.ProtuStrankaListNazivFormatedOIB_1">
      <item>AGRO PAK d.o.o. za proizvodnju i preradu poljoprivrednih proizvoda, OIB 41199232176</item>
    </derivirana_varijabla>
  </DomainObject.Predmet.ProtuStrankaListNazivFormatedOIB>
  <DomainObject.Predmet.OstaliListFormated>
    <izvorni_sadrzaj>
      <item>Mirela Božić</item>
    </izvorni_sadrzaj>
    <derivirana_varijabla naziv="DomainObject.Predmet.OstaliListFormated_1">
      <item>Mirela Božić</item>
    </derivirana_varijabla>
  </DomainObject.Predmet.OstaliListFormated>
  <DomainObject.Predmet.OstaliListFormatedOIB>
    <izvorni_sadrzaj>
      <item>Mirela Božić, OIB 55575861844</item>
    </izvorni_sadrzaj>
    <derivirana_varijabla naziv="DomainObject.Predmet.OstaliListFormatedOIB_1">
      <item>Mirela Božić, OIB 55575861844</item>
    </derivirana_varijabla>
  </DomainObject.Predmet.OstaliListFormatedOIB>
  <DomainObject.Predmet.OstaliListFormatedWithAdress>
    <izvorni_sadrzaj>
      <item>Mirela Božić, Hrvatskog Državnog Sabora 38, 23223 Škabrnje</item>
    </izvorni_sadrzaj>
    <derivirana_varijabla naziv="DomainObject.Predmet.OstaliListFormatedWithAdress_1">
      <item>Mirela Božić, Hrvatskog Državnog Sabora 38, 23223 Škabrnje</item>
    </derivirana_varijabla>
  </DomainObject.Predmet.OstaliListFormatedWithAdress>
  <DomainObject.Predmet.OstaliListFormatedWithAdressOIB>
    <izvorni_sadrzaj>
      <item>Mirela Božić, OIB 55575861844, Hrvatskog Državnog Sabora 38, 23223 Škabrnje</item>
    </izvorni_sadrzaj>
    <derivirana_varijabla naziv="DomainObject.Predmet.OstaliListFormatedWithAdressOIB_1">
      <item>Mirela Božić, OIB 55575861844, Hrvatskog Državnog Sabora 38, 23223 Škabrnje</item>
    </derivirana_varijabla>
  </DomainObject.Predmet.OstaliListFormatedWithAdressOIB>
  <DomainObject.Predmet.OstaliListNazivFormated>
    <izvorni_sadrzaj>
      <item>Mirela Božić</item>
    </izvorni_sadrzaj>
    <derivirana_varijabla naziv="DomainObject.Predmet.OstaliListNazivFormated_1">
      <item>Mirela Božić</item>
    </derivirana_varijabla>
  </DomainObject.Predmet.OstaliListNazivFormated>
  <DomainObject.Predmet.OstaliListNazivFormatedOIB>
    <izvorni_sadrzaj>
      <item>Mirela Božić, OIB 55575861844</item>
    </izvorni_sadrzaj>
    <derivirana_varijabla naziv="DomainObject.Predmet.OstaliListNazivFormatedOIB_1">
      <item>Mirela Božić, OIB 55575861844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AGRO PAK d.o.o. za proizvodnju i preradu poljoprivrednih proizvoda</izvorni_sadrzaj>
    <derivirana_varijabla naziv="DomainObject.Predmet.ProtustrankaIDrugi_1">AGRO PAK d.o.o. za proizvodnju i preradu poljoprivrednih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AGRO PAK d.o.o. za proizvodnju i preradu poljoprivrednih proizvoda, OIB 41199232176, Islam Grčki/216, 23420 Benkovac</izvorni_sadrzaj>
    <derivirana_varijabla naziv="DomainObject.Predmet.ProtustrankaIDrugiAdressOIB_1">AGRO PAK d.o.o. za proizvodnju i preradu poljoprivrednih proizvoda, OIB 41199232176, Islam Grčki/216,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AGRO PAK d.o.o. za proizvodnju i preradu poljoprivrednih proizvoda</item>
      <item>Mirela Božić</item>
    </izvorni_sadrzaj>
    <derivirana_varijabla naziv="DomainObject.Predmet.SudioniciListNaziv_1">
      <item>FINA</item>
      <item>AGRO PAK d.o.o. za proizvodnju i preradu poljoprivrednih proizvoda</item>
      <item>Mirela Božić</item>
    </derivirana_varijabla>
  </DomainObject.Predmet.SudioniciListNaziv>
  <DomainObject.Predmet.SudioniciListAdressOIB>
    <izvorni_sadrzaj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izvorni_sadrzaj>
    <derivirana_varijabla naziv="DomainObject.Predmet.SudioniciListAdressOIB_1">
      <item>FINA, OIB 85821130368</item>
      <item>AGRO PAK d.o.o. za proizvodnju i preradu poljoprivrednih proizvoda, OIB 41199232176, Islam Grčki/216,23420 Benkovac</item>
      <item>Mirela Božić, OIB 55575861844, Hrvatskog Državnog Sabora 38,23223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41199232176</item>
      <item>, OIB 55575861844</item>
    </izvorni_sadrzaj>
    <derivirana_varijabla naziv="DomainObject.Predmet.SudioniciListNazivOIB_1">
      <item>, OIB 85821130368</item>
      <item>, OIB 41199232176</item>
      <item>, OIB 55575861844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713F1-0535-4567-8E68-5147B3CFD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1882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2016-03-21T08:00:00Z</dcterms:created>
  <dc:creator>Administrator</dc:creator>
  <cp:lastModifiedBy>wsadmin</cp:lastModifiedBy>
  <cp:lastPrinted>2016-03-18T09:50:00Z</cp:lastPrinted>
  <dcterms:modified xmlns:xsi="http://www.w3.org/2001/XMLSchema-instance" xsi:type="dcterms:W3CDTF">2016-03-21T14:23:00Z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