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6d47" w14:paraId="6716d47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D518B4">
        <w:rPr>
          <w:sz w:val="24"/>
          <w:szCs w:val="24"/>
          <w:lang w:val="hr-HR"/>
        </w:rPr>
        <w:t>743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DD2DE8">
        <w:rPr>
          <w:szCs w:val="24"/>
        </w:rPr>
        <w:t>ADRIATIK SERVIS CENTAR j.d.o.o., Šibenik, Šibenskih vatrogasaca 5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DD2DE8">
        <w:rPr>
          <w:szCs w:val="24"/>
        </w:rPr>
        <w:t>34394279306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518B4">
        <w:rPr>
          <w:szCs w:val="24"/>
        </w:rPr>
        <w:t>16. svibnja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DD2DE8">
        <w:rPr>
          <w:sz w:val="24"/>
          <w:szCs w:val="24"/>
          <w:shd w:themeFill="background1" w:fill="FFFFFF" w:color="auto" w:val="clear"/>
        </w:rPr>
        <w:t>ARSEN SAFTIĆ, Slovenija, Kočovje, Ljubljanska cesta 11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DD2DE8">
        <w:rPr>
          <w:sz w:val="24"/>
          <w:szCs w:val="24"/>
          <w:shd w:themeFill="background1" w:fill="FFFFFF" w:color="auto" w:val="clear"/>
        </w:rPr>
        <w:t>59613106698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 xml:space="preserve">05 </w:t>
      </w:r>
      <w:r w:rsidR="00E808E1">
        <w:rPr>
          <w:sz w:val="24"/>
          <w:szCs w:val="24"/>
          <w:lang w:val="hr-HR"/>
        </w:rPr>
        <w:t>221</w:t>
      </w:r>
      <w:r w:rsidR="004C5EC3" w:rsidRPr="007A679F">
        <w:rPr>
          <w:sz w:val="24"/>
          <w:szCs w:val="24"/>
          <w:lang w:val="hr-HR"/>
        </w:rPr>
        <w:t>-</w:t>
      </w:r>
      <w:r w:rsidR="00D518B4">
        <w:rPr>
          <w:sz w:val="24"/>
          <w:szCs w:val="24"/>
          <w:lang w:val="hr-HR"/>
        </w:rPr>
        <w:t>743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E808E1">
        <w:rPr>
          <w:sz w:val="24"/>
          <w:szCs w:val="24"/>
          <w:lang w:val="hr-HR"/>
        </w:rPr>
        <w:t>iti dokaz o uplati.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D41329" w:rsidRPr="00D41329">
        <w:rPr>
          <w:sz w:val="24"/>
          <w:szCs w:val="24"/>
        </w:rPr>
        <w:t>ADRIATIK SERVIS CENTAR j.d.o.o., Šibenik</w:t>
      </w:r>
      <w:r w:rsidR="000632FD" w:rsidRPr="00D41329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>platiti predujam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518B4">
        <w:rPr>
          <w:sz w:val="24"/>
          <w:szCs w:val="24"/>
        </w:rPr>
        <w:t>16. svibnja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DD2DE8">
        <w:rPr>
          <w:szCs w:val="24"/>
          <w:shd w:themeFill="background1" w:fill="FFFFFF" w:color="auto" w:val="clear"/>
        </w:rPr>
        <w:t xml:space="preserve">- </w:t>
      </w:r>
      <w:r w:rsidR="00610E09">
        <w:rPr>
          <w:szCs w:val="24"/>
          <w:shd w:themeFill="background1" w:fill="FFFFFF" w:color="auto" w:val="clear"/>
        </w:rPr>
        <w:t>ARSEN SAFTIĆ, Slovenija, Kočovje, Ljubljanska cesta 11</w:t>
      </w:r>
      <w:r w:rsidR="00DD2DE8" w:rsidRPr="00DD2DE8">
        <w:rPr>
          <w:szCs w:val="24"/>
          <w:shd w:themeFill="background1" w:fill="FFFFFF" w:color="auto" w:val="clear"/>
        </w:rPr>
        <w:t xml:space="preserve"> – na adresu društva</w:t>
      </w:r>
      <w:r w:rsidR="004A6FC5" w:rsidRPr="00DD2DE8">
        <w:rPr>
          <w:szCs w:val="24"/>
          <w:shd w:themeFill="background1" w:fill="FFFFFF" w:color="auto" w:val="clear"/>
        </w:rPr>
        <w:t xml:space="preserve"> </w:t>
      </w:r>
      <w:r w:rsidR="00EE3BE6" w:rsidRPr="00DD2DE8">
        <w:rPr>
          <w:szCs w:val="24"/>
          <w:shd w:themeFill="background1" w:fill="FFFFFF" w:color="auto" w:val="clear"/>
        </w:rPr>
        <w:t>i na e-</w:t>
      </w:r>
      <w:r w:rsidR="00EE3BE6">
        <w:rPr>
          <w:szCs w:val="24"/>
        </w:rPr>
        <w:t>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B05275" w:rsidR="00B05275" w:rsidRPr="00B05275">
      <w:pPr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E670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D518B4">
      <w:rPr>
        <w:sz w:val="24"/>
        <w:szCs w:val="24"/>
        <w:lang w:val="hr-HR"/>
      </w:rPr>
      <w:t>743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55A0E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59ED"/>
    <w:rsid w:val="00222030"/>
    <w:rsid w:val="00230D12"/>
    <w:rsid w:val="00237ABD"/>
    <w:rsid w:val="00256749"/>
    <w:rsid w:val="0027022E"/>
    <w:rsid w:val="002806C2"/>
    <w:rsid w:val="002877F3"/>
    <w:rsid w:val="002C5247"/>
    <w:rsid w:val="002D33E5"/>
    <w:rsid w:val="00302BB8"/>
    <w:rsid w:val="003079CD"/>
    <w:rsid w:val="00330E6B"/>
    <w:rsid w:val="003328D9"/>
    <w:rsid w:val="003616D7"/>
    <w:rsid w:val="003C52FE"/>
    <w:rsid w:val="003D6C97"/>
    <w:rsid w:val="003D6E33"/>
    <w:rsid w:val="003E475F"/>
    <w:rsid w:val="00410D53"/>
    <w:rsid w:val="00411D95"/>
    <w:rsid w:val="00421825"/>
    <w:rsid w:val="00434741"/>
    <w:rsid w:val="00447ED7"/>
    <w:rsid w:val="00477F3D"/>
    <w:rsid w:val="0049238A"/>
    <w:rsid w:val="004A6FC5"/>
    <w:rsid w:val="004C3D10"/>
    <w:rsid w:val="004C5EC3"/>
    <w:rsid w:val="004E3B2D"/>
    <w:rsid w:val="004E3CFC"/>
    <w:rsid w:val="0053132F"/>
    <w:rsid w:val="00562761"/>
    <w:rsid w:val="0056285E"/>
    <w:rsid w:val="00585F66"/>
    <w:rsid w:val="00590098"/>
    <w:rsid w:val="0059486F"/>
    <w:rsid w:val="005A78A8"/>
    <w:rsid w:val="005C0F4F"/>
    <w:rsid w:val="005F4567"/>
    <w:rsid w:val="00610E09"/>
    <w:rsid w:val="006325FF"/>
    <w:rsid w:val="0064044C"/>
    <w:rsid w:val="006423FC"/>
    <w:rsid w:val="00645D3A"/>
    <w:rsid w:val="0065029E"/>
    <w:rsid w:val="00683542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9E6700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71D04"/>
    <w:rsid w:val="00B83E7A"/>
    <w:rsid w:val="00BA4990"/>
    <w:rsid w:val="00BB68B9"/>
    <w:rsid w:val="00BF4645"/>
    <w:rsid w:val="00C02856"/>
    <w:rsid w:val="00C43E86"/>
    <w:rsid w:val="00CA58CD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41329"/>
    <w:rsid w:val="00D518B4"/>
    <w:rsid w:val="00D679B2"/>
    <w:rsid w:val="00D735BF"/>
    <w:rsid w:val="00D825DA"/>
    <w:rsid w:val="00D9137B"/>
    <w:rsid w:val="00DA50A1"/>
    <w:rsid w:val="00DB7F5C"/>
    <w:rsid w:val="00DD2DE8"/>
    <w:rsid w:val="00DD2FCC"/>
    <w:rsid w:val="00DD7490"/>
    <w:rsid w:val="00DD7B90"/>
    <w:rsid w:val="00DE3274"/>
    <w:rsid w:val="00E2152F"/>
    <w:rsid w:val="00E224F2"/>
    <w:rsid w:val="00E40632"/>
    <w:rsid w:val="00E63362"/>
    <w:rsid w:val="00E808E1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9E6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7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7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7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7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9E6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7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7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7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7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SERVIS CENTAR j.d.o.o. za održavanje i popravak brodova</izvorni_sadrzaj>
    <derivirana_varijabla naziv="DomainObject.Predmet.ProtustrankaFormated_1">  ADRIATIK SERVIS CENTAR j.d.o.o. za održavanje i popravak brodova</derivirana_varijabla>
  </DomainObject.Predmet.ProtustrankaFormated>
  <DomainObject.Predmet.ProtustrankaFormatedOIB>
    <izvorni_sadrzaj>  ADRIATIK SERVIS CENTAR j.d.o.o. za održavanje i popravak brodova, OIB 34394279306</izvorni_sadrzaj>
    <derivirana_varijabla naziv="DomainObject.Predmet.ProtustrankaFormatedOIB_1">  ADRIATIK SERVIS CENTAR j.d.o.o. za održavanje i popravak brodova, OIB 34394279306</derivirana_varijabla>
  </DomainObject.Predmet.ProtustrankaFormatedOIB>
  <DomainObject.Predmet.ProtustrankaFormatedWithAdress>
    <izvorni_sadrzaj> ADRIATIK SERVIS CENTAR j.d.o.o. za održavanje i popravak brodova, Šibenskih vatrogasaca 5, 22000 Šibenik</izvorni_sadrzaj>
    <derivirana_varijabla naziv="DomainObject.Predmet.ProtustrankaFormatedWithAdress_1"> ADRIATIK SERVIS CENTAR j.d.o.o. za održavanje i popravak brodova, Šibenskih vatrogasaca 5, 22000 Šibenik</derivirana_varijabla>
  </DomainObject.Predmet.ProtustrankaFormatedWithAdress>
  <DomainObject.Predmet.ProtustrankaFormatedWithAdressOIB>
    <izvorni_sadrzaj> ADRIATIK SERVIS CENTAR j.d.o.o. za održavanje i popravak brodova, OIB 34394279306, Šibenskih vatrogasaca 5, 22000 Šibenik</izvorni_sadrzaj>
    <derivirana_varijabla naziv="DomainObject.Predmet.ProtustrankaFormatedWithAdressOIB_1"> ADRIATIK SERVIS CENTAR j.d.o.o. za održavanje i popravak brodova, OIB 34394279306, Šibenskih vatrogasaca 5, 22000 Šibenik</derivirana_varijabla>
  </DomainObject.Predmet.ProtustrankaFormatedWithAdressOIB>
  <DomainObject.Predmet.ProtustrankaWithAdress>
    <izvorni_sadrzaj>ADRIATIK SERVIS CENTAR j.d.o.o. za održavanje i popravak brodova Šibenskih vatrogasaca 5, 22000 Šibenik</izvorni_sadrzaj>
    <derivirana_varijabla naziv="DomainObject.Predmet.ProtustrankaWithAdress_1">ADRIATIK SERVIS CENTAR j.d.o.o. za održavanje i popravak brodova Šibenskih vatrogasaca 5, 22000 Šibenik</derivirana_varijabla>
  </DomainObject.Predmet.ProtustrankaWithAdress>
  <DomainObject.Predmet.ProtustrankaWithAdressOIB>
    <izvorni_sadrzaj>ADRIATIK SERVIS CENTAR j.d.o.o. za održavanje i popravak brodova, OIB 34394279306, Šibenskih vatrogasaca 5, 22000 Šibenik</izvorni_sadrzaj>
    <derivirana_varijabla naziv="DomainObject.Predmet.ProtustrankaWithAdressOIB_1">ADRIATIK SERVIS CENTAR j.d.o.o. za održavanje i popravak brodova, OIB 34394279306, Šibenskih vatrogasaca 5, 22000 Šibenik</derivirana_varijabla>
  </DomainObject.Predmet.ProtustrankaWithAdressOIB>
  <DomainObject.Predmet.ProtustrankaNazivFormated>
    <izvorni_sadrzaj>ADRIATIK SERVIS CENTAR j.d.o.o. za održavanje i popravak brodova</izvorni_sadrzaj>
    <derivirana_varijabla naziv="DomainObject.Predmet.ProtustrankaNazivFormated_1">ADRIATIK SERVIS CENTAR j.d.o.o. za održavanje i popravak brodova</derivirana_varijabla>
  </DomainObject.Predmet.ProtustrankaNazivFormated>
  <DomainObject.Predmet.ProtustrankaNazivFormatedOIB>
    <izvorni_sadrzaj>ADRIATIK SERVIS CENTAR j.d.o.o. za održavanje i popravak brodova, OIB 34394279306</izvorni_sadrzaj>
    <derivirana_varijabla naziv="DomainObject.Predmet.ProtustrankaNazivFormatedOIB_1">ADRIATIK SERVIS CENTAR j.d.o.o. za održavanje i popravak brodova, OIB 34394279306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ADRIATIK SERVIS CENTAR j.d.o.o. za održavanje i popravak brodova</item>
    </izvorni_sadrzaj>
    <derivirana_varijabla naziv="DomainObject.Predmet.ProtuStrankaListFormated_1">
      <item>ADRIATIK SERVIS CENTAR j.d.o.o. za održavanje i popravak brodova</item>
    </derivirana_varijabla>
  </DomainObject.Predmet.ProtuStrankaListFormated>
  <DomainObject.Predmet.ProtuStrankaListFormatedOIB>
    <izvorni_sadrzaj>
      <item>ADRIATIK SERVIS CENTAR j.d.o.o. za održavanje i popravak brodova, OIB 34394279306</item>
    </izvorni_sadrzaj>
    <derivirana_varijabla naziv="DomainObject.Predmet.ProtuStrankaListFormatedOIB_1">
      <item>ADRIATIK SERVIS CENTAR j.d.o.o. za održavanje i popravak brodova, OIB 34394279306</item>
    </derivirana_varijabla>
  </DomainObject.Predmet.ProtuStrankaListFormatedOIB>
  <DomainObject.Predmet.ProtuStrankaListFormatedWithAdress>
    <izvorni_sadrzaj>
      <item>ADRIATIK SERVIS CENTAR j.d.o.o. za održavanje i popravak brodova, Šibenskih vatrogasaca 5, 22000 Šibenik</item>
    </izvorni_sadrzaj>
    <derivirana_varijabla naziv="DomainObject.Predmet.ProtuStrankaListFormatedWithAdress_1">
      <item>ADRIATIK SERVIS CENTAR j.d.o.o. za održavanje i popravak brodova, Šibenskih vatrogasaca 5, 22000 Šibenik</item>
    </derivirana_varijabla>
  </DomainObject.Predmet.ProtuStrankaListFormatedWithAdress>
  <DomainObject.Predmet.ProtuStrankaListFormatedWithAdressOIB>
    <izvorni_sadrzaj>
      <item>ADRIATIK SERVIS CENTAR j.d.o.o. za održavanje i popravak brodova, OIB 34394279306, Šibenskih vatrogasaca 5, 22000 Šibenik</item>
    </izvorni_sadrzaj>
    <derivirana_varijabla naziv="DomainObject.Predmet.ProtuStrankaListFormatedWithAdressOIB_1">
      <item>ADRIATIK SERVIS CENTAR j.d.o.o. za održavanje i popravak brodova, OIB 34394279306, Šibenskih vatrogasaca 5, 22000 Šibenik</item>
    </derivirana_varijabla>
  </DomainObject.Predmet.ProtuStrankaListFormatedWithAdressOIB>
  <DomainObject.Predmet.ProtuStrankaListNazivFormated>
    <izvorni_sadrzaj>
      <item>ADRIATIK SERVIS CENTAR j.d.o.o. za održavanje i popravak brodova</item>
    </izvorni_sadrzaj>
    <derivirana_varijabla naziv="DomainObject.Predmet.ProtuStrankaListNazivFormated_1">
      <item>ADRIATIK SERVIS CENTAR j.d.o.o. za održavanje i popravak brodova</item>
    </derivirana_varijabla>
  </DomainObject.Predmet.ProtuStrankaListNazivFormated>
  <DomainObject.Predmet.ProtuStrankaListNazivFormatedOIB>
    <izvorni_sadrzaj>
      <item>ADRIATIK SERVIS CENTAR j.d.o.o. za održavanje i popravak brodova, OIB 34394279306</item>
    </izvorni_sadrzaj>
    <derivirana_varijabla naziv="DomainObject.Predmet.ProtuStrankaListNazivFormatedOIB_1">
      <item>ADRIATIK SERVIS CENTAR j.d.o.o. za održavanje i popravak brodova, OIB 34394279306</item>
    </derivirana_varijabla>
  </DomainObject.Predmet.ProtuStrankaListNazivFormatedOIB>
  <DomainObject.Predmet.OstaliListFormated>
    <izvorni_sadrzaj>
      <item>Arsen Saftić</item>
    </izvorni_sadrzaj>
    <derivirana_varijabla naziv="DomainObject.Predmet.OstaliListFormated_1">
      <item>Arsen Saftić</item>
    </derivirana_varijabla>
  </DomainObject.Predmet.OstaliListFormated>
  <DomainObject.Predmet.OstaliListFormatedOIB>
    <izvorni_sadrzaj>
      <item>Arsen Saftić, OIB 59613106698</item>
    </izvorni_sadrzaj>
    <derivirana_varijabla naziv="DomainObject.Predmet.OstaliListFormatedOIB_1">
      <item>Arsen Saftić, OIB 59613106698</item>
    </derivirana_varijabla>
  </DomainObject.Predmet.OstaliListFormatedOIB>
  <DomainObject.Predmet.OstaliListFormatedWithAdress>
    <izvorni_sadrzaj>
      <item>Arsen Saftić, Ljubljanska Cesta 11, Kočevje</item>
    </izvorni_sadrzaj>
    <derivirana_varijabla naziv="DomainObject.Predmet.OstaliListFormatedWithAdress_1">
      <item>Arsen Saftić, Ljubljanska Cesta 11, Kočevje</item>
    </derivirana_varijabla>
  </DomainObject.Predmet.OstaliListFormatedWithAdress>
  <DomainObject.Predmet.OstaliListFormatedWithAdressOIB>
    <izvorni_sadrzaj>
      <item>Arsen Saftić, OIB 59613106698, Ljubljanska Cesta 11, Kočevje</item>
    </izvorni_sadrzaj>
    <derivirana_varijabla naziv="DomainObject.Predmet.OstaliListFormatedWithAdressOIB_1">
      <item>Arsen Saftić, OIB 59613106698, Ljubljanska Cesta 11, Kočevje</item>
    </derivirana_varijabla>
  </DomainObject.Predmet.OstaliListFormatedWithAdressOIB>
  <DomainObject.Predmet.OstaliListNazivFormated>
    <izvorni_sadrzaj>
      <item>Arsen Saftić</item>
    </izvorni_sadrzaj>
    <derivirana_varijabla naziv="DomainObject.Predmet.OstaliListNazivFormated_1">
      <item>Arsen Saftić</item>
    </derivirana_varijabla>
  </DomainObject.Predmet.OstaliListNazivFormated>
  <DomainObject.Predmet.OstaliListNazivFormatedOIB>
    <izvorni_sadrzaj>
      <item>Arsen Saftić, OIB 59613106698</item>
    </izvorni_sadrzaj>
    <derivirana_varijabla naziv="DomainObject.Predmet.OstaliListNazivFormatedOIB_1">
      <item>Arsen Saftić, OIB 59613106698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ADRIATIK SERVIS CENTAR j.d.o.o. za održavanje i popravak brodova</izvorni_sadrzaj>
    <derivirana_varijabla naziv="DomainObject.Predmet.ProtustrankaIDrugi_1">ADRIATIK SERVIS CENTAR j.d.o.o. za održavanje i popravak brodova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ADRIATIK SERVIS CENTAR j.d.o.o. za održavanje i popravak brodova, OIB 34394279306, Šibenskih vatrogasaca 5, 22000 Šibenik</izvorni_sadrzaj>
    <derivirana_varijabla naziv="DomainObject.Predmet.ProtustrankaIDrugiAdressOIB_1">ADRIATIK SERVIS CENTAR j.d.o.o. za održavanje i popravak brodova, OIB 34394279306, Šibenskih vatrogasaca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ADRIATIK SERVIS CENTAR j.d.o.o. za održavanje i popravak brodova</item>
      <item>Arsen Saftić</item>
    </izvorni_sadrzaj>
    <derivirana_varijabla naziv="DomainObject.Predmet.SudioniciListNaziv_1">
      <item>Fina-Podružnica Šibenik</item>
      <item>ADRIATIK SERVIS CENTAR j.d.o.o. za održavanje i popravak brodova</item>
      <item>Arsen Saftić</item>
    </derivirana_varijabla>
  </DomainObject.Predmet.SudioniciListNaziv>
  <DomainObject.Predmet.SudioniciListAdressOIB>
    <izvorni_sadrzaj>
      <item>Fina-Podružnica Šibenik, OIB 85821130368, Perivoj L.Marune 1,22000 Šibenik</item>
      <item>ADRIATIK SERVIS CENTAR j.d.o.o. za održavanje i popravak brodova, OIB 34394279306, Šibenskih vatrogasaca 5,22000 Šibenik</item>
      <item>Arsen Saftić, OIB 59613106698, Ljubljanska Cesta 11,Kočevje</item>
    </izvorni_sadrzaj>
    <derivirana_varijabla naziv="DomainObject.Predmet.SudioniciListAdressOIB_1">
      <item>Fina-Podružnica Šibenik, OIB 85821130368, Perivoj L.Marune 1,22000 Šibenik</item>
      <item>ADRIATIK SERVIS CENTAR j.d.o.o. za održavanje i popravak brodova, OIB 34394279306, Šibenskih vatrogasaca 5,22000 Šibenik</item>
      <item>Arsen Saftić, OIB 59613106698, Ljubljanska Cesta 11,Kočevje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34394279306</item>
      <item>, OIB 59613106698</item>
    </izvorni_sadrzaj>
    <derivirana_varijabla naziv="DomainObject.Predmet.SudioniciListNazivOIB_1">
      <item>, OIB 85821130368</item>
      <item>, OIB 34394279306</item>
      <item>, OIB 59613106698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20D4D-8DBA-4754-B511-D9FA97FF4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330</properties:Words>
  <properties:Characters>1690</properties:Characters>
  <properties:Lines>60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2016-05-12T10:34:00Z</dcterms:created>
  <dc:creator>Josipa Dorkin</dc:creator>
  <cp:lastModifiedBy>Martina Kalmeta</cp:lastModifiedBy>
  <cp:lastPrinted>2016-03-29T09:58:00Z</cp:lastPrinted>
  <dcterms:modified xmlns:xsi="http://www.w3.org/2001/XMLSchema-instance" xsi:type="dcterms:W3CDTF">2016-05-16T11:07:00Z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