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32a2" w14:paraId="ec932a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20014A">
        <w:rPr>
          <w:b/>
          <w:sz w:val="24"/>
        </w:rPr>
        <w:t>7</w:t>
      </w:r>
      <w:r w:rsidR="00607FC9">
        <w:rPr>
          <w:b/>
          <w:sz w:val="24"/>
        </w:rPr>
        <w:t>88</w:t>
      </w:r>
      <w:r w:rsidR="0079131D">
        <w:rPr>
          <w:b/>
          <w:sz w:val="24"/>
        </w:rPr>
        <w:t>/2018-</w:t>
      </w:r>
      <w:r w:rsidR="00607FC9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607FC9">
        <w:rPr>
          <w:b/>
          <w:sz w:val="24"/>
        </w:rPr>
        <w:t>GOOD BOOK j.d.o.o. za izdavačku djelatnost, Zagreb, Supilova 7/A, OIB 58118687299,</w:t>
      </w:r>
      <w:r w:rsidR="00D12C64">
        <w:rPr>
          <w:sz w:val="24"/>
        </w:rPr>
        <w:t xml:space="preserve"> dana </w:t>
      </w:r>
      <w:r w:rsidR="00D74185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07FC9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607FC9">
        <w:rPr>
          <w:b/>
          <w:sz w:val="24"/>
        </w:rPr>
        <w:t>GOOD BOOK j.d.o.o. za izdavačku djelatnost, Zagreb, Supilova 7/A, OIB 58118687299.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607FC9">
        <w:rPr>
          <w:b/>
          <w:sz w:val="24"/>
          <w:u w:val="single"/>
        </w:rPr>
        <w:t>05</w:t>
      </w:r>
      <w:r w:rsidR="0079131D">
        <w:rPr>
          <w:b/>
          <w:sz w:val="24"/>
          <w:u w:val="single"/>
        </w:rPr>
        <w:t xml:space="preserve">.srpnja 2018.g. u </w:t>
      </w:r>
      <w:r w:rsidR="00607FC9">
        <w:rPr>
          <w:b/>
          <w:sz w:val="24"/>
          <w:u w:val="single"/>
        </w:rPr>
        <w:t>09,00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9131D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9131D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9131D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607FC9">
        <w:rPr>
          <w:b/>
          <w:sz w:val="24"/>
          <w:szCs w:val="24"/>
        </w:rPr>
        <w:t>MARJANU ŠARE, OIB 06576853847, Split, Antuna Branka Šimića 70,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 xml:space="preserve">Zagreb </w:t>
      </w:r>
      <w:r>
        <w:rPr>
          <w:sz w:val="24"/>
        </w:rPr>
        <w:t xml:space="preserve">podnijela je prijedlog za otvaranje stečajnog postupka nad dužnikom </w:t>
      </w:r>
      <w:r w:rsidR="00607FC9" w:rsidRPr="00607FC9">
        <w:rPr>
          <w:sz w:val="24"/>
        </w:rPr>
        <w:t>GOOD BOOK j.d.o.o. za izdavačku djelatnost, Zagreb, Supilova 7/A, OIB 58118687299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D74185" w:rsidP="0079131D" w:rsidR="00D74185">
      <w:pPr>
        <w:jc w:val="right"/>
        <w:rPr>
          <w:b/>
          <w:sz w:val="24"/>
        </w:rPr>
      </w:pPr>
    </w:p>
    <w:p w:rsidRDefault="00D74185" w:rsidP="0079131D" w:rsidR="00D74185">
      <w:pPr>
        <w:jc w:val="right"/>
        <w:rPr>
          <w:b/>
          <w:sz w:val="24"/>
        </w:rPr>
      </w:pPr>
    </w:p>
    <w:p w:rsidRDefault="00D74185" w:rsidP="0079131D" w:rsidR="00D74185">
      <w:pPr>
        <w:jc w:val="right"/>
        <w:rPr>
          <w:b/>
          <w:sz w:val="24"/>
        </w:rPr>
      </w:pPr>
    </w:p>
    <w:p w:rsidRDefault="0079131D" w:rsidP="00D74185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607FC9">
        <w:rPr>
          <w:b/>
          <w:sz w:val="24"/>
        </w:rPr>
        <w:t>788</w:t>
      </w:r>
      <w:r>
        <w:rPr>
          <w:b/>
          <w:sz w:val="24"/>
        </w:rPr>
        <w:t>/2018-3</w:t>
      </w:r>
      <w:r>
        <w:rPr>
          <w:sz w:val="24"/>
        </w:rPr>
        <w:t xml:space="preserve"> 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>U prijedlogu</w:t>
      </w:r>
      <w:r w:rsidR="00D74185">
        <w:rPr>
          <w:sz w:val="24"/>
        </w:rPr>
        <w:t xml:space="preserve"> FINE navodi se</w:t>
      </w:r>
      <w:r>
        <w:rPr>
          <w:sz w:val="24"/>
        </w:rPr>
        <w:t xml:space="preserve"> da dužnik na dan </w:t>
      </w:r>
      <w:r w:rsidR="00607FC9">
        <w:rPr>
          <w:sz w:val="24"/>
        </w:rPr>
        <w:t>25.12.2017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607FC9">
        <w:rPr>
          <w:sz w:val="24"/>
        </w:rPr>
        <w:t>214.194,16</w:t>
      </w:r>
      <w:r w:rsidR="00C252F0">
        <w:rPr>
          <w:sz w:val="24"/>
        </w:rPr>
        <w:t xml:space="preserve"> kn i da zapošljava </w:t>
      </w:r>
      <w:r w:rsidR="00607FC9">
        <w:rPr>
          <w:sz w:val="24"/>
        </w:rPr>
        <w:t>13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D74185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0014A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64E5C"/>
    <w:rsid w:val="0047472F"/>
    <w:rsid w:val="00491EB1"/>
    <w:rsid w:val="004C7119"/>
    <w:rsid w:val="004D30A4"/>
    <w:rsid w:val="004D472F"/>
    <w:rsid w:val="004E5A2B"/>
    <w:rsid w:val="004E5C4B"/>
    <w:rsid w:val="004F7006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07F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0D32"/>
    <w:rsid w:val="00713874"/>
    <w:rsid w:val="00744985"/>
    <w:rsid w:val="00752796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A2554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4185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BOOK j.d.o.o. za izdavačku djelatnost</izvorni_sadrzaj>
    <derivirana_varijabla naziv="DomainObject.Predmet.ProtustrankaFormated_1">  GOOD BOOK j.d.o.o. za izdavačku djelatnost</derivirana_varijabla>
  </DomainObject.Predmet.ProtustrankaFormated>
  <DomainObject.Predmet.ProtustrankaFormatedOIB>
    <izvorni_sadrzaj>  GOOD BOOK j.d.o.o. za izdavačku djelatnost, OIB 58118687299</izvorni_sadrzaj>
    <derivirana_varijabla naziv="DomainObject.Predmet.ProtustrankaFormatedOIB_1">  GOOD BOOK j.d.o.o. za izdavačku djelatnost, OIB 58118687299</derivirana_varijabla>
  </DomainObject.Predmet.ProtustrankaFormatedOIB>
  <DomainObject.Predmet.ProtustrankaFormatedWithAdress>
    <izvorni_sadrzaj> GOOD BOOK j.d.o.o. za izdavačku djelatnost, Supilova 7A, 10000 Zagreb</izvorni_sadrzaj>
    <derivirana_varijabla naziv="DomainObject.Predmet.ProtustrankaFormatedWithAdress_1"> GOOD BOOK j.d.o.o. za izdavačku djelatnost, Supilova 7A, 10000 Zagreb</derivirana_varijabla>
  </DomainObject.Predmet.ProtustrankaFormatedWithAdress>
  <DomainObject.Predmet.ProtustrankaFormatedWithAdressOIB>
    <izvorni_sadrzaj> GOOD BOOK j.d.o.o. za izdavačku djelatnost, OIB 58118687299, Supilova 7A, 10000 Zagreb</izvorni_sadrzaj>
    <derivirana_varijabla naziv="DomainObject.Predmet.ProtustrankaFormatedWithAdressOIB_1"> GOOD BOOK j.d.o.o. za izdavačku djelatnost, OIB 58118687299, Supilova 7A, 10000 Zagreb</derivirana_varijabla>
  </DomainObject.Predmet.ProtustrankaFormatedWithAdressOIB>
  <DomainObject.Predmet.ProtustrankaWithAdress>
    <izvorni_sadrzaj>GOOD BOOK j.d.o.o. za izdavačku djelatnost Supilova 7A, 10000 Zagreb</izvorni_sadrzaj>
    <derivirana_varijabla naziv="DomainObject.Predmet.ProtustrankaWithAdress_1">GOOD BOOK j.d.o.o. za izdavačku djelatnost Supilova 7A, 10000 Zagreb</derivirana_varijabla>
  </DomainObject.Predmet.ProtustrankaWithAdress>
  <DomainObject.Predmet.ProtustrankaWithAdressOIB>
    <izvorni_sadrzaj>GOOD BOOK j.d.o.o. za izdavačku djelatnost, OIB 58118687299, Supilova 7A, 10000 Zagreb</izvorni_sadrzaj>
    <derivirana_varijabla naziv="DomainObject.Predmet.ProtustrankaWithAdressOIB_1">GOOD BOOK j.d.o.o. za izdavačku djelatnost, OIB 58118687299, Supilova 7A, 10000 Zagreb</derivirana_varijabla>
  </DomainObject.Predmet.ProtustrankaWithAdressOIB>
  <DomainObject.Predmet.ProtustrankaNazivFormated>
    <izvorni_sadrzaj>GOOD BOOK j.d.o.o. za izdavačku djelatnost</izvorni_sadrzaj>
    <derivirana_varijabla naziv="DomainObject.Predmet.ProtustrankaNazivFormated_1">GOOD BOOK j.d.o.o. za izdavačku djelatnost</derivirana_varijabla>
  </DomainObject.Predmet.ProtustrankaNazivFormated>
  <DomainObject.Predmet.ProtustrankaNazivFormatedOIB>
    <izvorni_sadrzaj>GOOD BOOK j.d.o.o. za izdavačku djelatnost, OIB 58118687299</izvorni_sadrzaj>
    <derivirana_varijabla naziv="DomainObject.Predmet.ProtustrankaNazivFormatedOIB_1">GOOD BOOK j.d.o.o. za izdavačku djelatnost, OIB 58118687299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BOOK j.d.o.o. za izdavačku djelatnost</item>
    </izvorni_sadrzaj>
    <derivirana_varijabla naziv="DomainObject.Predmet.ProtuStrankaListFormated_1">
      <item>GOOD BOOK j.d.o.o. za izdavačku djelatnost</item>
    </derivirana_varijabla>
  </DomainObject.Predmet.ProtuStrankaListFormated>
  <DomainObject.Predmet.ProtuStrankaListFormatedOIB>
    <izvorni_sadrzaj>
      <item>GOOD BOOK j.d.o.o. za izdavačku djelatnost, OIB 58118687299</item>
    </izvorni_sadrzaj>
    <derivirana_varijabla naziv="DomainObject.Predmet.ProtuStrankaListFormatedOIB_1">
      <item>GOOD BOOK j.d.o.o. za izdavačku djelatnost, OIB 58118687299</item>
    </derivirana_varijabla>
  </DomainObject.Predmet.ProtuStrankaListFormatedOIB>
  <DomainObject.Predmet.ProtuStrankaListFormatedWithAdress>
    <izvorni_sadrzaj>
      <item>GOOD BOOK j.d.o.o. za izdavačku djelatnost, Supilova 7A, 10000 Zagreb</item>
    </izvorni_sadrzaj>
    <derivirana_varijabla naziv="DomainObject.Predmet.ProtuStrankaListFormatedWithAdress_1">
      <item>GOOD BOOK j.d.o.o. za izdavačku djelatnost, Supilova 7A, 10000 Zagreb</item>
    </derivirana_varijabla>
  </DomainObject.Predmet.ProtuStrankaListFormatedWithAdress>
  <DomainObject.Predmet.ProtuStrankaListFormatedWithAdressOIB>
    <izvorni_sadrzaj>
      <item>GOOD BOOK j.d.o.o. za izdavačku djelatnost, OIB 58118687299, Supilova 7A, 10000 Zagreb</item>
    </izvorni_sadrzaj>
    <derivirana_varijabla naziv="DomainObject.Predmet.ProtuStrankaListFormatedWithAdressOIB_1">
      <item>GOOD BOOK j.d.o.o. za izdavačku djelatnost, OIB 58118687299, Supilova 7A, 10000 Zagreb</item>
    </derivirana_varijabla>
  </DomainObject.Predmet.ProtuStrankaListFormatedWithAdressOIB>
  <DomainObject.Predmet.ProtuStrankaListNazivFormated>
    <izvorni_sadrzaj>
      <item>GOOD BOOK j.d.o.o. za izdavačku djelatnost</item>
    </izvorni_sadrzaj>
    <derivirana_varijabla naziv="DomainObject.Predmet.ProtuStrankaListNazivFormated_1">
      <item>GOOD BOOK j.d.o.o. za izdavačku djelatnost</item>
    </derivirana_varijabla>
  </DomainObject.Predmet.ProtuStrankaListNazivFormated>
  <DomainObject.Predmet.ProtuStrankaListNazivFormatedOIB>
    <izvorni_sadrzaj>
      <item>GOOD BOOK j.d.o.o. za izdavačku djelatnost, OIB 58118687299</item>
    </izvorni_sadrzaj>
    <derivirana_varijabla naziv="DomainObject.Predmet.ProtuStrankaListNazivFormatedOIB_1">
      <item>GOOD BOOK j.d.o.o. za izdavačku djelatnost, OIB 58118687299</item>
    </derivirana_varijabla>
  </DomainObject.Predmet.ProtuStrankaListNazivFormatedOIB>
  <DomainObject.Predmet.OstaliListFormated>
    <izvorni_sadrzaj>
      <item>Marjan Šare</item>
    </izvorni_sadrzaj>
    <derivirana_varijabla naziv="DomainObject.Predmet.OstaliListFormated_1">
      <item>Marjan Šare</item>
    </derivirana_varijabla>
  </DomainObject.Predmet.OstaliListFormated>
  <DomainObject.Predmet.OstaliListFormatedOIB>
    <izvorni_sadrzaj>
      <item>Marjan Šare, OIB 06576853847</item>
    </izvorni_sadrzaj>
    <derivirana_varijabla naziv="DomainObject.Predmet.OstaliListFormatedOIB_1">
      <item>Marjan Šare, OIB 06576853847</item>
    </derivirana_varijabla>
  </DomainObject.Predmet.OstaliListFormatedOIB>
  <DomainObject.Predmet.OstaliListFormatedWithAdress>
    <izvorni_sadrzaj>
      <item>Marjan Šare, Antuna Branka Šimića 70, 21000 Split</item>
    </izvorni_sadrzaj>
    <derivirana_varijabla naziv="DomainObject.Predmet.OstaliListFormatedWithAdress_1">
      <item>Marjan Šare, Antuna Branka Šimića 70, 21000 Split</item>
    </derivirana_varijabla>
  </DomainObject.Predmet.OstaliListFormatedWithAdress>
  <DomainObject.Predmet.OstaliListFormatedWithAdressOIB>
    <izvorni_sadrzaj>
      <item>Marjan Šare, OIB 06576853847, Antuna Branka Šimića 70, 21000 Split</item>
    </izvorni_sadrzaj>
    <derivirana_varijabla naziv="DomainObject.Predmet.OstaliListFormatedWithAdressOIB_1">
      <item>Marjan Šare, OIB 06576853847, Antuna Branka Šimića 70, 21000 Split</item>
    </derivirana_varijabla>
  </DomainObject.Predmet.OstaliListFormatedWithAdressOIB>
  <DomainObject.Predmet.OstaliListNazivFormated>
    <izvorni_sadrzaj>
      <item>Marjan Šare</item>
    </izvorni_sadrzaj>
    <derivirana_varijabla naziv="DomainObject.Predmet.OstaliListNazivFormated_1">
      <item>Marjan Šare</item>
    </derivirana_varijabla>
  </DomainObject.Predmet.OstaliListNazivFormated>
  <DomainObject.Predmet.OstaliListNazivFormatedOIB>
    <izvorni_sadrzaj>
      <item>Marjan Šare, OIB 06576853847</item>
    </izvorni_sadrzaj>
    <derivirana_varijabla naziv="DomainObject.Predmet.OstaliListNazivFormatedOIB_1">
      <item>Marjan Šare, OIB 06576853847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BOOK j.d.o.o. za izdavačku djelatnost</izvorni_sadrzaj>
    <derivirana_varijabla naziv="DomainObject.Predmet.ProtustrankaIDrugi_1">GOOD BOOK j.d.o.o. za izdavačku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BOOK j.d.o.o. za izdavačku djelatnost, OIB 58118687299, Supilova 7A, 10000 Zagreb</izvorni_sadrzaj>
    <derivirana_varijabla naziv="DomainObject.Predmet.ProtustrankaIDrugiAdressOIB_1">GOOD BOOK j.d.o.o. za izdavačku djelatnost, OIB 58118687299, Supilova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BOOK j.d.o.o. za izdavačku djelatnost</item>
      <item>FINA Regionalni centar Zagreb</item>
      <item>Marjan Šare</item>
    </izvorni_sadrzaj>
    <derivirana_varijabla naziv="DomainObject.Predmet.SudioniciListNaziv_1">
      <item>GOOD BOOK j.d.o.o. za izdavačku djelatnost</item>
      <item>FINA Regionalni centar Zagreb</item>
      <item>Marjan Šare</item>
    </derivirana_varijabla>
  </DomainObject.Predmet.SudioniciListNaziv>
  <DomainObject.Predmet.SudioniciListAdressOIB>
    <izvorni_sadrzaj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izvorni_sadrzaj>
    <derivirana_varijabla naziv="DomainObject.Predmet.SudioniciListAdressOIB_1"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58118687299</item>
      <item>, OIB 06576853847</item>
    </izvorni_sadrzaj>
    <derivirana_varijabla naziv="DomainObject.Predmet.SudioniciListNazivOIB_1">
      <item>, OIB 85821130368</item>
      <item>, OIB 58118687299</item>
      <item>, OIB 06576853847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500</properties:Words>
  <properties:Characters>2833</properties:Characters>
  <properties:Lines>89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2018-05-18T07:40:00Z</dcterms:created>
  <dc:creator>Trgovacki sud</dc:creator>
  <cp:lastModifiedBy>wsadmin</cp:lastModifiedBy>
  <cp:lastPrinted>2018-05-22T06:11:00Z</cp:lastPrinted>
  <dcterms:modified xmlns:xsi="http://www.w3.org/2001/XMLSchema-instance" xsi:type="dcterms:W3CDTF">2018-05-22T06:11:00Z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788-18.docx)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