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02ee" w14:paraId="f4002ee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F33A48">
        <w:rPr>
          <w:sz w:val="22"/>
          <w:szCs w:val="22"/>
        </w:rPr>
        <w:t>141</w:t>
      </w:r>
      <w:r>
        <w:rPr>
          <w:sz w:val="22"/>
          <w:szCs w:val="22"/>
        </w:rPr>
        <w:t>/15-</w:t>
      </w:r>
      <w:r w:rsidR="00F33A48">
        <w:rPr>
          <w:sz w:val="22"/>
          <w:szCs w:val="22"/>
        </w:rPr>
        <w:t>8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F33A48">
        <w:rPr>
          <w:sz w:val="22"/>
          <w:szCs w:val="22"/>
        </w:rPr>
        <w:t>POLJOPRIVREDNA ZADRUGA BRUVNO, Bruvno, Bruvno 46</w:t>
      </w:r>
      <w:r w:rsidR="005146D8">
        <w:rPr>
          <w:sz w:val="22"/>
          <w:szCs w:val="22"/>
        </w:rPr>
        <w:t>,</w:t>
      </w:r>
      <w:r w:rsidR="00F33A48">
        <w:rPr>
          <w:sz w:val="22"/>
          <w:szCs w:val="22"/>
        </w:rPr>
        <w:t xml:space="preserve"> OIB 23972041623,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F33A48">
        <w:rPr>
          <w:sz w:val="22"/>
          <w:szCs w:val="22"/>
        </w:rPr>
        <w:t>18. rujna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F33A48">
        <w:rPr>
          <w:sz w:val="22"/>
          <w:szCs w:val="22"/>
        </w:rPr>
        <w:t>POLJOPRIVREDNA ZADRUGA BRUVNO, Bruvno, Bruvno 46, OIB 23972041623</w:t>
      </w:r>
      <w:r w:rsidR="008D103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F33A48">
        <w:rPr>
          <w:sz w:val="22"/>
          <w:szCs w:val="22"/>
        </w:rPr>
        <w:t>2.801,31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F33A48">
        <w:rPr>
          <w:sz w:val="22"/>
          <w:szCs w:val="22"/>
        </w:rPr>
        <w:t>Dušan Basta, Bruvno, Bruvno 46</w:t>
      </w:r>
      <w:r w:rsidR="00112F1F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F33A48">
        <w:rPr>
          <w:sz w:val="22"/>
          <w:szCs w:val="22"/>
        </w:rPr>
        <w:t>141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CC8" w:rsidP="00381900" w:rsidR="000B0CC8">
      <w:r>
        <w:separator/>
      </w:r>
    </w:p>
  </w:endnote>
  <w:endnote w:id="0" w:type="continuationSeparator">
    <w:p w:rsidRDefault="000B0CC8" w:rsidP="00381900" w:rsidR="000B0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CC8" w:rsidP="00381900" w:rsidR="000B0CC8">
      <w:r>
        <w:separator/>
      </w:r>
    </w:p>
  </w:footnote>
  <w:footnote w:id="0" w:type="continuationSeparator">
    <w:p w:rsidRDefault="000B0CC8" w:rsidP="00381900" w:rsidR="000B0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B0CC8"/>
    <w:rsid w:val="000C5FB6"/>
    <w:rsid w:val="00112F1F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11F65"/>
    <w:rsid w:val="0033241E"/>
    <w:rsid w:val="00381900"/>
    <w:rsid w:val="003A7D2A"/>
    <w:rsid w:val="003E4669"/>
    <w:rsid w:val="00414B48"/>
    <w:rsid w:val="004212FB"/>
    <w:rsid w:val="00445365"/>
    <w:rsid w:val="00445AD6"/>
    <w:rsid w:val="00477976"/>
    <w:rsid w:val="00486AE5"/>
    <w:rsid w:val="004D697C"/>
    <w:rsid w:val="004F1927"/>
    <w:rsid w:val="00510F67"/>
    <w:rsid w:val="005146D8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F39B6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40CEA"/>
    <w:rsid w:val="008D103F"/>
    <w:rsid w:val="00912F98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6742D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CE40E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33A48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9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39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9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9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9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9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39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9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9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9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BRUVNO</izvorni_sadrzaj>
    <derivirana_varijabla naziv="DomainObject.Predmet.ProtustrankaFormated_1">  Poljoprivredna zadruga BRUVNO</derivirana_varijabla>
  </DomainObject.Predmet.ProtustrankaFormated>
  <DomainObject.Predmet.ProtustrankaFormatedOIB>
    <izvorni_sadrzaj>  Poljoprivredna zadruga BRUVNO, OIB 23972041623</izvorni_sadrzaj>
    <derivirana_varijabla naziv="DomainObject.Predmet.ProtustrankaFormatedOIB_1">  Poljoprivredna zadruga BRUVNO, OIB 23972041623</derivirana_varijabla>
  </DomainObject.Predmet.ProtustrankaFormatedOIB>
  <DomainObject.Predmet.ProtustrankaFormatedWithAdress>
    <izvorni_sadrzaj> Poljoprivredna zadruga BRUVNO, Bruvno 46, 23440 Bruvno</izvorni_sadrzaj>
    <derivirana_varijabla naziv="DomainObject.Predmet.ProtustrankaFormatedWithAdress_1"> Poljoprivredna zadruga BRUVNO, Bruvno 46, 23440 Bruvno</derivirana_varijabla>
  </DomainObject.Predmet.ProtustrankaFormatedWithAdress>
  <DomainObject.Predmet.ProtustrankaFormatedWithAdressOIB>
    <izvorni_sadrzaj> Poljoprivredna zadruga BRUVNO, OIB 23972041623, Bruvno 46, 23440 Bruvno</izvorni_sadrzaj>
    <derivirana_varijabla naziv="DomainObject.Predmet.ProtustrankaFormatedWithAdressOIB_1"> Poljoprivredna zadruga BRUVNO, OIB 23972041623, Bruvno 46, 23440 Bruvno</derivirana_varijabla>
  </DomainObject.Predmet.ProtustrankaFormatedWithAdressOIB>
  <DomainObject.Predmet.ProtustrankaWithAdress>
    <izvorni_sadrzaj>Poljoprivredna zadruga BRUVNO Bruvno 46, 23440 Bruvno</izvorni_sadrzaj>
    <derivirana_varijabla naziv="DomainObject.Predmet.ProtustrankaWithAdress_1">Poljoprivredna zadruga BRUVNO Bruvno 46, 23440 Bruvno</derivirana_varijabla>
  </DomainObject.Predmet.ProtustrankaWithAdress>
  <DomainObject.Predmet.ProtustrankaWithAdressOIB>
    <izvorni_sadrzaj>Poljoprivredna zadruga BRUVNO, OIB 23972041623, Bruvno 46, 23440 Bruvno</izvorni_sadrzaj>
    <derivirana_varijabla naziv="DomainObject.Predmet.ProtustrankaWithAdressOIB_1">Poljoprivredna zadruga BRUVNO, OIB 23972041623, Bruvno 46, 23440 Bruvno</derivirana_varijabla>
  </DomainObject.Predmet.ProtustrankaWithAdressOIB>
  <DomainObject.Predmet.ProtustrankaNazivFormated>
    <izvorni_sadrzaj>Poljoprivredna zadruga BRUVNO</izvorni_sadrzaj>
    <derivirana_varijabla naziv="DomainObject.Predmet.ProtustrankaNazivFormated_1">Poljoprivredna zadruga BRUVNO</derivirana_varijabla>
  </DomainObject.Predmet.ProtustrankaNazivFormated>
  <DomainObject.Predmet.ProtustrankaNazivFormatedOIB>
    <izvorni_sadrzaj>Poljoprivredna zadruga BRUVNO, OIB 23972041623</izvorni_sadrzaj>
    <derivirana_varijabla naziv="DomainObject.Predmet.ProtustrankaNazivFormatedOIB_1">Poljoprivredna zadruga BRUVNO, OIB 23972041623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2801.31</izvorni_sadrzaj>
    <derivirana_varijabla naziv="DomainObject.Predmet.TrenutnaVrijednost_1">2801.31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BRUVNO</item>
    </izvorni_sadrzaj>
    <derivirana_varijabla naziv="DomainObject.Predmet.ProtuStrankaListFormated_1">
      <item>Poljoprivredna zadruga BRUVNO</item>
    </derivirana_varijabla>
  </DomainObject.Predmet.ProtuStrankaListFormated>
  <DomainObject.Predmet.ProtuStrankaListFormatedOIB>
    <izvorni_sadrzaj>
      <item>Poljoprivredna zadruga BRUVNO, OIB 23972041623</item>
    </izvorni_sadrzaj>
    <derivirana_varijabla naziv="DomainObject.Predmet.ProtuStrankaListFormatedOIB_1">
      <item>Poljoprivredna zadruga BRUVNO, OIB 23972041623</item>
    </derivirana_varijabla>
  </DomainObject.Predmet.ProtuStrankaListFormatedOIB>
  <DomainObject.Predmet.ProtuStrankaListFormatedWithAdress>
    <izvorni_sadrzaj>
      <item>Poljoprivredna zadruga BRUVNO, Bruvno 46, 23440 Bruvno</item>
    </izvorni_sadrzaj>
    <derivirana_varijabla naziv="DomainObject.Predmet.ProtuStrankaListFormatedWithAdress_1">
      <item>Poljoprivredna zadruga BRUVNO, Bruvno 46, 23440 Bruvno</item>
    </derivirana_varijabla>
  </DomainObject.Predmet.ProtuStrankaListFormatedWithAdress>
  <DomainObject.Predmet.ProtuStrankaListFormatedWithAdressOIB>
    <izvorni_sadrzaj>
      <item>Poljoprivredna zadruga BRUVNO, OIB 23972041623, Bruvno 46, 23440 Bruvno</item>
    </izvorni_sadrzaj>
    <derivirana_varijabla naziv="DomainObject.Predmet.ProtuStrankaListFormatedWithAdressOIB_1">
      <item>Poljoprivredna zadruga BRUVNO, OIB 23972041623, Bruvno 46, 23440 Bruvno</item>
    </derivirana_varijabla>
  </DomainObject.Predmet.ProtuStrankaListFormatedWithAdressOIB>
  <DomainObject.Predmet.ProtuStrankaListNazivFormated>
    <izvorni_sadrzaj>
      <item>Poljoprivredna zadruga BRUVNO</item>
    </izvorni_sadrzaj>
    <derivirana_varijabla naziv="DomainObject.Predmet.ProtuStrankaListNazivFormated_1">
      <item>Poljoprivredna zadruga BRUVNO</item>
    </derivirana_varijabla>
  </DomainObject.Predmet.ProtuStrankaListNazivFormated>
  <DomainObject.Predmet.ProtuStrankaListNazivFormatedOIB>
    <izvorni_sadrzaj>
      <item>Poljoprivredna zadruga BRUVNO, OIB 23972041623</item>
    </izvorni_sadrzaj>
    <derivirana_varijabla naziv="DomainObject.Predmet.ProtuStrankaListNazivFormatedOIB_1">
      <item>Poljoprivredna zadruga BRUVNO, OIB 23972041623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BRUVNO</izvorni_sadrzaj>
    <derivirana_varijabla naziv="DomainObject.Predmet.ProtustrankaIDrugi_1">Poljoprivredna zadruga BRUVNO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BRUVNO, OIB 23972041623, Bruvno 46, 23440 Bruvno</izvorni_sadrzaj>
    <derivirana_varijabla naziv="DomainObject.Predmet.ProtustrankaIDrugiAdressOIB_1">Poljoprivredna zadruga BRUVNO, OIB 23972041623, Bruvno 46, 23440 Bruvno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BRUVNO</item>
    </izvorni_sadrzaj>
    <derivirana_varijabla naziv="DomainObject.Predmet.SudioniciListNaziv_1">
      <item>FINA</item>
      <item>Poljoprivredna zadruga BRUVNO</item>
    </derivirana_varijabla>
  </DomainObject.Predmet.SudioniciListNaziv>
  <DomainObject.Predmet.SudioniciListAdressOIB>
    <izvorni_sadrzaj>
      <item>FINA, OIB 85821130368</item>
      <item>Poljoprivredna zadruga BRUVNO, OIB 23972041623, Bruvno 46,23440 Bruvno</item>
    </izvorni_sadrzaj>
    <derivirana_varijabla naziv="DomainObject.Predmet.SudioniciListAdressOIB_1">
      <item>FINA, OIB 85821130368</item>
      <item>Poljoprivredna zadruga BRUVNO, OIB 23972041623, Bruvno 46,23440 Bruvno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23972041623</item>
    </izvorni_sadrzaj>
    <derivirana_varijabla naziv="DomainObject.Predmet.SudioniciListNazivOIB_1">
      <item>, OIB 85821130368</item>
      <item>, OIB 23972041623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1894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2016-02-05T08:34:00Z</dcterms:created>
  <dc:creator>Danijela Markulin</dc:creator>
  <cp:lastModifiedBy>Vedrana Raspović</cp:lastModifiedBy>
  <cp:lastPrinted>2016-02-05T08:31:00Z</cp:lastPrinted>
  <dcterms:modified xmlns:xsi="http://www.w3.org/2001/XMLSchema-instance" xsi:type="dcterms:W3CDTF">2016-02-11T09:56:00Z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