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4ef6" w14:paraId="a134ef6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4A2F62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St-4132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4961A0">
        <w:rPr>
          <w:rFonts w:hAnsi="Times New Roman" w:ascii="Times New Roman"/>
          <w:sz w:val="24"/>
          <w:szCs w:val="24"/>
        </w:rPr>
        <w:t>stečajnog postupka nad dužnikom MALA RADIONICA BUBU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961A0">
        <w:rPr>
          <w:rFonts w:cs="Times New Roman" w:eastAsia="Times New Roman" w:hAnsi="Times New Roman" w:ascii="Times New Roman"/>
          <w:sz w:val="24"/>
          <w:szCs w:val="24"/>
          <w:lang w:eastAsia="hr-HR"/>
        </w:rPr>
        <w:t>Avenija Marina Držića 68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961A0">
        <w:rPr>
          <w:rFonts w:cs="Times New Roman" w:eastAsia="Times New Roman" w:hAnsi="Times New Roman" w:ascii="Times New Roman"/>
          <w:sz w:val="24"/>
          <w:szCs w:val="24"/>
          <w:lang w:eastAsia="hr-HR"/>
        </w:rPr>
        <w:t>82231857418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EA6877">
        <w:rPr>
          <w:rFonts w:hAnsi="Times New Roman" w:ascii="Times New Roman"/>
          <w:sz w:val="24"/>
          <w:szCs w:val="24"/>
        </w:rPr>
        <w:t>MALA RADIONICA BUBU j.</w:t>
      </w:r>
      <w:r w:rsidR="00EA687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A687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Avenija Marina Držića 68</w:t>
      </w:r>
      <w:r w:rsidR="00EA687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6877">
        <w:rPr>
          <w:rFonts w:cs="Times New Roman" w:eastAsia="Times New Roman" w:hAnsi="Times New Roman" w:ascii="Times New Roman"/>
          <w:sz w:val="24"/>
          <w:szCs w:val="24"/>
          <w:lang w:eastAsia="hr-HR"/>
        </w:rPr>
        <w:t>82231857418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97947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97947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97947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Samobor, Sunčani put 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6877">
        <w:rPr>
          <w:rFonts w:hAnsi="Times New Roman" w:ascii="Times New Roman"/>
          <w:sz w:val="24"/>
          <w:szCs w:val="24"/>
        </w:rPr>
        <w:t>MALA RADIONICA BUBU j.</w:t>
      </w:r>
      <w:r w:rsidR="00EA687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A687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Avenija Marina Držića 68</w:t>
      </w:r>
      <w:r w:rsidR="00EA687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6877">
        <w:rPr>
          <w:rFonts w:cs="Times New Roman" w:eastAsia="Times New Roman" w:hAnsi="Times New Roman" w:ascii="Times New Roman"/>
          <w:sz w:val="24"/>
          <w:szCs w:val="24"/>
          <w:lang w:eastAsia="hr-HR"/>
        </w:rPr>
        <w:t>82231857418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F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902E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4A2F62">
      <w:rPr>
        <w:rFonts w:cs="Times New Roman" w:hAnsi="Times New Roman" w:ascii="Times New Roman"/>
        <w:sz w:val="24"/>
        <w:szCs w:val="24"/>
      </w:rPr>
      <w:t>St-4132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4961A0"/>
    <w:rsid w:val="004A2F62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56F3"/>
    <w:rsid w:val="00725F4E"/>
    <w:rsid w:val="00741A2B"/>
    <w:rsid w:val="00786829"/>
    <w:rsid w:val="007A4ACA"/>
    <w:rsid w:val="007B6B18"/>
    <w:rsid w:val="007D0B34"/>
    <w:rsid w:val="007E6352"/>
    <w:rsid w:val="00892540"/>
    <w:rsid w:val="008A6F6E"/>
    <w:rsid w:val="008F5778"/>
    <w:rsid w:val="008F6F09"/>
    <w:rsid w:val="009121FB"/>
    <w:rsid w:val="009902E9"/>
    <w:rsid w:val="00995051"/>
    <w:rsid w:val="009D11BC"/>
    <w:rsid w:val="009D675B"/>
    <w:rsid w:val="009F05F6"/>
    <w:rsid w:val="00AA2ED9"/>
    <w:rsid w:val="00AC26B4"/>
    <w:rsid w:val="00AD5AA5"/>
    <w:rsid w:val="00AF57A8"/>
    <w:rsid w:val="00B7104D"/>
    <w:rsid w:val="00B74833"/>
    <w:rsid w:val="00C12987"/>
    <w:rsid w:val="00C404E2"/>
    <w:rsid w:val="00C7657B"/>
    <w:rsid w:val="00C87A74"/>
    <w:rsid w:val="00C95EF7"/>
    <w:rsid w:val="00CF2481"/>
    <w:rsid w:val="00D10399"/>
    <w:rsid w:val="00D65FCE"/>
    <w:rsid w:val="00D97947"/>
    <w:rsid w:val="00DA53A3"/>
    <w:rsid w:val="00DF5183"/>
    <w:rsid w:val="00E45F86"/>
    <w:rsid w:val="00E605B5"/>
    <w:rsid w:val="00EA6877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2E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02E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02E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02E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2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02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02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02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4132</izvorni_sadrzaj>
    <derivirana_varijabla naziv="DomainObject.Predmet.Broj_1">4132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St-4132/2016</izvorni_sadrzaj>
    <derivirana_varijabla naziv="DomainObject.Predmet.OznakaBroj_1">St-4132/2016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RADIONICA BUBU j.d.o.o.</izvorni_sadrzaj>
    <derivirana_varijabla naziv="DomainObject.Predmet.ProtustrankaFormated_1">  MALA RADIONICA BUBU j.d.o.o.</derivirana_varijabla>
  </DomainObject.Predmet.ProtustrankaFormated>
  <DomainObject.Predmet.ProtustrankaFormatedOIB>
    <izvorni_sadrzaj>  MALA RADIONICA BUBU j.d.o.o., OIB 82231857418</izvorni_sadrzaj>
    <derivirana_varijabla naziv="DomainObject.Predmet.ProtustrankaFormatedOIB_1">  MALA RADIONICA BUBU j.d.o.o., OIB 82231857418</derivirana_varijabla>
  </DomainObject.Predmet.ProtustrankaFormatedOIB>
  <DomainObject.Predmet.ProtustrankaFormatedWithAdress>
    <izvorni_sadrzaj> MALA RADIONICA BUBU j.d.o.o., Avenija Marina Držića 68, 10000 Zagreb</izvorni_sadrzaj>
    <derivirana_varijabla naziv="DomainObject.Predmet.ProtustrankaFormatedWithAdress_1"> MALA RADIONICA BUBU j.d.o.o., Avenija Marina Držića 68, 10000 Zagreb</derivirana_varijabla>
  </DomainObject.Predmet.ProtustrankaFormatedWithAdress>
  <DomainObject.Predmet.ProtustrankaFormatedWithAdressOIB>
    <izvorni_sadrzaj> MALA RADIONICA BUBU j.d.o.o., OIB 82231857418, Avenija Marina Držića 68, 10000 Zagreb</izvorni_sadrzaj>
    <derivirana_varijabla naziv="DomainObject.Predmet.ProtustrankaFormatedWithAdressOIB_1"> MALA RADIONICA BUBU j.d.o.o., OIB 82231857418, Avenija Marina Držića 68, 10000 Zagreb</derivirana_varijabla>
  </DomainObject.Predmet.ProtustrankaFormatedWithAdressOIB>
  <DomainObject.Predmet.ProtustrankaWithAdress>
    <izvorni_sadrzaj>MALA RADIONICA BUBU j.d.o.o. Avenija Marina Držića 68, 10000 Zagreb</izvorni_sadrzaj>
    <derivirana_varijabla naziv="DomainObject.Predmet.ProtustrankaWithAdress_1">MALA RADIONICA BUBU j.d.o.o. Avenija Marina Držića 68, 10000 Zagreb</derivirana_varijabla>
  </DomainObject.Predmet.ProtustrankaWithAdress>
  <DomainObject.Predmet.ProtustrankaWithAdressOIB>
    <izvorni_sadrzaj>MALA RADIONICA BUBU j.d.o.o., OIB 82231857418, Avenija Marina Držića 68, 10000 Zagreb</izvorni_sadrzaj>
    <derivirana_varijabla naziv="DomainObject.Predmet.ProtustrankaWithAdressOIB_1">MALA RADIONICA BUBU j.d.o.o., OIB 82231857418, Avenija Marina Držića 68, 10000 Zagreb</derivirana_varijabla>
  </DomainObject.Predmet.ProtustrankaWithAdressOIB>
  <DomainObject.Predmet.ProtustrankaNazivFormated>
    <izvorni_sadrzaj>MALA RADIONICA BUBU j.d.o.o.</izvorni_sadrzaj>
    <derivirana_varijabla naziv="DomainObject.Predmet.ProtustrankaNazivFormated_1">MALA RADIONICA BUBU j.d.o.o.</derivirana_varijabla>
  </DomainObject.Predmet.ProtustrankaNazivFormated>
  <DomainObject.Predmet.ProtustrankaNazivFormatedOIB>
    <izvorni_sadrzaj>MALA RADIONICA BUBU j.d.o.o., OIB 82231857418</izvorni_sadrzaj>
    <derivirana_varijabla naziv="DomainObject.Predmet.ProtustrankaNazivFormatedOIB_1">MALA RADIONICA BUBU j.d.o.o., OIB 82231857418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RADIONICA BUBU j.d.o.o.</item>
    </izvorni_sadrzaj>
    <derivirana_varijabla naziv="DomainObject.Predmet.ProtuStrankaListFormated_1">
      <item>MALA RADIONICA BUBU j.d.o.o.</item>
    </derivirana_varijabla>
  </DomainObject.Predmet.ProtuStrankaListFormated>
  <DomainObject.Predmet.ProtuStrankaListFormatedOIB>
    <izvorni_sadrzaj>
      <item>MALA RADIONICA BUBU j.d.o.o., OIB 82231857418</item>
    </izvorni_sadrzaj>
    <derivirana_varijabla naziv="DomainObject.Predmet.ProtuStrankaListFormatedOIB_1">
      <item>MALA RADIONICA BUBU j.d.o.o., OIB 82231857418</item>
    </derivirana_varijabla>
  </DomainObject.Predmet.ProtuStrankaListFormatedOIB>
  <DomainObject.Predmet.ProtuStrankaListFormatedWithAdress>
    <izvorni_sadrzaj>
      <item>MALA RADIONICA BUBU j.d.o.o., Avenija Marina Držića 68, 10000 Zagreb</item>
    </izvorni_sadrzaj>
    <derivirana_varijabla naziv="DomainObject.Predmet.ProtuStrankaListFormatedWithAdress_1">
      <item>MALA RADIONICA BUBU j.d.o.o., Avenija Marina Držića 68, 10000 Zagreb</item>
    </derivirana_varijabla>
  </DomainObject.Predmet.ProtuStrankaListFormatedWithAdress>
  <DomainObject.Predmet.ProtuStrankaListFormatedWithAdressOIB>
    <izvorni_sadrzaj>
      <item>MALA RADIONICA BUBU j.d.o.o., OIB 82231857418, Avenija Marina Držića 68, 10000 Zagreb</item>
    </izvorni_sadrzaj>
    <derivirana_varijabla naziv="DomainObject.Predmet.ProtuStrankaListFormatedWithAdressOIB_1">
      <item>MALA RADIONICA BUBU j.d.o.o., OIB 82231857418, Avenija Marina Držića 68, 10000 Zagreb</item>
    </derivirana_varijabla>
  </DomainObject.Predmet.ProtuStrankaListFormatedWithAdressOIB>
  <DomainObject.Predmet.ProtuStrankaListNazivFormated>
    <izvorni_sadrzaj>
      <item>MALA RADIONICA BUBU j.d.o.o.</item>
    </izvorni_sadrzaj>
    <derivirana_varijabla naziv="DomainObject.Predmet.ProtuStrankaListNazivFormated_1">
      <item>MALA RADIONICA BUBU j.d.o.o.</item>
    </derivirana_varijabla>
  </DomainObject.Predmet.ProtuStrankaListNazivFormated>
  <DomainObject.Predmet.ProtuStrankaListNazivFormatedOIB>
    <izvorni_sadrzaj>
      <item>MALA RADIONICA BUBU j.d.o.o., OIB 82231857418</item>
    </izvorni_sadrzaj>
    <derivirana_varijabla naziv="DomainObject.Predmet.ProtuStrankaListNazivFormatedOIB_1">
      <item>MALA RADIONICA BUBU j.d.o.o., OIB 82231857418</item>
    </derivirana_varijabla>
  </DomainObject.Predmet.ProtuStrankaListNazivFormatedOIB>
  <DomainObject.Predmet.OstaliListFormated>
    <izvorni_sadrzaj>
      <item>Ljiljana Tuškan-Turković</item>
    </izvorni_sadrzaj>
    <derivirana_varijabla naziv="DomainObject.Predmet.OstaliListFormated_1">
      <item>Ljiljana Tuškan-Turković</item>
    </derivirana_varijabla>
  </DomainObject.Predmet.OstaliListFormated>
  <DomainObject.Predmet.OstaliListFormatedOIB>
    <izvorni_sadrzaj>
      <item>Ljiljana Tuškan-Turković, OIB 10663965881</item>
    </izvorni_sadrzaj>
    <derivirana_varijabla naziv="DomainObject.Predmet.OstaliListFormatedOIB_1">
      <item>Ljiljana Tuškan-Turković, OIB 10663965881</item>
    </derivirana_varijabla>
  </DomainObject.Predmet.OstaliListFormatedOIB>
  <DomainObject.Predmet.OstaliListFormatedWithAdress>
    <izvorni_sadrzaj>
      <item>Ljiljana Tuškan-Turković, Avenija Marina Držića 68, 10000 Zagreb</item>
    </izvorni_sadrzaj>
    <derivirana_varijabla naziv="DomainObject.Predmet.OstaliListFormatedWithAdress_1">
      <item>Ljiljana Tuškan-Turković, Avenija Marina Držića 68, 10000 Zagreb</item>
    </derivirana_varijabla>
  </DomainObject.Predmet.OstaliListFormatedWithAdress>
  <DomainObject.Predmet.OstaliListFormatedWithAdressOIB>
    <izvorni_sadrzaj>
      <item>Ljiljana Tuškan-Turković, OIB 10663965881, Avenija Marina Držića 68, 10000 Zagreb</item>
    </izvorni_sadrzaj>
    <derivirana_varijabla naziv="DomainObject.Predmet.OstaliListFormatedWithAdressOIB_1">
      <item>Ljiljana Tuškan-Turković, OIB 10663965881, Avenija Marina Držića 68, 10000 Zagreb</item>
    </derivirana_varijabla>
  </DomainObject.Predmet.OstaliListFormatedWithAdressOIB>
  <DomainObject.Predmet.OstaliListNazivFormated>
    <izvorni_sadrzaj>
      <item>Ljiljana Tuškan-Turković</item>
    </izvorni_sadrzaj>
    <derivirana_varijabla naziv="DomainObject.Predmet.OstaliListNazivFormated_1">
      <item>Ljiljana Tuškan-Turković</item>
    </derivirana_varijabla>
  </DomainObject.Predmet.OstaliListNazivFormated>
  <DomainObject.Predmet.OstaliListNazivFormatedOIB>
    <izvorni_sadrzaj>
      <item>Ljiljana Tuškan-Turković, OIB 10663965881</item>
    </izvorni_sadrzaj>
    <derivirana_varijabla naziv="DomainObject.Predmet.OstaliListNazivFormatedOIB_1">
      <item>Ljiljana Tuškan-Turković, OIB 10663965881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RADIONICA BUBU j.d.o.o.</izvorni_sadrzaj>
    <derivirana_varijabla naziv="DomainObject.Predmet.ProtustrankaIDrugi_1">MALA RADIONICA BUBU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RADIONICA BUBU j.d.o.o., OIB 82231857418, Avenija Marina Držića 68, 10000 Zagreb</izvorni_sadrzaj>
    <derivirana_varijabla naziv="DomainObject.Predmet.ProtustrankaIDrugiAdressOIB_1">MALA RADIONICA BUBU j.d.o.o., OIB 82231857418, Avenija Marina Držića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RADIONICA BUBU j.d.o.o.</item>
      <item>Ljiljana Tuškan-Turković</item>
    </izvorni_sadrzaj>
    <derivirana_varijabla naziv="DomainObject.Predmet.SudioniciListNaziv_1">
      <item>FINA Regionalni centar Zagreb</item>
      <item>MALA RADIONICA BUBU j.d.o.o.</item>
      <item>Ljiljana Tuškan-Turković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RADIONICA BUBU j.d.o.o., OIB 82231857418, Avenija Marina Držića 68,10000 Zagreb</item>
      <item>Ljiljana Tuškan-Turković, OIB 10663965881, Avenija Marina Držića 68,10000 Zagreb</item>
    </izvorni_sadrzaj>
    <derivirana_varijabla naziv="DomainObject.Predmet.SudioniciListAdressOIB_1">
      <item>FINA Regionalni centar Zagreb, OIB 85821130368, Trg svibanjskih žrtava 1995. 1,10000 Zagreb</item>
      <item>MALA RADIONICA BUBU j.d.o.o., OIB 82231857418, Avenija Marina Držića 68,10000 Zagreb</item>
      <item>Ljiljana Tuškan-Turković, OIB 10663965881, Avenija Marina Držića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82231857418</item>
      <item>, OIB 10663965881</item>
    </izvorni_sadrzaj>
    <derivirana_varijabla naziv="DomainObject.Predmet.SudioniciListNazivOIB_1">
      <item>, OIB 85821130368</item>
      <item>, OIB 82231857418</item>
      <item>, OIB 10663965881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2532</properties:Characters>
  <properties:Lines>85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2016-11-23T12:26:00Z</dcterms:created>
  <dc:creator>Teuta Klinžić Zajec</dc:creator>
  <cp:lastModifiedBy>Teuta Klinžić Zajec</cp:lastModifiedBy>
  <cp:lastPrinted>2016-11-23T12:38:00Z</cp:lastPrinted>
  <dcterms:modified xmlns:xsi="http://www.w3.org/2001/XMLSchema-instance" xsi:type="dcterms:W3CDTF">2016-11-23T12:43:00Z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