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9ef1" w14:paraId="b389ef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125923">
        <w:t>4720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125923">
        <w:t>4720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125923">
        <w:t xml:space="preserve">RSH-PROMET d.o.o. za prijevoz, trgovinu i usluge, Zagreb (Grad Zagreb),  </w:t>
      </w:r>
      <w:proofErr w:type="spellStart"/>
      <w:r w:rsidR="00125923">
        <w:t>Jarek</w:t>
      </w:r>
      <w:proofErr w:type="spellEnd"/>
      <w:r w:rsidR="00125923">
        <w:t xml:space="preserve"> donji 4, OIB: </w:t>
      </w:r>
      <w:proofErr w:type="spellStart"/>
      <w:r w:rsidR="00125923">
        <w:t>19070176886</w:t>
      </w:r>
      <w:proofErr w:type="spellEnd"/>
      <w:r w:rsidR="009D16E5">
        <w:t>.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766090">
        <w:t xml:space="preserve"> </w:t>
      </w:r>
      <w:proofErr w:type="spellStart"/>
      <w:r w:rsidR="00125923">
        <w:t>545.366</w:t>
      </w:r>
      <w:proofErr w:type="spellEnd"/>
      <w:r w:rsidR="00125923">
        <w:t>,</w:t>
      </w:r>
      <w:proofErr w:type="spellStart"/>
      <w:r w:rsidR="00125923">
        <w:t>59</w:t>
      </w:r>
      <w:proofErr w:type="spellEnd"/>
      <w:r w:rsidR="00510F16">
        <w:t xml:space="preserve"> </w:t>
      </w:r>
      <w:r w:rsidR="00440570">
        <w:t>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25923">
        <w:t xml:space="preserve">1. ožujka </w:t>
      </w:r>
      <w:proofErr w:type="spellStart"/>
      <w:r w:rsidR="00F812ED">
        <w:t>2016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2DC5"/>
    <w:rsid w:val="00024B2E"/>
    <w:rsid w:val="00031931"/>
    <w:rsid w:val="00054EEE"/>
    <w:rsid w:val="00060B81"/>
    <w:rsid w:val="00097A55"/>
    <w:rsid w:val="000A40E7"/>
    <w:rsid w:val="000C26C7"/>
    <w:rsid w:val="000E6EBD"/>
    <w:rsid w:val="001103A3"/>
    <w:rsid w:val="00114EAD"/>
    <w:rsid w:val="00125923"/>
    <w:rsid w:val="0015004B"/>
    <w:rsid w:val="00185571"/>
    <w:rsid w:val="001E50FB"/>
    <w:rsid w:val="001E7801"/>
    <w:rsid w:val="001F272A"/>
    <w:rsid w:val="001F6933"/>
    <w:rsid w:val="00205133"/>
    <w:rsid w:val="002054E3"/>
    <w:rsid w:val="00230A63"/>
    <w:rsid w:val="0023234B"/>
    <w:rsid w:val="002626F3"/>
    <w:rsid w:val="00262995"/>
    <w:rsid w:val="00263D6D"/>
    <w:rsid w:val="00264D19"/>
    <w:rsid w:val="00297E94"/>
    <w:rsid w:val="002F1E46"/>
    <w:rsid w:val="00302DB9"/>
    <w:rsid w:val="00303501"/>
    <w:rsid w:val="0031093C"/>
    <w:rsid w:val="00325398"/>
    <w:rsid w:val="003521B1"/>
    <w:rsid w:val="00372D1E"/>
    <w:rsid w:val="0038246E"/>
    <w:rsid w:val="003C1DDC"/>
    <w:rsid w:val="003D35F9"/>
    <w:rsid w:val="003E3A15"/>
    <w:rsid w:val="004006C6"/>
    <w:rsid w:val="00413F4C"/>
    <w:rsid w:val="004234FE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F3962"/>
    <w:rsid w:val="00503E0B"/>
    <w:rsid w:val="00510F16"/>
    <w:rsid w:val="005150F4"/>
    <w:rsid w:val="005241B0"/>
    <w:rsid w:val="0053446F"/>
    <w:rsid w:val="00562FA8"/>
    <w:rsid w:val="00572798"/>
    <w:rsid w:val="00576133"/>
    <w:rsid w:val="00590AEF"/>
    <w:rsid w:val="00591994"/>
    <w:rsid w:val="005A0039"/>
    <w:rsid w:val="005B06CF"/>
    <w:rsid w:val="005D476D"/>
    <w:rsid w:val="005E4AB8"/>
    <w:rsid w:val="005F0073"/>
    <w:rsid w:val="005F4627"/>
    <w:rsid w:val="00614405"/>
    <w:rsid w:val="006219A7"/>
    <w:rsid w:val="00627F6A"/>
    <w:rsid w:val="0064457C"/>
    <w:rsid w:val="006450C0"/>
    <w:rsid w:val="00657B8E"/>
    <w:rsid w:val="006D4A58"/>
    <w:rsid w:val="00701DD9"/>
    <w:rsid w:val="007225E1"/>
    <w:rsid w:val="00752EEB"/>
    <w:rsid w:val="00766090"/>
    <w:rsid w:val="007B5AFD"/>
    <w:rsid w:val="007C6FB0"/>
    <w:rsid w:val="007D5A5D"/>
    <w:rsid w:val="007F59AE"/>
    <w:rsid w:val="008155EE"/>
    <w:rsid w:val="00860E7C"/>
    <w:rsid w:val="008613BD"/>
    <w:rsid w:val="00863025"/>
    <w:rsid w:val="00871F01"/>
    <w:rsid w:val="008D5089"/>
    <w:rsid w:val="00916786"/>
    <w:rsid w:val="00920CA0"/>
    <w:rsid w:val="009418A6"/>
    <w:rsid w:val="009419D8"/>
    <w:rsid w:val="00975CC6"/>
    <w:rsid w:val="009B1875"/>
    <w:rsid w:val="009D16E5"/>
    <w:rsid w:val="009E5982"/>
    <w:rsid w:val="00A3406F"/>
    <w:rsid w:val="00A71431"/>
    <w:rsid w:val="00AA13CA"/>
    <w:rsid w:val="00AA5A3D"/>
    <w:rsid w:val="00AC39EC"/>
    <w:rsid w:val="00AC4528"/>
    <w:rsid w:val="00AD027A"/>
    <w:rsid w:val="00AD30A3"/>
    <w:rsid w:val="00AE0315"/>
    <w:rsid w:val="00AF08CF"/>
    <w:rsid w:val="00B07C12"/>
    <w:rsid w:val="00B63F00"/>
    <w:rsid w:val="00B82F18"/>
    <w:rsid w:val="00B8496C"/>
    <w:rsid w:val="00BB7725"/>
    <w:rsid w:val="00C26753"/>
    <w:rsid w:val="00C307EB"/>
    <w:rsid w:val="00C3490F"/>
    <w:rsid w:val="00C56650"/>
    <w:rsid w:val="00C836B9"/>
    <w:rsid w:val="00C958E9"/>
    <w:rsid w:val="00CE7362"/>
    <w:rsid w:val="00D01B78"/>
    <w:rsid w:val="00D11D56"/>
    <w:rsid w:val="00D341A4"/>
    <w:rsid w:val="00D419EB"/>
    <w:rsid w:val="00D439E7"/>
    <w:rsid w:val="00D66226"/>
    <w:rsid w:val="00D84142"/>
    <w:rsid w:val="00DA1DA3"/>
    <w:rsid w:val="00DC5E6C"/>
    <w:rsid w:val="00DD4625"/>
    <w:rsid w:val="00E16172"/>
    <w:rsid w:val="00E313F3"/>
    <w:rsid w:val="00E60025"/>
    <w:rsid w:val="00E66941"/>
    <w:rsid w:val="00E87398"/>
    <w:rsid w:val="00EA462C"/>
    <w:rsid w:val="00EC3302"/>
    <w:rsid w:val="00ED6AA8"/>
    <w:rsid w:val="00EE31B5"/>
    <w:rsid w:val="00F034D3"/>
    <w:rsid w:val="00F100EF"/>
    <w:rsid w:val="00F371B8"/>
    <w:rsid w:val="00F812ED"/>
    <w:rsid w:val="00F81928"/>
    <w:rsid w:val="00FB50B9"/>
    <w:rsid w:val="00FD45CA"/>
    <w:rsid w:val="00FD78CF"/>
    <w:rsid w:val="00FE5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4720</izvorni_sadrzaj>
    <derivirana_varijabla naziv="DomainObject.Predmet.Broj_1">4720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St-4720/2015</izvorni_sadrzaj>
    <derivirana_varijabla naziv="DomainObject.Predmet.OznakaBroj_1">St-4720/2015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RSH-PROMET d.o.o. zastupanog po punomoćniku Ratko Hlašć</izvorni_sadrzaj>
    <derivirana_varijabla naziv="DomainObject.Predmet.ProtustrankaFormated_1">  RSH-PROMET d.o.o. zastupanog po punomoćniku Ratko Hlašć</derivirana_varijabla>
  </DomainObject.Predmet.ProtustrankaFormated>
  <DomainObject.Predmet.ProtustrankaFormatedOIB>
    <izvorni_sadrzaj>  RSH-PROMET d.o.o., OIB 19070176886 zastupanog po punomoćniku Ratko Hlašć</izvorni_sadrzaj>
    <derivirana_varijabla naziv="DomainObject.Predmet.ProtustrankaFormatedOIB_1">  RSH-PROMET d.o.o., OIB 19070176886 zastupanog po punomoćniku Ratko Hlašć</derivirana_varijabla>
  </DomainObject.Predmet.ProtustrankaFormatedOIB>
  <DomainObject.Predmet.ProtustrankaFormatedWithAdress>
    <izvorni_sadrzaj> RSH-PROMET d.o.o., Jarek donji 4, 10000 Zagreb zastupanog po punomoćniku Ratko Hlašć</izvorni_sadrzaj>
    <derivirana_varijabla naziv="DomainObject.Predmet.ProtustrankaFormatedWithAdress_1"> RSH-PROMET d.o.o., Jarek donji 4, 10000 Zagreb zastupanog po punomoćniku Ratko Hlašć</derivirana_varijabla>
  </DomainObject.Predmet.ProtustrankaFormatedWithAdress>
  <DomainObject.Predmet.ProtustrankaFormatedWithAdressOIB>
    <izvorni_sadrzaj> RSH-PROMET d.o.o., OIB 19070176886, Jarek donji 4, 10000 Zagreb zastupanog po punomoćniku Ratko Hlašć</izvorni_sadrzaj>
    <derivirana_varijabla naziv="DomainObject.Predmet.ProtustrankaFormatedWithAdressOIB_1"> RSH-PROMET d.o.o., OIB 19070176886, Jarek donji 4, 10000 Zagreb zastupanog po punomoćniku Ratko Hlašć</derivirana_varijabla>
  </DomainObject.Predmet.ProtustrankaFormatedWithAdressOIB>
  <DomainObject.Predmet.ProtustrankaWithAdress>
    <izvorni_sadrzaj>RSH-PROMET d.o.o. Jarek donji 4, 10000 Zagreb</izvorni_sadrzaj>
    <derivirana_varijabla naziv="DomainObject.Predmet.ProtustrankaWithAdress_1">RSH-PROMET d.o.o. Jarek donji 4, 10000 Zagreb</derivirana_varijabla>
  </DomainObject.Predmet.ProtustrankaWithAdress>
  <DomainObject.Predmet.ProtustrankaWithAdressOIB>
    <izvorni_sadrzaj>RSH-PROMET d.o.o., OIB 19070176886, Jarek donji 4, 10000 Zagreb</izvorni_sadrzaj>
    <derivirana_varijabla naziv="DomainObject.Predmet.ProtustrankaWithAdressOIB_1">RSH-PROMET d.o.o., OIB 19070176886, Jarek donji 4, 10000 Zagreb</derivirana_varijabla>
  </DomainObject.Predmet.ProtustrankaWithAdressOIB>
  <DomainObject.Predmet.ProtustrankaNazivFormated>
    <izvorni_sadrzaj>RSH-PROMET d.o.o.</izvorni_sadrzaj>
    <derivirana_varijabla naziv="DomainObject.Predmet.ProtustrankaNazivFormated_1">RSH-PROMET d.o.o.</derivirana_varijabla>
  </DomainObject.Predmet.ProtustrankaNazivFormated>
  <DomainObject.Predmet.ProtustrankaNazivFormatedOIB>
    <izvorni_sadrzaj>RSH-PROMET d.o.o., OIB 19070176886</izvorni_sadrzaj>
    <derivirana_varijabla naziv="DomainObject.Predmet.ProtustrankaNazivFormatedOIB_1">RSH-PROMET d.o.o., OIB 19070176886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RSH-PROMET d.o.o. zastupanog po punomoćniku Ratko Hlašć</item>
    </izvorni_sadrzaj>
    <derivirana_varijabla naziv="DomainObject.Predmet.ProtuStrankaListFormated_1">
      <item>RSH-PROMET d.o.o. zastupanog po punomoćniku Ratko Hlašć</item>
    </derivirana_varijabla>
  </DomainObject.Predmet.ProtuStrankaListFormated>
  <DomainObject.Predmet.ProtuStrankaListFormatedOIB>
    <izvorni_sadrzaj>
      <item>RSH-PROMET d.o.o., OIB 19070176886 zastupanog po punomoćniku Ratko Hlašć</item>
    </izvorni_sadrzaj>
    <derivirana_varijabla naziv="DomainObject.Predmet.ProtuStrankaListFormatedOIB_1">
      <item>RSH-PROMET d.o.o., OIB 19070176886 zastupanog po punomoćniku Ratko Hlašć</item>
    </derivirana_varijabla>
  </DomainObject.Predmet.ProtuStrankaListFormatedOIB>
  <DomainObject.Predmet.ProtuStrankaListFormatedWithAdress>
    <izvorni_sadrzaj>
      <item>RSH-PROMET d.o.o., Jarek donji 4, 10000 Zagreb zastupanog po punomoćniku Ratko Hlašć</item>
    </izvorni_sadrzaj>
    <derivirana_varijabla naziv="DomainObject.Predmet.ProtuStrankaListFormatedWithAdress_1">
      <item>RSH-PROMET d.o.o., Jarek donji 4, 10000 Zagreb zastupanog po punomoćniku Ratko Hlašć</item>
    </derivirana_varijabla>
  </DomainObject.Predmet.ProtuStrankaListFormatedWithAdress>
  <DomainObject.Predmet.ProtuStrankaListFormatedWithAdressOIB>
    <izvorni_sadrzaj>
      <item>RSH-PROMET d.o.o., OIB 19070176886, Jarek donji 4, 10000 Zagreb zastupanog po punomoćniku Ratko Hlašć</item>
    </izvorni_sadrzaj>
    <derivirana_varijabla naziv="DomainObject.Predmet.ProtuStrankaListFormatedWithAdressOIB_1">
      <item>RSH-PROMET d.o.o., OIB 19070176886, Jarek donji 4, 10000 Zagreb zastupanog po punomoćniku Ratko Hlašć</item>
    </derivirana_varijabla>
  </DomainObject.Predmet.ProtuStrankaListFormatedWithAdressOIB>
  <DomainObject.Predmet.ProtuStrankaListNazivFormated>
    <izvorni_sadrzaj>
      <item>RSH-PROMET d.o.o.</item>
    </izvorni_sadrzaj>
    <derivirana_varijabla naziv="DomainObject.Predmet.ProtuStrankaListNazivFormated_1">
      <item>RSH-PROMET d.o.o.</item>
    </derivirana_varijabla>
  </DomainObject.Predmet.ProtuStrankaListNazivFormated>
  <DomainObject.Predmet.ProtuStrankaListNazivFormatedOIB>
    <izvorni_sadrzaj>
      <item>RSH-PROMET d.o.o., OIB 19070176886</item>
    </izvorni_sadrzaj>
    <derivirana_varijabla naziv="DomainObject.Predmet.ProtuStrankaListNazivFormatedOIB_1">
      <item>RSH-PROMET d.o.o., OIB 19070176886</item>
    </derivirana_varijabla>
  </DomainObject.Predmet.ProtuStrankaListNazivFormatedOIB>
  <DomainObject.Predmet.OstaliListFormated>
    <izvorni_sadrzaj>
      <item>Ratko Hlašć punomoćnik sudionika u postupku RSH-PROMET d.o.o.</item>
    </izvorni_sadrzaj>
    <derivirana_varijabla naziv="DomainObject.Predmet.OstaliListFormated_1">
      <item>Ratko Hlašć punomoćnik sudionika u postupku RSH-PROMET d.o.o.</item>
    </derivirana_varijabla>
  </DomainObject.Predmet.OstaliListFormated>
  <DomainObject.Predmet.OstaliListFormatedOIB>
    <izvorni_sadrzaj>
      <item>Ratko Hlašć, OIB 97553875064 punomoćnik sudionika u postupku RSH-PROMET d.o.o.</item>
    </izvorni_sadrzaj>
    <derivirana_varijabla naziv="DomainObject.Predmet.OstaliListFormatedOIB_1">
      <item>Ratko Hlašć, OIB 97553875064 punomoćnik sudionika u postupku RSH-PROMET d.o.o.</item>
    </derivirana_varijabla>
  </DomainObject.Predmet.OstaliListFormatedOIB>
  <DomainObject.Predmet.OstaliListFormatedWithAdress>
    <izvorni_sadrzaj>
      <item>Ratko Hlašć, Jarek Donji 4, 10000 Zagreb punomoćnik sudionika u postupku RSH-PROMET d.o.o.</item>
    </izvorni_sadrzaj>
    <derivirana_varijabla naziv="DomainObject.Predmet.OstaliListFormatedWithAdress_1">
      <item>Ratko Hlašć, Jarek Donji 4, 10000 Zagreb punomoćnik sudionika u postupku RSH-PROMET d.o.o.</item>
    </derivirana_varijabla>
  </DomainObject.Predmet.OstaliListFormatedWithAdress>
  <DomainObject.Predmet.OstaliListFormatedWithAdressOIB>
    <izvorni_sadrzaj>
      <item>Ratko Hlašć, OIB 97553875064, Jarek Donji 4, 10000 Zagreb punomoćnik sudionika u postupku RSH-PROMET d.o.o.</item>
    </izvorni_sadrzaj>
    <derivirana_varijabla naziv="DomainObject.Predmet.OstaliListFormatedWithAdressOIB_1">
      <item>Ratko Hlašć, OIB 97553875064, Jarek Donji 4, 10000 Zagreb punomoćnik sudionika u postupku RSH-PROMET d.o.o.</item>
    </derivirana_varijabla>
  </DomainObject.Predmet.OstaliListFormatedWithAdressOIB>
  <DomainObject.Predmet.OstaliListNazivFormated>
    <izvorni_sadrzaj>
      <item>Ratko Hlašć</item>
    </izvorni_sadrzaj>
    <derivirana_varijabla naziv="DomainObject.Predmet.OstaliListNazivFormated_1">
      <item>Ratko Hlašć</item>
    </derivirana_varijabla>
  </DomainObject.Predmet.OstaliListNazivFormated>
  <DomainObject.Predmet.OstaliListNazivFormatedOIB>
    <izvorni_sadrzaj>
      <item>Ratko Hlašć, OIB 97553875064</item>
    </izvorni_sadrzaj>
    <derivirana_varijabla naziv="DomainObject.Predmet.OstaliListNazivFormatedOIB_1">
      <item>Ratko Hlašć, OIB 97553875064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RSH-PROMET d.o.o.</izvorni_sadrzaj>
    <derivirana_varijabla naziv="DomainObject.Predmet.ProtustrankaIDrugi_1">RSH-PROMET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RSH-PROMET d.o.o., OIB 19070176886, Jarek donji 4, 10000 Zagreb</izvorni_sadrzaj>
    <derivirana_varijabla naziv="DomainObject.Predmet.ProtustrankaIDrugiAdressOIB_1">RSH-PROMET d.o.o., OIB 19070176886, Jarek donji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RSH-PROMET d.o.o.</item>
      <item>Ratko Hlašć</item>
    </izvorni_sadrzaj>
    <derivirana_varijabla naziv="DomainObject.Predmet.SudioniciListNaziv_1">
      <item>FINA Regionalni centar Zagreb</item>
      <item>RSH-PROMET d.o.o.</item>
      <item>Ratko Hlašć</item>
    </derivirana_varijabla>
  </DomainObject.Predmet.SudioniciListNaziv>
  <DomainObject.Predmet.SudioniciListAdressOIB>
    <izvorni_sadrzaj>
      <item>FINA Regionalni centar Zagreb, OIB 85821130368, Trg svibanjskih žrtava 1995. 1,10000 Zagreb</item>
      <item>RSH-PROMET d.o.o., OIB 19070176886, Jarek donji 4,10000 Zagreb</item>
      <item>Ratko Hlašć, OIB 97553875064, Jarek Donji 4,10000 Zagreb</item>
    </izvorni_sadrzaj>
    <derivirana_varijabla naziv="DomainObject.Predmet.SudioniciListAdressOIB_1">
      <item>FINA Regionalni centar Zagreb, OIB 85821130368, Trg svibanjskih žrtava 1995. 1,10000 Zagreb</item>
      <item>RSH-PROMET d.o.o., OIB 19070176886, Jarek donji 4,10000 Zagreb</item>
      <item>Ratko Hlašć, OIB 97553875064, Jarek Donji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19070176886</item>
      <item>, OIB 97553875064</item>
    </izvorni_sadrzaj>
    <derivirana_varijabla naziv="DomainObject.Predmet.SudioniciListNazivOIB_1">
      <item>, OIB 85821130368</item>
      <item>, OIB 19070176886</item>
      <item>, OIB 97553875064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281</properties:Words>
  <properties:Characters>1483</properties:Characters>
  <properties:Lines>43</properties:Lines>
  <properties:Paragraphs>18</properties:Paragraphs>
  <properties:TotalTime>517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2016-03-01T07:56:00Z</cp:lastPrinted>
  <dcterms:modified xmlns:xsi="http://www.w3.org/2001/XMLSchema-instance" xsi:type="dcterms:W3CDTF">2016-03-01T07:56:00Z</dcterms:modified>
  <cp:revision>89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