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1bd8" w14:paraId="f631bd8" w:rsidRDefault="00271889" w:rsidR="00814EEE">
      <w:pPr>
        <w15:collapsed w:val="false"/>
      </w:pPr>
      <w:bookmarkStart w:name="_GoBack" w:id="0"/>
      <w:bookmarkEnd w:id="0"/>
      <w:r>
        <w:t xml:space="preserve"> </w:t>
      </w:r>
      <w:r w:rsidR="00DE453A">
        <w:t xml:space="preserve">Nadležni trgovački sud:     </w:t>
      </w:r>
      <w:r w:rsidR="00DE453A"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1326E3">
        <w:rPr>
          <w:b/>
        </w:rPr>
        <w:t>171/2018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1326E3">
        <w:rPr>
          <w:b/>
        </w:rPr>
        <w:t>MAMICA d.o.o.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proofErr w:type="spellStart"/>
      <w:r w:rsidR="001326E3">
        <w:rPr>
          <w:b/>
        </w:rPr>
        <w:t>Pušćine</w:t>
      </w:r>
      <w:proofErr w:type="spellEnd"/>
      <w:r w:rsidR="001326E3">
        <w:rPr>
          <w:b/>
        </w:rPr>
        <w:t>, Čakovečka 47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1326E3">
        <w:rPr>
          <w:b/>
        </w:rPr>
        <w:t>OIB: 23774404520</w:t>
      </w:r>
    </w:p>
    <w:p w:rsidRDefault="00D619C5" w:rsidP="00D619C5" w:rsidR="00D619C5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0E5D80" w:rsidP="00DE453A" w:rsidR="0060550B" w:rsidRPr="00DE453A">
      <w:pPr>
        <w:jc w:val="center"/>
        <w:rPr>
          <w:b/>
        </w:rPr>
      </w:pPr>
      <w:r>
        <w:rPr>
          <w:b/>
        </w:rPr>
        <w:t>2</w:t>
      </w:r>
      <w:r w:rsidR="0060550B">
        <w:rPr>
          <w:b/>
        </w:rPr>
        <w:t>. VIŠEG ISPLATNOG REDA</w:t>
      </w:r>
    </w:p>
    <w:p w:rsidRDefault="00DE453A" w:rsidP="00DE453A" w:rsid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60"/>
        <w:gridCol w:w="1319"/>
        <w:gridCol w:w="1531"/>
        <w:gridCol w:w="1145"/>
        <w:gridCol w:w="2041"/>
        <w:gridCol w:w="1151"/>
        <w:gridCol w:w="968"/>
        <w:gridCol w:w="1217"/>
        <w:gridCol w:w="1016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6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</w:t>
            </w:r>
            <w:proofErr w:type="spellStart"/>
            <w:r>
              <w:rPr>
                <w:sz w:val="20"/>
                <w:szCs w:val="20"/>
              </w:rPr>
              <w:t>vjerov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53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204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  <w:r w:rsidR="00A55301">
              <w:rPr>
                <w:sz w:val="20"/>
                <w:szCs w:val="20"/>
              </w:rPr>
              <w:t xml:space="preserve"> i dokaz o postojanju tražbine</w:t>
            </w:r>
          </w:p>
        </w:tc>
        <w:tc>
          <w:tcPr>
            <w:tcW w:type="dxa" w:w="11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</w:t>
            </w:r>
            <w:proofErr w:type="spellStart"/>
            <w:r>
              <w:rPr>
                <w:sz w:val="20"/>
                <w:szCs w:val="20"/>
              </w:rPr>
              <w:t>prizn</w:t>
            </w:r>
            <w:proofErr w:type="spellEnd"/>
            <w:r>
              <w:rPr>
                <w:sz w:val="20"/>
                <w:szCs w:val="20"/>
              </w:rPr>
              <w:t xml:space="preserve">. tražbine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10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38198B">
        <w:tc>
          <w:tcPr>
            <w:tcW w:type="dxa" w:w="916"/>
          </w:tcPr>
          <w:p w:rsidRDefault="000E5D80" w:rsidP="00680788" w:rsidR="0038198B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60"/>
          </w:tcPr>
          <w:p w:rsidRDefault="000E5D80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društvo skladatelja</w:t>
            </w:r>
          </w:p>
        </w:tc>
        <w:tc>
          <w:tcPr>
            <w:tcW w:type="dxa" w:w="1319"/>
          </w:tcPr>
          <w:p w:rsidRDefault="000E5D80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56668956985</w:t>
            </w:r>
          </w:p>
        </w:tc>
        <w:tc>
          <w:tcPr>
            <w:tcW w:type="dxa" w:w="1531"/>
          </w:tcPr>
          <w:p w:rsidRDefault="000E5D80" w:rsidP="00DE453A" w:rsidR="0038198B" w:rsidRPr="00DE453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Berislavićeva</w:t>
            </w:r>
            <w:proofErr w:type="spellEnd"/>
            <w:r>
              <w:rPr>
                <w:sz w:val="20"/>
                <w:szCs w:val="20"/>
              </w:rPr>
              <w:t xml:space="preserve"> 9, Zagreb</w:t>
            </w:r>
          </w:p>
        </w:tc>
        <w:tc>
          <w:tcPr>
            <w:tcW w:type="dxa" w:w="1145"/>
          </w:tcPr>
          <w:p w:rsidRDefault="000E5D80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1.071,97</w:t>
            </w:r>
          </w:p>
        </w:tc>
        <w:tc>
          <w:tcPr>
            <w:tcW w:type="dxa" w:w="2041"/>
          </w:tcPr>
          <w:p w:rsidRDefault="00A55301" w:rsidP="00DE453A" w:rsidR="003819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Zakon o autor. pravu i sro</w:t>
            </w:r>
            <w:r w:rsidR="000E5D80">
              <w:rPr>
                <w:sz w:val="20"/>
                <w:szCs w:val="20"/>
              </w:rPr>
              <w:t>dnim pravima</w:t>
            </w:r>
          </w:p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Knjigov</w:t>
            </w:r>
            <w:proofErr w:type="spellEnd"/>
            <w:r>
              <w:rPr>
                <w:sz w:val="20"/>
                <w:szCs w:val="20"/>
              </w:rPr>
              <w:t>. kartica, računi, kamate</w:t>
            </w:r>
          </w:p>
        </w:tc>
        <w:tc>
          <w:tcPr>
            <w:tcW w:type="dxa" w:w="1151"/>
          </w:tcPr>
          <w:p w:rsidRDefault="000E5D80" w:rsidP="008B467C" w:rsidR="0038198B" w:rsidRPr="00DE45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1.071,97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</w:tr>
      <w:tr w:rsidR="00A55301">
        <w:tc>
          <w:tcPr>
            <w:tcW w:type="dxa" w:w="916"/>
          </w:tcPr>
          <w:p w:rsidRDefault="00A55301" w:rsidP="00680788" w:rsidR="00A55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type="dxa" w:w="1360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VILA PARVA d.o.o.</w:t>
            </w:r>
          </w:p>
        </w:tc>
        <w:tc>
          <w:tcPr>
            <w:tcW w:type="dxa" w:w="1319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36197878197</w:t>
            </w:r>
          </w:p>
        </w:tc>
        <w:tc>
          <w:tcPr>
            <w:tcW w:type="dxa" w:w="1531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Svilarska 34, Koprivnica</w:t>
            </w:r>
          </w:p>
        </w:tc>
        <w:tc>
          <w:tcPr>
            <w:tcW w:type="dxa" w:w="1145"/>
          </w:tcPr>
          <w:p w:rsidRDefault="00A55301" w:rsidP="008B467C" w:rsidR="00A553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285,00</w:t>
            </w:r>
          </w:p>
        </w:tc>
        <w:tc>
          <w:tcPr>
            <w:tcW w:type="dxa" w:w="2041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br. 79-1-</w:t>
            </w:r>
            <w:proofErr w:type="spellStart"/>
            <w:r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type="dxa" w:w="1151"/>
          </w:tcPr>
          <w:p w:rsidRDefault="00A55301" w:rsidP="008B467C" w:rsidR="00A553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285,00</w:t>
            </w:r>
          </w:p>
        </w:tc>
        <w:tc>
          <w:tcPr>
            <w:tcW w:type="dxa" w:w="968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</w:tr>
      <w:tr w:rsidR="00A55301">
        <w:tc>
          <w:tcPr>
            <w:tcW w:type="dxa" w:w="916"/>
          </w:tcPr>
          <w:p w:rsidRDefault="00A55301" w:rsidP="00680788" w:rsidR="00A55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360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Hrvatska radiotelevizija </w:t>
            </w:r>
          </w:p>
        </w:tc>
        <w:tc>
          <w:tcPr>
            <w:tcW w:type="dxa" w:w="1319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68419124305</w:t>
            </w:r>
          </w:p>
        </w:tc>
        <w:tc>
          <w:tcPr>
            <w:tcW w:type="dxa" w:w="1531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Prisavlje 3, Zagreb</w:t>
            </w:r>
          </w:p>
        </w:tc>
        <w:tc>
          <w:tcPr>
            <w:tcW w:type="dxa" w:w="1145"/>
          </w:tcPr>
          <w:p w:rsidRDefault="00A55301" w:rsidP="008B467C" w:rsidR="00A553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994,79</w:t>
            </w:r>
          </w:p>
        </w:tc>
        <w:tc>
          <w:tcPr>
            <w:tcW w:type="dxa" w:w="2041"/>
          </w:tcPr>
          <w:p w:rsidRDefault="00A55301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JB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>-1816/18</w:t>
            </w:r>
          </w:p>
        </w:tc>
        <w:tc>
          <w:tcPr>
            <w:tcW w:type="dxa" w:w="1151"/>
          </w:tcPr>
          <w:p w:rsidRDefault="00A55301" w:rsidP="008B467C" w:rsidR="00A553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994,79</w:t>
            </w:r>
          </w:p>
        </w:tc>
        <w:tc>
          <w:tcPr>
            <w:tcW w:type="dxa" w:w="968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JB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>-1816/18</w:t>
            </w:r>
          </w:p>
        </w:tc>
      </w:tr>
      <w:tr w:rsidR="00A55301">
        <w:tc>
          <w:tcPr>
            <w:tcW w:type="dxa" w:w="916"/>
          </w:tcPr>
          <w:p w:rsidRDefault="00A55301" w:rsidP="00680788" w:rsidR="00A55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360"/>
          </w:tcPr>
          <w:p w:rsidRDefault="000B2C5F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zavod za zapošljavanje</w:t>
            </w:r>
          </w:p>
        </w:tc>
        <w:tc>
          <w:tcPr>
            <w:tcW w:type="dxa" w:w="1319"/>
          </w:tcPr>
          <w:p w:rsidRDefault="000B2C5F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91547293790</w:t>
            </w:r>
          </w:p>
        </w:tc>
        <w:tc>
          <w:tcPr>
            <w:tcW w:type="dxa" w:w="1531"/>
          </w:tcPr>
          <w:p w:rsidRDefault="000B2C5F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Radnička cesta 1</w:t>
            </w:r>
          </w:p>
        </w:tc>
        <w:tc>
          <w:tcPr>
            <w:tcW w:type="dxa" w:w="1145"/>
          </w:tcPr>
          <w:p w:rsidRDefault="000B2C5F" w:rsidP="008B467C" w:rsidR="00A553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9.902,05</w:t>
            </w:r>
          </w:p>
        </w:tc>
        <w:tc>
          <w:tcPr>
            <w:tcW w:type="dxa" w:w="2041"/>
          </w:tcPr>
          <w:p w:rsidRDefault="000B2C5F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dodjeli državne potpore</w:t>
            </w:r>
          </w:p>
          <w:p w:rsidRDefault="000B2C5F" w:rsidP="00DE453A" w:rsidR="000B2C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Izvadak iz </w:t>
            </w:r>
            <w:proofErr w:type="spellStart"/>
            <w:r>
              <w:rPr>
                <w:sz w:val="20"/>
                <w:szCs w:val="20"/>
              </w:rPr>
              <w:t>knjigov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evid</w:t>
            </w:r>
            <w:proofErr w:type="spellEnd"/>
            <w:r>
              <w:rPr>
                <w:sz w:val="20"/>
                <w:szCs w:val="20"/>
              </w:rPr>
              <w:t>., kamate</w:t>
            </w:r>
          </w:p>
        </w:tc>
        <w:tc>
          <w:tcPr>
            <w:tcW w:type="dxa" w:w="1151"/>
          </w:tcPr>
          <w:p w:rsidRDefault="000B2C5F" w:rsidP="008B467C" w:rsidR="00A553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9.902,05</w:t>
            </w:r>
          </w:p>
        </w:tc>
        <w:tc>
          <w:tcPr>
            <w:tcW w:type="dxa" w:w="968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A55301" w:rsidP="00DE453A" w:rsidR="00A5530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0B2C5F" w:rsidP="00DE453A" w:rsidR="00A553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Bjanko zadužnica</w:t>
            </w:r>
          </w:p>
        </w:tc>
      </w:tr>
      <w:tr w:rsidR="000B2C5F">
        <w:tc>
          <w:tcPr>
            <w:tcW w:type="dxa" w:w="916"/>
          </w:tcPr>
          <w:p w:rsidRDefault="000B2C5F" w:rsidP="00680788" w:rsidR="000B2C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1360"/>
          </w:tcPr>
          <w:p w:rsidRDefault="000B2C5F" w:rsidP="00DE453A" w:rsidR="000B2C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poljoprivrede</w:t>
            </w:r>
          </w:p>
        </w:tc>
        <w:tc>
          <w:tcPr>
            <w:tcW w:type="dxa" w:w="1319"/>
          </w:tcPr>
          <w:p w:rsidRDefault="000B2C5F" w:rsidP="00DE453A" w:rsidR="000B2C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76767369197</w:t>
            </w:r>
          </w:p>
        </w:tc>
        <w:tc>
          <w:tcPr>
            <w:tcW w:type="dxa" w:w="1531"/>
          </w:tcPr>
          <w:p w:rsidRDefault="000B2C5F" w:rsidP="00DE453A" w:rsidR="000B2C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78, Zagreb</w:t>
            </w:r>
          </w:p>
        </w:tc>
        <w:tc>
          <w:tcPr>
            <w:tcW w:type="dxa" w:w="1145"/>
          </w:tcPr>
          <w:p w:rsidRDefault="000B2C5F" w:rsidP="008B467C" w:rsidR="000B2C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1.468,38</w:t>
            </w:r>
          </w:p>
        </w:tc>
        <w:tc>
          <w:tcPr>
            <w:tcW w:type="dxa" w:w="2041"/>
          </w:tcPr>
          <w:p w:rsidRDefault="000B2C5F" w:rsidP="00DE453A" w:rsidR="000B2C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Analitičke kartice, obračun kamata</w:t>
            </w:r>
          </w:p>
        </w:tc>
        <w:tc>
          <w:tcPr>
            <w:tcW w:type="dxa" w:w="1151"/>
          </w:tcPr>
          <w:p w:rsidRDefault="000B2C5F" w:rsidP="008B467C" w:rsidR="000B2C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1.468,38</w:t>
            </w:r>
          </w:p>
        </w:tc>
        <w:tc>
          <w:tcPr>
            <w:tcW w:type="dxa" w:w="968"/>
          </w:tcPr>
          <w:p w:rsidRDefault="000B2C5F" w:rsidP="00DE453A" w:rsidR="000B2C5F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0B2C5F" w:rsidP="00DE453A" w:rsidR="000B2C5F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0B2C5F" w:rsidP="00DE453A" w:rsidR="000B2C5F">
            <w:pPr>
              <w:jc w:val="both"/>
              <w:rPr>
                <w:sz w:val="20"/>
                <w:szCs w:val="20"/>
              </w:rPr>
            </w:pPr>
          </w:p>
        </w:tc>
      </w:tr>
      <w:tr w:rsidR="00204910">
        <w:trPr>
          <w:trHeight w:val="70"/>
        </w:trPr>
        <w:tc>
          <w:tcPr>
            <w:tcW w:type="dxa" w:w="916"/>
          </w:tcPr>
          <w:p w:rsidRDefault="00204910" w:rsidP="00680788" w:rsidR="00204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1360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Čakovec</w:t>
            </w:r>
          </w:p>
        </w:tc>
        <w:tc>
          <w:tcPr>
            <w:tcW w:type="dxa" w:w="1319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44427688822</w:t>
            </w:r>
          </w:p>
        </w:tc>
        <w:tc>
          <w:tcPr>
            <w:tcW w:type="dxa" w:w="1531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kralja Tomislava 15, Čakovec</w:t>
            </w:r>
          </w:p>
        </w:tc>
        <w:tc>
          <w:tcPr>
            <w:tcW w:type="dxa" w:w="1145"/>
          </w:tcPr>
          <w:p w:rsidRDefault="00204910" w:rsidP="008B467C" w:rsidR="0020491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24.868,85</w:t>
            </w:r>
          </w:p>
        </w:tc>
        <w:tc>
          <w:tcPr>
            <w:tcW w:type="dxa" w:w="2041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Porez na potrošnju., spomen. renta, kom. naknada, </w:t>
            </w:r>
            <w:proofErr w:type="spellStart"/>
            <w:r>
              <w:rPr>
                <w:sz w:val="20"/>
                <w:szCs w:val="20"/>
              </w:rPr>
              <w:t>nakn</w:t>
            </w:r>
            <w:proofErr w:type="spellEnd"/>
            <w:r>
              <w:rPr>
                <w:sz w:val="20"/>
                <w:szCs w:val="20"/>
              </w:rPr>
              <w:t xml:space="preserve">. za </w:t>
            </w:r>
            <w:proofErr w:type="spellStart"/>
            <w:r>
              <w:rPr>
                <w:sz w:val="20"/>
                <w:szCs w:val="20"/>
              </w:rPr>
              <w:t>uređ</w:t>
            </w:r>
            <w:proofErr w:type="spellEnd"/>
            <w:r>
              <w:rPr>
                <w:sz w:val="20"/>
                <w:szCs w:val="20"/>
              </w:rPr>
              <w:t>. voda</w:t>
            </w:r>
          </w:p>
        </w:tc>
        <w:tc>
          <w:tcPr>
            <w:tcW w:type="dxa" w:w="1151"/>
          </w:tcPr>
          <w:p w:rsidRDefault="00204910" w:rsidP="008B467C" w:rsidR="0020491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24.868,85</w:t>
            </w:r>
          </w:p>
        </w:tc>
        <w:tc>
          <w:tcPr>
            <w:tcW w:type="dxa" w:w="968"/>
          </w:tcPr>
          <w:p w:rsidRDefault="00204910" w:rsidP="00DE453A" w:rsidR="00204910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204910" w:rsidP="00DE453A" w:rsidR="00204910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</w:p>
        </w:tc>
      </w:tr>
      <w:tr w:rsidR="00204910">
        <w:trPr>
          <w:trHeight w:val="70"/>
        </w:trPr>
        <w:tc>
          <w:tcPr>
            <w:tcW w:type="dxa" w:w="916"/>
          </w:tcPr>
          <w:p w:rsidRDefault="00204910" w:rsidP="00680788" w:rsidR="002049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1360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Ministarstvo financija, </w:t>
            </w:r>
            <w:r>
              <w:rPr>
                <w:sz w:val="20"/>
                <w:szCs w:val="20"/>
              </w:rPr>
              <w:lastRenderedPageBreak/>
              <w:t>Porezna uprava</w:t>
            </w:r>
          </w:p>
        </w:tc>
        <w:tc>
          <w:tcPr>
            <w:tcW w:type="dxa" w:w="1319"/>
          </w:tcPr>
          <w:p w:rsidRDefault="00224364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52634238587</w:t>
            </w:r>
          </w:p>
        </w:tc>
        <w:tc>
          <w:tcPr>
            <w:tcW w:type="dxa" w:w="1531"/>
          </w:tcPr>
          <w:p w:rsidRDefault="00224364" w:rsidP="00DE453A" w:rsidR="0020491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O. </w:t>
            </w:r>
            <w:proofErr w:type="spellStart"/>
            <w:r>
              <w:rPr>
                <w:sz w:val="20"/>
                <w:szCs w:val="20"/>
              </w:rPr>
              <w:t>Keršovanija</w:t>
            </w:r>
            <w:proofErr w:type="spellEnd"/>
            <w:r>
              <w:rPr>
                <w:sz w:val="20"/>
                <w:szCs w:val="20"/>
              </w:rPr>
              <w:t xml:space="preserve"> 11, Čakovec</w:t>
            </w:r>
          </w:p>
        </w:tc>
        <w:tc>
          <w:tcPr>
            <w:tcW w:type="dxa" w:w="1145"/>
          </w:tcPr>
          <w:p w:rsidRDefault="00224364" w:rsidP="008B467C" w:rsidR="0020491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25.237,13</w:t>
            </w:r>
          </w:p>
        </w:tc>
        <w:tc>
          <w:tcPr>
            <w:tcW w:type="dxa" w:w="2041"/>
          </w:tcPr>
          <w:p w:rsidRDefault="00224364" w:rsidP="00DE453A" w:rsidR="00204910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Knjigov</w:t>
            </w:r>
            <w:proofErr w:type="spellEnd"/>
            <w:r>
              <w:rPr>
                <w:sz w:val="20"/>
                <w:szCs w:val="20"/>
              </w:rPr>
              <w:t>. kartica,</w:t>
            </w:r>
          </w:p>
          <w:p w:rsidRDefault="00224364" w:rsidP="00DE453A" w:rsidR="00224364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dugovanja </w:t>
            </w:r>
            <w:r>
              <w:rPr>
                <w:sz w:val="20"/>
                <w:szCs w:val="20"/>
              </w:rPr>
              <w:lastRenderedPageBreak/>
              <w:t>ovjeren od čelnika</w:t>
            </w:r>
          </w:p>
        </w:tc>
        <w:tc>
          <w:tcPr>
            <w:tcW w:type="dxa" w:w="1151"/>
          </w:tcPr>
          <w:p w:rsidRDefault="00224364" w:rsidP="008B467C" w:rsidR="0020491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25.237,13</w:t>
            </w:r>
          </w:p>
        </w:tc>
        <w:tc>
          <w:tcPr>
            <w:tcW w:type="dxa" w:w="968"/>
          </w:tcPr>
          <w:p w:rsidRDefault="00204910" w:rsidP="00DE453A" w:rsidR="00204910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204910" w:rsidP="00DE453A" w:rsidR="00204910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204910" w:rsidP="00DE453A" w:rsidR="00204910">
            <w:pPr>
              <w:jc w:val="both"/>
              <w:rPr>
                <w:sz w:val="20"/>
                <w:szCs w:val="20"/>
              </w:rPr>
            </w:pPr>
          </w:p>
        </w:tc>
      </w:tr>
      <w:tr w:rsidR="00224364">
        <w:trPr>
          <w:trHeight w:val="70"/>
        </w:trPr>
        <w:tc>
          <w:tcPr>
            <w:tcW w:type="dxa" w:w="916"/>
          </w:tcPr>
          <w:p w:rsidRDefault="00224364" w:rsidP="00680788" w:rsidR="002243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1360"/>
          </w:tcPr>
          <w:p w:rsidRDefault="00224364" w:rsidP="00DE453A" w:rsidR="002243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Međimurje-Plin d.o.o.</w:t>
            </w:r>
          </w:p>
        </w:tc>
        <w:tc>
          <w:tcPr>
            <w:tcW w:type="dxa" w:w="1319"/>
          </w:tcPr>
          <w:p w:rsidRDefault="00224364" w:rsidP="00DE453A" w:rsidR="002243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29035933600</w:t>
            </w:r>
          </w:p>
        </w:tc>
        <w:tc>
          <w:tcPr>
            <w:tcW w:type="dxa" w:w="1531"/>
          </w:tcPr>
          <w:p w:rsidRDefault="00224364" w:rsidP="00DE453A" w:rsidR="002243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Čakovec, Obrtnička 4</w:t>
            </w:r>
          </w:p>
        </w:tc>
        <w:tc>
          <w:tcPr>
            <w:tcW w:type="dxa" w:w="1145"/>
          </w:tcPr>
          <w:p w:rsidRDefault="00224364" w:rsidP="008B467C" w:rsidR="002243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297,26</w:t>
            </w:r>
          </w:p>
        </w:tc>
        <w:tc>
          <w:tcPr>
            <w:tcW w:type="dxa" w:w="2041"/>
          </w:tcPr>
          <w:p w:rsidRDefault="00224364" w:rsidP="00DE453A" w:rsidR="002243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kamate</w:t>
            </w:r>
          </w:p>
        </w:tc>
        <w:tc>
          <w:tcPr>
            <w:tcW w:type="dxa" w:w="1151"/>
          </w:tcPr>
          <w:p w:rsidRDefault="00224364" w:rsidP="008B467C" w:rsidR="002243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297,26</w:t>
            </w:r>
          </w:p>
        </w:tc>
        <w:tc>
          <w:tcPr>
            <w:tcW w:type="dxa" w:w="968"/>
          </w:tcPr>
          <w:p w:rsidRDefault="00224364" w:rsidP="00DE453A" w:rsidR="00224364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224364" w:rsidP="00DE453A" w:rsidR="00224364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224364" w:rsidP="00DE453A" w:rsidR="00224364">
            <w:pPr>
              <w:jc w:val="both"/>
              <w:rPr>
                <w:sz w:val="20"/>
                <w:szCs w:val="20"/>
              </w:rPr>
            </w:pPr>
          </w:p>
        </w:tc>
      </w:tr>
      <w:tr w:rsidR="0038198B">
        <w:tc>
          <w:tcPr>
            <w:tcW w:type="dxa" w:w="916"/>
          </w:tcPr>
          <w:p w:rsidRDefault="0038198B" w:rsidP="00680788" w:rsidR="003819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360"/>
          </w:tcPr>
          <w:p w:rsidRDefault="008F3AC3" w:rsidP="00DE453A" w:rsidR="003819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19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531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8F3AC3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64.125,43</w:t>
            </w:r>
          </w:p>
        </w:tc>
        <w:tc>
          <w:tcPr>
            <w:tcW w:type="dxa" w:w="2041"/>
          </w:tcPr>
          <w:p w:rsidRDefault="0038198B" w:rsidP="00DE453A" w:rsidR="0038198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117C7A" w:rsidP="008B467C" w:rsidR="003819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64.125</w:t>
            </w:r>
            <w:r w:rsidR="008F3AC3">
              <w:rPr>
                <w:sz w:val="20"/>
                <w:szCs w:val="20"/>
              </w:rPr>
              <w:t>,43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224364">
        <w:t>14</w:t>
      </w:r>
      <w:r w:rsidR="00060A49">
        <w:t xml:space="preserve">. veljače </w:t>
      </w:r>
      <w:smartTag w:element="metricconverter" w:uri="urn:schemas-microsoft-com:office:smarttags">
        <w:smartTagPr>
          <w:attr w:val="2019. g" w:name="ProductID"/>
        </w:smartTagPr>
        <w:r w:rsidR="00060A49">
          <w:t>201</w:t>
        </w:r>
        <w:r w:rsidR="00224364">
          <w:t>9</w:t>
        </w:r>
        <w:r w:rsidR="00060A49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07032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2C5F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5D80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17C7A"/>
    <w:rsid w:val="001212F8"/>
    <w:rsid w:val="00122251"/>
    <w:rsid w:val="00124EDE"/>
    <w:rsid w:val="00124F51"/>
    <w:rsid w:val="00131874"/>
    <w:rsid w:val="00132416"/>
    <w:rsid w:val="001326E3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4910"/>
    <w:rsid w:val="0020636E"/>
    <w:rsid w:val="002103EE"/>
    <w:rsid w:val="002111D1"/>
    <w:rsid w:val="00216296"/>
    <w:rsid w:val="00221647"/>
    <w:rsid w:val="0022175E"/>
    <w:rsid w:val="00222F70"/>
    <w:rsid w:val="00224364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1889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3F53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5786A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C64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3AC3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2A4"/>
    <w:rsid w:val="00A55301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3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3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224</properties:Words>
  <properties:Characters>1453</properties:Characters>
  <properties:Lines>172</properties:Lines>
  <properties:Paragraphs>82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2019-02-15T06:47:00Z</dcterms:created>
  <dc:creator>Revisio</dc:creator>
  <cp:lastModifiedBy>Tatjana Rukelj</cp:lastModifiedBy>
  <cp:lastPrinted>2016-03-22T07:46:00Z</cp:lastPrinted>
  <dcterms:modified xmlns:xsi="http://www.w3.org/2001/XMLSchema-instance" xsi:type="dcterms:W3CDTF">2019-02-15T10:48:00Z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St-171/2018-12 / Podnesak - Tablica prijavljenih i osporenih tražbina (tablica 2. ispl.red mamica.docx)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