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562a5" w14:paraId="c2562a5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E32370">
        <w:t>58</w:t>
      </w:r>
      <w:r w:rsidR="00017A2F">
        <w:t>1</w:t>
      </w:r>
      <w:r w:rsidR="00BE14DE">
        <w:t>/</w:t>
      </w:r>
      <w:r w:rsidR="00245588">
        <w:t>16-</w:t>
      </w:r>
      <w:r w:rsidR="00072103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017A2F">
        <w:t>KARLITA d.o.o. "u likvidaciji", Tribunj, Put Male Gospe 3,</w:t>
      </w:r>
      <w:r w:rsidR="00017A2F" w:rsidRPr="007A679F">
        <w:t xml:space="preserve"> OIB: </w:t>
      </w:r>
      <w:r w:rsidR="00017A2F">
        <w:t>97932629643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930BA1">
        <w:t>25. 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017A2F">
        <w:t>KARLITA d.o.o. "u likvidaciji", Tribunj, Put Male Gospe 3,</w:t>
      </w:r>
      <w:r w:rsidR="00017A2F" w:rsidRPr="007A679F">
        <w:t xml:space="preserve"> OIB: </w:t>
      </w:r>
      <w:r w:rsidR="00017A2F">
        <w:t>97932629643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1A4A53" w:rsidP="00961D95" w:rsidR="00A70A5D">
      <w:pPr>
        <w:jc w:val="center"/>
      </w:pPr>
      <w:r>
        <w:t>06. 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FE2313">
        <w:t>10</w:t>
      </w:r>
      <w:r w:rsidR="00072103">
        <w:t>,</w:t>
      </w:r>
      <w:r w:rsidR="00712080">
        <w:t>20</w:t>
      </w:r>
      <w:r w:rsidR="00A70A5D" w:rsidRPr="00F60CD9">
        <w:t xml:space="preserve"> sati kod </w:t>
      </w:r>
      <w:r w:rsidR="00961D95">
        <w:t>Trgovačkog</w:t>
      </w:r>
      <w:r w:rsidR="00A70A5D" w:rsidRPr="00F60CD9">
        <w:t xml:space="preserve"> suda</w:t>
      </w:r>
      <w:r w:rsidR="00961D95">
        <w:t xml:space="preserve"> u Zadru, Stalna služba u Šibeniku</w:t>
      </w:r>
      <w:r w:rsidR="00A70A5D" w:rsidRPr="00F60CD9">
        <w:t xml:space="preserve">, </w:t>
      </w:r>
      <w:r w:rsidR="00961D95">
        <w:t>Stjepana Radića 81/II</w:t>
      </w:r>
      <w:r w:rsidR="00A70A5D" w:rsidRPr="00F60CD9">
        <w:t>,</w:t>
      </w:r>
      <w:r w:rsidR="00961D95">
        <w:t xml:space="preserve"> Šibenik,</w:t>
      </w:r>
      <w:r w:rsidR="00A70A5D" w:rsidRPr="00F60CD9">
        <w:t xml:space="preserve"> sudnica br, </w:t>
      </w:r>
      <w:r w:rsidR="00961D95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1A4A53" w:rsidP="00A70A5D" w:rsidR="00A70A5D">
      <w:pPr>
        <w:pStyle w:val="Odlomakpopisa"/>
        <w:ind w:left="0"/>
        <w:jc w:val="center"/>
      </w:pPr>
      <w:r>
        <w:t xml:space="preserve">06. svibnja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FE2313">
        <w:t>10</w:t>
      </w:r>
      <w:r w:rsidR="00072103">
        <w:t>,</w:t>
      </w:r>
      <w:r w:rsidR="00712080">
        <w:t>22</w:t>
      </w:r>
      <w:r w:rsidR="00631438" w:rsidRPr="00F60CD9">
        <w:t xml:space="preserve"> </w:t>
      </w:r>
      <w:r w:rsidR="00A70A5D" w:rsidRPr="00F60CD9">
        <w:t xml:space="preserve">sati kod </w:t>
      </w:r>
      <w:r w:rsidR="00961D95" w:rsidRPr="00F60CD9">
        <w:t xml:space="preserve">kod </w:t>
      </w:r>
      <w:r w:rsidR="00961D95">
        <w:t>Trgovačkog</w:t>
      </w:r>
      <w:r w:rsidR="00961D95" w:rsidRPr="00F60CD9">
        <w:t xml:space="preserve"> suda</w:t>
      </w:r>
      <w:r w:rsidR="00961D95">
        <w:t xml:space="preserve"> u Zadru, Stalna služba u Šibeniku</w:t>
      </w:r>
      <w:r w:rsidR="00961D95" w:rsidRPr="00F60CD9">
        <w:t xml:space="preserve">, </w:t>
      </w:r>
      <w:r w:rsidR="00961D95">
        <w:t>Stjepana Radića 81/II</w:t>
      </w:r>
      <w:r w:rsidR="00961D95" w:rsidRPr="00F60CD9">
        <w:t xml:space="preserve">, </w:t>
      </w:r>
      <w:r w:rsidR="00961D95">
        <w:t xml:space="preserve">Šibenik, </w:t>
      </w:r>
      <w:r w:rsidR="00961D95" w:rsidRPr="00F60CD9">
        <w:t xml:space="preserve">sudnica br, </w:t>
      </w:r>
      <w:r w:rsidR="00961D95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712080">
        <w:t>KARLITA d.o.o. "u likvidaciji", Tribunj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712080">
        <w:t>01. rujna 2015</w:t>
      </w:r>
      <w:r w:rsidR="00245588" w:rsidRPr="006A6907">
        <w:t xml:space="preserve">. u Očevidniku redoslijeda osnova za plaćanje ima evidentirane neizvršene </w:t>
      </w:r>
      <w:r w:rsidR="00245588" w:rsidRPr="006A6907">
        <w:lastRenderedPageBreak/>
        <w:t xml:space="preserve">osnove za plaćanje u neprekinutom razdoblju od </w:t>
      </w:r>
      <w:r w:rsidR="00712080">
        <w:t>730</w:t>
      </w:r>
      <w:r w:rsidR="00245588" w:rsidRPr="006A6907">
        <w:t xml:space="preserve"> dan</w:t>
      </w:r>
      <w:r w:rsidR="00E613DA">
        <w:t>a</w:t>
      </w:r>
      <w:r w:rsidR="00245588" w:rsidRPr="006A6907">
        <w:t xml:space="preserve"> u iznosu od </w:t>
      </w:r>
      <w:r w:rsidR="00712080">
        <w:t>63.571,29</w:t>
      </w:r>
      <w:r w:rsidR="0053261C">
        <w:t xml:space="preserve"> 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912BD3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930BA1">
        <w:t>25.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712080">
        <w:t>KARLITA d.o.o. "u likvidaciji", Tribunj</w:t>
      </w:r>
      <w:r w:rsidR="00712080" w:rsidRPr="00F60CD9">
        <w:t xml:space="preserve"> </w:t>
      </w:r>
      <w:r w:rsidR="0020610B" w:rsidRPr="00F60CD9">
        <w:t>i za član</w:t>
      </w:r>
      <w:r w:rsidR="00930BA1">
        <w:t>a</w:t>
      </w:r>
      <w:r w:rsidR="0020610B" w:rsidRPr="00F60CD9">
        <w:t xml:space="preserve"> uprave s upozorenjem</w:t>
      </w:r>
      <w:r w:rsidR="00E9577E" w:rsidRPr="00E9577E">
        <w:t xml:space="preserve"> </w:t>
      </w:r>
      <w:r w:rsidR="00E9577E">
        <w:t>i na e-oglasnu ploču suda</w:t>
      </w:r>
    </w:p>
    <w:p w:rsidRDefault="00712080" w:rsidP="000C7F11" w:rsidR="000C7F11" w:rsidRPr="00E80472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  <w:shd w:fill="F8F8F8" w:color="auto" w:val="clear"/>
        </w:rPr>
        <w:t xml:space="preserve">ANA RABUZIN SLADIĆ, Šibenik, Stjepana Radića 46 </w:t>
      </w:r>
      <w:r w:rsidR="000C7F11">
        <w:t>- uz upozorenje na adresu</w:t>
      </w:r>
      <w:r w:rsidR="00AD2E82">
        <w:t xml:space="preserve"> </w:t>
      </w:r>
      <w:r w:rsidR="00E9577E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370275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</w:t>
    </w:r>
    <w:r w:rsidR="00072103">
      <w:t>-</w:t>
    </w:r>
    <w:r w:rsidR="00E32370">
      <w:t>58</w:t>
    </w:r>
    <w:r w:rsidR="00017A2F">
      <w:t>1</w:t>
    </w:r>
    <w:r w:rsidR="00072103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7A2F"/>
    <w:rsid w:val="0002702C"/>
    <w:rsid w:val="00032B87"/>
    <w:rsid w:val="00034E8A"/>
    <w:rsid w:val="0004017B"/>
    <w:rsid w:val="00046564"/>
    <w:rsid w:val="0005791D"/>
    <w:rsid w:val="00061A25"/>
    <w:rsid w:val="00067D16"/>
    <w:rsid w:val="00072103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0F7AEF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4A53"/>
    <w:rsid w:val="001A5792"/>
    <w:rsid w:val="001B3AB3"/>
    <w:rsid w:val="001C2BF1"/>
    <w:rsid w:val="001D1E5D"/>
    <w:rsid w:val="0020610B"/>
    <w:rsid w:val="00211143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052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C738E"/>
    <w:rsid w:val="002D0AF5"/>
    <w:rsid w:val="002D1944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0275"/>
    <w:rsid w:val="00376C01"/>
    <w:rsid w:val="00383555"/>
    <w:rsid w:val="0038405B"/>
    <w:rsid w:val="00393B64"/>
    <w:rsid w:val="00397140"/>
    <w:rsid w:val="00397432"/>
    <w:rsid w:val="003A29C8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1862"/>
    <w:rsid w:val="00407508"/>
    <w:rsid w:val="004224E3"/>
    <w:rsid w:val="004270AE"/>
    <w:rsid w:val="004349E4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3261C"/>
    <w:rsid w:val="005449BB"/>
    <w:rsid w:val="005652F2"/>
    <w:rsid w:val="0057126F"/>
    <w:rsid w:val="0057199D"/>
    <w:rsid w:val="005721D5"/>
    <w:rsid w:val="005756AC"/>
    <w:rsid w:val="0057632A"/>
    <w:rsid w:val="00577846"/>
    <w:rsid w:val="00581118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660"/>
    <w:rsid w:val="00651F68"/>
    <w:rsid w:val="00653F1D"/>
    <w:rsid w:val="006660FA"/>
    <w:rsid w:val="006706FF"/>
    <w:rsid w:val="00673D65"/>
    <w:rsid w:val="00675718"/>
    <w:rsid w:val="0068221C"/>
    <w:rsid w:val="00686BDB"/>
    <w:rsid w:val="0069653F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2080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3F79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0679"/>
    <w:rsid w:val="008E3474"/>
    <w:rsid w:val="008F26FF"/>
    <w:rsid w:val="008F3F73"/>
    <w:rsid w:val="00905822"/>
    <w:rsid w:val="0091152B"/>
    <w:rsid w:val="00912BD3"/>
    <w:rsid w:val="00913322"/>
    <w:rsid w:val="0091618E"/>
    <w:rsid w:val="00917A5C"/>
    <w:rsid w:val="009237EC"/>
    <w:rsid w:val="00923FFE"/>
    <w:rsid w:val="00930BA1"/>
    <w:rsid w:val="0093665B"/>
    <w:rsid w:val="009450AA"/>
    <w:rsid w:val="00961D95"/>
    <w:rsid w:val="00963059"/>
    <w:rsid w:val="00963DDA"/>
    <w:rsid w:val="00965B5A"/>
    <w:rsid w:val="0096677F"/>
    <w:rsid w:val="00974B89"/>
    <w:rsid w:val="0098701D"/>
    <w:rsid w:val="009D68E4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6706F"/>
    <w:rsid w:val="00A70A5D"/>
    <w:rsid w:val="00A80B05"/>
    <w:rsid w:val="00A9730C"/>
    <w:rsid w:val="00A97B44"/>
    <w:rsid w:val="00AA1AD1"/>
    <w:rsid w:val="00AA24A8"/>
    <w:rsid w:val="00AA4B0E"/>
    <w:rsid w:val="00AB0BE3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32370"/>
    <w:rsid w:val="00E50151"/>
    <w:rsid w:val="00E523CF"/>
    <w:rsid w:val="00E54133"/>
    <w:rsid w:val="00E55A5C"/>
    <w:rsid w:val="00E613DA"/>
    <w:rsid w:val="00E61FA9"/>
    <w:rsid w:val="00E651B1"/>
    <w:rsid w:val="00E73C36"/>
    <w:rsid w:val="00E80472"/>
    <w:rsid w:val="00E80B0F"/>
    <w:rsid w:val="00E864A3"/>
    <w:rsid w:val="00E8758E"/>
    <w:rsid w:val="00E87798"/>
    <w:rsid w:val="00E9577E"/>
    <w:rsid w:val="00E9737D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5B72"/>
    <w:rsid w:val="00F01032"/>
    <w:rsid w:val="00F02BC6"/>
    <w:rsid w:val="00F074BF"/>
    <w:rsid w:val="00F30741"/>
    <w:rsid w:val="00F43640"/>
    <w:rsid w:val="00F43B05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231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702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2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2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2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2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702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2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2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2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2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St-581/2016</izvorni_sadrzaj>
    <derivirana_varijabla naziv="DomainObject.Predmet.OznakaBroj_1">St-581/2016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KARLITA društvo s ograničenom odgovornošću za trgovinu i usluge "u likvidaciji"</izvorni_sadrzaj>
    <derivirana_varijabla naziv="DomainObject.Predmet.ProtustrankaFormated_1">  KARLITA društvo s ograničenom odgovornošću za trgovinu i usluge "u likvidaciji"</derivirana_varijabla>
  </DomainObject.Predmet.ProtustrankaFormated>
  <DomainObject.Predmet.ProtustrankaFormatedOIB>
    <izvorni_sadrzaj>  KARLITA društvo s ograničenom odgovornošću za trgovinu i usluge "u likvidaciji", OIB 97932629643</izvorni_sadrzaj>
    <derivirana_varijabla naziv="DomainObject.Predmet.ProtustrankaFormatedOIB_1">  KARLITA društvo s ograničenom odgovornošću za trgovinu i usluge "u likvidaciji", OIB 97932629643</derivirana_varijabla>
  </DomainObject.Predmet.ProtustrankaFormatedOIB>
  <DomainObject.Predmet.ProtustrankaFormatedWithAdress>
    <izvorni_sadrzaj> KARLITA društvo s ograničenom odgovornošću za trgovinu i usluge "u likvidaciji", Put Male Gospe 3, 22211 Tribunj</izvorni_sadrzaj>
    <derivirana_varijabla naziv="DomainObject.Predmet.ProtustrankaFormatedWithAdress_1"> KARLITA društvo s ograničenom odgovornošću za trgovinu i usluge "u likvidaciji", Put Male Gospe 3, 22211 Tribunj</derivirana_varijabla>
  </DomainObject.Predmet.ProtustrankaFormatedWithAdress>
  <DomainObject.Predmet.ProtustrankaFormatedWithAdressOIB>
    <izvorni_sadrzaj> KARLITA društvo s ograničenom odgovornošću za trgovinu i usluge "u likvidaciji", OIB 97932629643, Put Male Gospe 3, 22211 Tribunj</izvorni_sadrzaj>
    <derivirana_varijabla naziv="DomainObject.Predmet.ProtustrankaFormatedWithAdressOIB_1"> KARLITA društvo s ograničenom odgovornošću za trgovinu i usluge "u likvidaciji", OIB 97932629643, Put Male Gospe 3, 22211 Tribunj</derivirana_varijabla>
  </DomainObject.Predmet.ProtustrankaFormatedWithAdressOIB>
  <DomainObject.Predmet.ProtustrankaWithAdress>
    <izvorni_sadrzaj>KARLITA društvo s ograničenom odgovornošću za trgovinu i usluge "u likvidaciji" Put Male Gospe 3, 22211 Tribunj</izvorni_sadrzaj>
    <derivirana_varijabla naziv="DomainObject.Predmet.ProtustrankaWithAdress_1">KARLITA društvo s ograničenom odgovornošću za trgovinu i usluge "u likvidaciji" Put Male Gospe 3, 22211 Tribunj</derivirana_varijabla>
  </DomainObject.Predmet.ProtustrankaWithAdress>
  <DomainObject.Predmet.ProtustrankaWithAdressOIB>
    <izvorni_sadrzaj>KARLITA društvo s ograničenom odgovornošću za trgovinu i usluge "u likvidaciji", OIB 97932629643, Put Male Gospe 3, 22211 Tribunj</izvorni_sadrzaj>
    <derivirana_varijabla naziv="DomainObject.Predmet.ProtustrankaWithAdressOIB_1">KARLITA društvo s ograničenom odgovornošću za trgovinu i usluge "u likvidaciji", OIB 97932629643, Put Male Gospe 3, 22211 Tribunj</derivirana_varijabla>
  </DomainObject.Predmet.ProtustrankaWithAdressOIB>
  <DomainObject.Predmet.ProtustrankaNazivFormated>
    <izvorni_sadrzaj>KARLITA društvo s ograničenom odgovornošću za trgovinu i usluge "u likvidaciji"</izvorni_sadrzaj>
    <derivirana_varijabla naziv="DomainObject.Predmet.ProtustrankaNazivFormated_1">KARLITA društvo s ograničenom odgovornošću za trgovinu i usluge "u likvidaciji"</derivirana_varijabla>
  </DomainObject.Predmet.ProtustrankaNazivFormated>
  <DomainObject.Predmet.ProtustrankaNazivFormatedOIB>
    <izvorni_sadrzaj>KARLITA društvo s ograničenom odgovornošću za trgovinu i usluge "u likvidaciji", OIB 97932629643</izvorni_sadrzaj>
    <derivirana_varijabla naziv="DomainObject.Predmet.ProtustrankaNazivFormatedOIB_1">KARLITA društvo s ograničenom odgovornošću za trgovinu i usluge "u likvidaciji", OIB 97932629643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Podružnica Šibenik</izvorni_sadrzaj>
    <derivirana_varijabla naziv="DomainObject.Predmet.StrankaFormated_1">  Fina Podružnica Šibenik</derivirana_varijabla>
  </DomainObject.Predmet.StrankaFormated>
  <DomainObject.Predmet.StrankaFormatedOIB>
    <izvorni_sadrzaj>  Fina Podružnica Šibenik, OIB 85821130368</izvorni_sadrzaj>
    <derivirana_varijabla naziv="DomainObject.Predmet.StrankaFormatedOIB_1">  Fina Podružnica Šibenik, OIB 85821130368</derivirana_varijabla>
  </DomainObject.Predmet.StrankaFormatedOIB>
  <DomainObject.Predmet.StrankaFormatedWithAdress>
    <izvorni_sadrzaj> Fina Podružnica Šibenik, Perivoj L.Marune1, 22000 Šibenik</izvorni_sadrzaj>
    <derivirana_varijabla naziv="DomainObject.Predmet.StrankaFormatedWithAdress_1"> Fina Podružnica Šibenik, Perivoj L.Marune1, 22000 Šibenik</derivirana_varijabla>
  </DomainObject.Predmet.StrankaFormatedWithAdress>
  <DomainObject.Predmet.StrankaFormatedWithAdressOIB>
    <izvorni_sadrzaj> Fina Podružnica Šibenik, OIB 85821130368, Perivoj L.Marune1, 22000 Šibenik</izvorni_sadrzaj>
    <derivirana_varijabla naziv="DomainObject.Predmet.StrankaFormatedWithAdressOIB_1"> Fina Podružnica Šibenik, OIB 85821130368, Perivoj L.Marune1, 22000 Šibenik</derivirana_varijabla>
  </DomainObject.Predmet.StrankaFormatedWithAdressOIB>
  <DomainObject.Predmet.StrankaWithAdress>
    <izvorni_sadrzaj>Fina Podružnica Šibenik Perivoj L.Marune1,22000 Šibenik</izvorni_sadrzaj>
    <derivirana_varijabla naziv="DomainObject.Predmet.StrankaWithAdress_1">Fina Podružnica Šibenik Perivoj L.Marune1,22000 Šibenik</derivirana_varijabla>
  </DomainObject.Predmet.StrankaWithAdress>
  <DomainObject.Predmet.StrankaWithAdressOIB>
    <izvorni_sadrzaj>Fina Podružnica Šibenik, OIB 85821130368, Perivoj L.Marune1,22000 Šibenik</izvorni_sadrzaj>
    <derivirana_varijabla naziv="DomainObject.Predmet.StrankaWithAdressOIB_1">Fina Podružnica Šibenik, OIB 85821130368, Perivoj L.Marune1,22000 Šibenik</derivirana_varijabla>
  </DomainObject.Predmet.StrankaWithAdressOIB>
  <DomainObject.Predmet.StrankaNazivFormated>
    <izvorni_sadrzaj>Fina Podružnica Šibenik</izvorni_sadrzaj>
    <derivirana_varijabla naziv="DomainObject.Predmet.StrankaNazivFormated_1">Fina Podružnica Šibenik</derivirana_varijabla>
  </DomainObject.Predmet.StrankaNazivFormated>
  <DomainObject.Predmet.StrankaNazivFormatedOIB>
    <izvorni_sadrzaj>Fina Podružnica Šibenik, OIB 85821130368</izvorni_sadrzaj>
    <derivirana_varijabla naziv="DomainObject.Predmet.StrankaNazivFormatedOIB_1">Fina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Podružnica Šibenik</item>
    </izvorni_sadrzaj>
    <derivirana_varijabla naziv="DomainObject.Predmet.StrankaListFormated_1">
      <item>Fina Podružnica Šibenik</item>
    </derivirana_varijabla>
  </DomainObject.Predmet.StrankaListFormated>
  <DomainObject.Predmet.StrankaListFormatedOIB>
    <izvorni_sadrzaj>
      <item>Fina Podružnica Šibenik, OIB 85821130368</item>
    </izvorni_sadrzaj>
    <derivirana_varijabla naziv="DomainObject.Predmet.StrankaListFormatedOIB_1">
      <item>Fina Podružnica Šibenik, OIB 85821130368</item>
    </derivirana_varijabla>
  </DomainObject.Predmet.StrankaListFormatedOIB>
  <DomainObject.Predmet.StrankaListFormatedWithAdress>
    <izvorni_sadrzaj>
      <item>Fina Podružnica Šibenik, Perivoj L.Marune1, 22000 Šibenik</item>
    </izvorni_sadrzaj>
    <derivirana_varijabla naziv="DomainObject.Predmet.StrankaListFormatedWithAdress_1">
      <item>Fina Podružnica Šibenik, Perivoj L.Marune1, 22000 Šibenik</item>
    </derivirana_varijabla>
  </DomainObject.Predmet.StrankaListFormatedWithAdress>
  <DomainObject.Predmet.StrankaListFormatedWithAdressOIB>
    <izvorni_sadrzaj>
      <item>Fina Podružnica Šibenik, OIB 85821130368, Perivoj L.Marune1, 22000 Šibenik</item>
    </izvorni_sadrzaj>
    <derivirana_varijabla naziv="DomainObject.Predmet.StrankaListFormatedWithAdressOIB_1">
      <item>Fina Podružnica Šibenik, OIB 85821130368, Perivoj L.Marune1, 22000 Šibenik</item>
    </derivirana_varijabla>
  </DomainObject.Predmet.StrankaListFormatedWithAdressOIB>
  <DomainObject.Predmet.StrankaListNazivFormated>
    <izvorni_sadrzaj>
      <item>Fina Podružnica Šibenik</item>
    </izvorni_sadrzaj>
    <derivirana_varijabla naziv="DomainObject.Predmet.StrankaListNazivFormated_1">
      <item>Fina Podružnica Šibenik</item>
    </derivirana_varijabla>
  </DomainObject.Predmet.StrankaListNazivFormated>
  <DomainObject.Predmet.StrankaListNazivFormatedOIB>
    <izvorni_sadrzaj>
      <item>Fina Podružnica Šibenik, OIB 85821130368</item>
    </izvorni_sadrzaj>
    <derivirana_varijabla naziv="DomainObject.Predmet.StrankaListNazivFormatedOIB_1">
      <item>Fina Podružnica Šibenik, OIB 85821130368</item>
    </derivirana_varijabla>
  </DomainObject.Predmet.StrankaListNazivFormatedOIB>
  <DomainObject.Predmet.ProtuStrankaListFormated>
    <izvorni_sadrzaj>
      <item>KARLITA društvo s ograničenom odgovornošću za trgovinu i usluge "u likvidaciji"</item>
    </izvorni_sadrzaj>
    <derivirana_varijabla naziv="DomainObject.Predmet.ProtuStrankaListFormated_1">
      <item>KARLITA društvo s ograničenom odgovornošću za trgovinu i usluge "u likvidaciji"</item>
    </derivirana_varijabla>
  </DomainObject.Predmet.ProtuStrankaListFormated>
  <DomainObject.Predmet.ProtuStrankaListFormatedOIB>
    <izvorni_sadrzaj>
      <item>KARLITA društvo s ograničenom odgovornošću za trgovinu i usluge "u likvidaciji", OIB 97932629643</item>
    </izvorni_sadrzaj>
    <derivirana_varijabla naziv="DomainObject.Predmet.ProtuStrankaListFormatedOIB_1">
      <item>KARLITA društvo s ograničenom odgovornošću za trgovinu i usluge "u likvidaciji", OIB 97932629643</item>
    </derivirana_varijabla>
  </DomainObject.Predmet.ProtuStrankaListFormatedOIB>
  <DomainObject.Predmet.ProtuStrankaListFormatedWithAdress>
    <izvorni_sadrzaj>
      <item>KARLITA društvo s ograničenom odgovornošću za trgovinu i usluge "u likvidaciji", Put Male Gospe 3, 22211 Tribunj</item>
    </izvorni_sadrzaj>
    <derivirana_varijabla naziv="DomainObject.Predmet.ProtuStrankaListFormatedWithAdress_1">
      <item>KARLITA društvo s ograničenom odgovornošću za trgovinu i usluge "u likvidaciji", Put Male Gospe 3, 22211 Tribunj</item>
    </derivirana_varijabla>
  </DomainObject.Predmet.ProtuStrankaListFormatedWithAdress>
  <DomainObject.Predmet.ProtuStrankaListFormatedWithAdressOIB>
    <izvorni_sadrzaj>
      <item>KARLITA društvo s ograničenom odgovornošću za trgovinu i usluge "u likvidaciji", OIB 97932629643, Put Male Gospe 3, 22211 Tribunj</item>
    </izvorni_sadrzaj>
    <derivirana_varijabla naziv="DomainObject.Predmet.ProtuStrankaListFormatedWithAdressOIB_1">
      <item>KARLITA društvo s ograničenom odgovornošću za trgovinu i usluge "u likvidaciji", OIB 97932629643, Put Male Gospe 3, 22211 Tribunj</item>
    </derivirana_varijabla>
  </DomainObject.Predmet.ProtuStrankaListFormatedWithAdressOIB>
  <DomainObject.Predmet.ProtuStrankaListNazivFormated>
    <izvorni_sadrzaj>
      <item>KARLITA društvo s ograničenom odgovornošću za trgovinu i usluge "u likvidaciji"</item>
    </izvorni_sadrzaj>
    <derivirana_varijabla naziv="DomainObject.Predmet.ProtuStrankaListNazivFormated_1">
      <item>KARLITA društvo s ograničenom odgovornošću za trgovinu i usluge "u likvidaciji"</item>
    </derivirana_varijabla>
  </DomainObject.Predmet.ProtuStrankaListNazivFormated>
  <DomainObject.Predmet.ProtuStrankaListNazivFormatedOIB>
    <izvorni_sadrzaj>
      <item>KARLITA društvo s ograničenom odgovornošću za trgovinu i usluge "u likvidaciji", OIB 97932629643</item>
    </izvorni_sadrzaj>
    <derivirana_varijabla naziv="DomainObject.Predmet.ProtuStrankaListNazivFormatedOIB_1">
      <item>KARLITA društvo s ograničenom odgovornošću za trgovinu i usluge "u likvidaciji", OIB 97932629643</item>
    </derivirana_varijabla>
  </DomainObject.Predmet.ProtuStrankaListNazivFormatedOIB>
  <DomainObject.Predmet.OstaliListFormated>
    <izvorni_sadrzaj>
      <item>Ana Rabuzin Sladić</item>
    </izvorni_sadrzaj>
    <derivirana_varijabla naziv="DomainObject.Predmet.OstaliListFormated_1">
      <item>Ana Rabuzin Sladić</item>
    </derivirana_varijabla>
  </DomainObject.Predmet.OstaliListFormated>
  <DomainObject.Predmet.OstaliListFormatedOIB>
    <izvorni_sadrzaj>
      <item>Ana Rabuzin Sladić, OIB 97416089336</item>
    </izvorni_sadrzaj>
    <derivirana_varijabla naziv="DomainObject.Predmet.OstaliListFormatedOIB_1">
      <item>Ana Rabuzin Sladić, OIB 97416089336</item>
    </derivirana_varijabla>
  </DomainObject.Predmet.OstaliListFormatedOIB>
  <DomainObject.Predmet.OstaliListFormatedWithAdress>
    <izvorni_sadrzaj>
      <item>Ana Rabuzin Sladić, Stjepana Radića 46, 22000 Šibenik</item>
    </izvorni_sadrzaj>
    <derivirana_varijabla naziv="DomainObject.Predmet.OstaliListFormatedWithAdress_1">
      <item>Ana Rabuzin Sladić, Stjepana Radića 46, 22000 Šibenik</item>
    </derivirana_varijabla>
  </DomainObject.Predmet.OstaliListFormatedWithAdress>
  <DomainObject.Predmet.OstaliListFormatedWithAdressOIB>
    <izvorni_sadrzaj>
      <item>Ana Rabuzin Sladić, OIB 97416089336, Stjepana Radića 46, 22000 Šibenik</item>
    </izvorni_sadrzaj>
    <derivirana_varijabla naziv="DomainObject.Predmet.OstaliListFormatedWithAdressOIB_1">
      <item>Ana Rabuzin Sladić, OIB 97416089336, Stjepana Radića 46, 22000 Šibenik</item>
    </derivirana_varijabla>
  </DomainObject.Predmet.OstaliListFormatedWithAdressOIB>
  <DomainObject.Predmet.OstaliListNazivFormated>
    <izvorni_sadrzaj>
      <item>Ana Rabuzin Sladić</item>
    </izvorni_sadrzaj>
    <derivirana_varijabla naziv="DomainObject.Predmet.OstaliListNazivFormated_1">
      <item>Ana Rabuzin Sladić</item>
    </derivirana_varijabla>
  </DomainObject.Predmet.OstaliListNazivFormated>
  <DomainObject.Predmet.OstaliListNazivFormatedOIB>
    <izvorni_sadrzaj>
      <item>Ana Rabuzin Sladić, OIB 97416089336</item>
    </izvorni_sadrzaj>
    <derivirana_varijabla naziv="DomainObject.Predmet.OstaliListNazivFormatedOIB_1">
      <item>Ana Rabuzin Sladić, OIB 97416089336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Podružnica Šibenik</izvorni_sadrzaj>
    <derivirana_varijabla naziv="DomainObject.Predmet.StrankaIDrugi_1">Fina Podružnica Šibenik</derivirana_varijabla>
  </DomainObject.Predmet.StrankaIDrugi>
  <DomainObject.Predmet.ProtustrankaIDrugi>
    <izvorni_sadrzaj>KARLITA društvo s ograničenom odgovornošću za trgovinu i usluge "u likvidaciji"</izvorni_sadrzaj>
    <derivirana_varijabla naziv="DomainObject.Predmet.ProtustrankaIDrugi_1">KARLITA društvo s ograničenom odgovornošću za trgovinu i usluge "u likvidaciji"</derivirana_varijabla>
  </DomainObject.Predmet.ProtustrankaIDrugi>
  <DomainObject.Predmet.StrankaIDrugiAdressOIB>
    <izvorni_sadrzaj>Fina Podružnica Šibenik, OIB 85821130368, Perivoj L.Marune1, 22000 Šibenik</izvorni_sadrzaj>
    <derivirana_varijabla naziv="DomainObject.Predmet.StrankaIDrugiAdressOIB_1">Fina Podružnica Šibenik, OIB 85821130368, Perivoj L.Marune1, 22000 Šibenik</derivirana_varijabla>
  </DomainObject.Predmet.StrankaIDrugiAdressOIB>
  <DomainObject.Predmet.ProtustrankaIDrugiAdressOIB>
    <izvorni_sadrzaj>KARLITA društvo s ograničenom odgovornošću za trgovinu i usluge "u likvidaciji", OIB 97932629643, Put Male Gospe 3, 22211 Tribunj</izvorni_sadrzaj>
    <derivirana_varijabla naziv="DomainObject.Predmet.ProtustrankaIDrugiAdressOIB_1">KARLITA društvo s ograničenom odgovornošću za trgovinu i usluge "u likvidaciji", OIB 97932629643, Put Male Gospe 3,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Podružnica Šibenik</item>
      <item>KARLITA društvo s ograničenom odgovornošću za trgovinu i usluge "u likvidaciji"</item>
      <item>Ana Rabuzin Sladić</item>
    </izvorni_sadrzaj>
    <derivirana_varijabla naziv="DomainObject.Predmet.SudioniciListNaziv_1">
      <item>Fina Podružnica Šibenik</item>
      <item>KARLITA društvo s ograničenom odgovornošću za trgovinu i usluge "u likvidaciji"</item>
      <item>Ana Rabuzin Sladić</item>
    </derivirana_varijabla>
  </DomainObject.Predmet.SudioniciListNaziv>
  <DomainObject.Predmet.SudioniciListAdressOIB>
    <izvorni_sadrzaj>
      <item>Fina Podružnica Šibenik, OIB 85821130368, Perivoj L.Marune1,22000 Šibenik</item>
      <item>KARLITA društvo s ograničenom odgovornošću za trgovinu i usluge "u likvidaciji", OIB 97932629643, Put Male Gospe 3,22211 Tribunj</item>
      <item>Ana Rabuzin Sladić, OIB 97416089336, Stjepana Radića 46,22000 Šibenik</item>
    </izvorni_sadrzaj>
    <derivirana_varijabla naziv="DomainObject.Predmet.SudioniciListAdressOIB_1">
      <item>Fina Podružnica Šibenik, OIB 85821130368, Perivoj L.Marune1,22000 Šibenik</item>
      <item>KARLITA društvo s ograničenom odgovornošću za trgovinu i usluge "u likvidaciji", OIB 97932629643, Put Male Gospe 3,22211 Tribunj</item>
      <item>Ana Rabuzin Sladić, OIB 97416089336, Stjepana Radića 46,22000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97932629643</item>
      <item>, OIB 97416089336</item>
    </izvorni_sadrzaj>
    <derivirana_varijabla naziv="DomainObject.Predmet.SudioniciListNazivOIB_1">
      <item>, OIB 85821130368</item>
      <item>, OIB 97932629643</item>
      <item>, OIB 97416089336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60EDE5-798A-4490-AE59-DE3EEAFE3F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381</properties:Words>
  <properties:Characters>2022</properties:Characters>
  <properties:Lines>80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2016-04-25T08:20:00Z</dcterms:created>
  <dc:creator>Administrator</dc:creator>
  <cp:lastModifiedBy>wsadmin</cp:lastModifiedBy>
  <cp:lastPrinted>2016-04-25T07:48:00Z</cp:lastPrinted>
  <dcterms:modified xmlns:xsi="http://www.w3.org/2001/XMLSchema-instance" xsi:type="dcterms:W3CDTF">2016-04-25T09:13:00Z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