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72b6" w14:paraId="41572b6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134F62">
        <w:t>ANA TEAM j.d.o.o., OIB: 14951576457 sa sjedištem u Lovrentovec 25, 42223 Lovrentovec</w:t>
      </w:r>
      <w:r>
        <w:t>, dana 25. svibnja 2017.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134F62">
        <w:t>ANA TEAM j.d.o.o., OIB: 14951576457 sa sjedištem u Lovrentovec 25, 42223 Lovrentovec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DF3F46">
        <w:t>25</w:t>
      </w:r>
      <w:r>
        <w:t xml:space="preserve">. </w:t>
      </w:r>
      <w:r w:rsidR="00A640C6">
        <w:t>svibnja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3B2888">
      <w:pPr>
        <w:spacing w:lineRule="auto" w:line="240" w:after="0"/>
        <w:jc w:val="both"/>
        <w:rPr>
          <w:color w:val="FF0000"/>
        </w:rPr>
      </w:pPr>
      <w:r w:rsidRPr="0008769F">
        <w:tab/>
      </w:r>
      <w:r w:rsidR="0042209F" w:rsidRPr="00C44934">
        <w:t xml:space="preserve">II Za stečajnog upravitelja imenuje se </w:t>
      </w:r>
      <w:r w:rsidR="00134F62">
        <w:t>Ivan Čulić, Trg Josipa Jurja Strossmayera 25, Križevci, OIB: 28643153330</w:t>
      </w:r>
      <w:r w:rsidR="00DF3F46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134F62">
        <w:t>ANA TEAM j.d.o.o., OIB: 14951576457 sa sjedištem u Lovrentovec 25, 42223 Lovrentovec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134F62">
        <w:t>ANA TEAM j.d.o.o., OIB: 14951576457 sa sjedištem u Lovrentovec 25, 42223 Lovrentovec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134F62">
        <w:t>Predlagatelj je 9.5.2015. podnio ovome sudu prijedlog za otvaranje stečajnog postupka nad dužnikom, navodeći da dužnik na dan 1.9.2015. ima evidentirane neizvršene osnove za plaćanje u ukupnom iznosu od 56.269,41 kn.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134F62">
        <w:t>742/16-5 od 16.12.2016.</w:t>
      </w:r>
      <w:r>
        <w:t xml:space="preserve"> 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ovosudnim rješenjem </w:t>
      </w:r>
      <w:r w:rsidR="003B2888">
        <w:t xml:space="preserve">2 </w:t>
      </w:r>
      <w:r w:rsidR="00DF3F46">
        <w:t>St-</w:t>
      </w:r>
      <w:r w:rsidR="00134F62">
        <w:t>742/16-9</w:t>
      </w:r>
      <w:r w:rsidR="00DF3F46">
        <w:t xml:space="preserve"> od 13.3.2017.</w:t>
      </w:r>
      <w:r w:rsidR="00076878">
        <w:t xml:space="preserve"> objavljenom na e-Oglasnoj ploči suda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lastRenderedPageBreak/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DF3F46">
        <w:t>25</w:t>
      </w:r>
      <w:r>
        <w:t>.</w:t>
      </w:r>
      <w:r w:rsidR="006A3220">
        <w:t xml:space="preserve"> </w:t>
      </w:r>
      <w:r w:rsidR="00A640C6">
        <w:t>svibnja</w:t>
      </w:r>
      <w:r w:rsidR="00636215">
        <w:t xml:space="preserve"> </w:t>
      </w:r>
      <w:r>
        <w:t>201</w:t>
      </w:r>
      <w:r w:rsidR="003B2888">
        <w:t>7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8100F1" w:rsidR="003949D4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A640C6">
        <w:t>,v.r.</w:t>
      </w: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C44934" w:rsidP="0091204E" w:rsidR="00C44934">
      <w:pPr>
        <w:spacing w:lineRule="auto" w:line="240" w:after="0"/>
        <w:jc w:val="right"/>
      </w:pPr>
    </w:p>
    <w:p w:rsidRDefault="00DF3F46" w:rsidP="0091204E" w:rsidR="00DF3F46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A640C6" w:rsidR="00DF3F46" w:rsidRPr="00DF3F4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  <w:rPr>
          <w:color w:themeColor="accent6" w:val="F79646"/>
        </w:rPr>
      </w:pPr>
      <w:r w:rsidRPr="00C44934">
        <w:t xml:space="preserve">Stečajni upravitelj </w:t>
      </w:r>
      <w:r w:rsidR="00134F62">
        <w:t>Ivan Čulić, Trg Josipa Jurja Strossmayera 25, Križevci</w:t>
      </w:r>
    </w:p>
    <w:p w:rsidRDefault="003B2888" w:rsidP="005F330C" w:rsidR="00DF3F4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 xml:space="preserve">dužnik </w:t>
      </w:r>
      <w:r w:rsidR="00134F62">
        <w:t>ANA TEAM j.d.o.o., OIB: 14951576457 sa sjedištem u Lovrentovec 25, 42223 Lovrentovec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Ministarstvo financija, Porezna uprava, Područni ured Sjeverna Hrvatska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38A" w:rsidP="00B92760" w:rsidR="00A2538A">
      <w:pPr>
        <w:spacing w:lineRule="auto" w:line="240" w:after="0"/>
      </w:pPr>
      <w:r>
        <w:separator/>
      </w:r>
    </w:p>
  </w:endnote>
  <w:endnote w:id="0" w:type="continuationSeparator">
    <w:p w:rsidRDefault="00A2538A" w:rsidP="00B92760" w:rsidR="00A253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38A" w:rsidP="00B92760" w:rsidR="00A2538A">
      <w:pPr>
        <w:spacing w:lineRule="auto" w:line="240" w:after="0"/>
      </w:pPr>
      <w:r>
        <w:separator/>
      </w:r>
    </w:p>
  </w:footnote>
  <w:footnote w:id="0" w:type="continuationSeparator">
    <w:p w:rsidRDefault="00A2538A" w:rsidP="00B92760" w:rsidR="00A253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D22">
          <w:rPr>
            <w:noProof/>
          </w:rPr>
          <w:t>2</w:t>
        </w:r>
        <w:r>
          <w:fldChar w:fldCharType="end"/>
        </w:r>
      </w:p>
    </w:sdtContent>
  </w:sdt>
  <w:p w:rsidRDefault="00134F62" w:rsidP="00134F62" w:rsidR="00B92760">
    <w:pPr>
      <w:jc w:val="right"/>
    </w:pPr>
    <w:r>
      <w:t>Poslovni broj: 2 St-742/16-11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134F62">
      <w:t>742/16-11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34F62"/>
    <w:rsid w:val="001350AD"/>
    <w:rsid w:val="0014287D"/>
    <w:rsid w:val="001456F8"/>
    <w:rsid w:val="00196E25"/>
    <w:rsid w:val="001C613A"/>
    <w:rsid w:val="001D41AF"/>
    <w:rsid w:val="001E7E5C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A2D22"/>
    <w:rsid w:val="009B4636"/>
    <w:rsid w:val="00A16361"/>
    <w:rsid w:val="00A2538A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TEAM jednostavno društvo s ograničenom odgovornošću za trgovinu i ugostiteljstvo</izvorni_sadrzaj>
    <derivirana_varijabla naziv="DomainObject.Predmet.ProtustrankaFormated_1">  ANA TEAM jednostavno društvo s ograničenom odgovornošću za trgovinu i ugostiteljstvo</derivirana_varijabla>
  </DomainObject.Predmet.ProtustrankaFormated>
  <DomainObject.Predmet.ProtustrankaFormatedOIB>
    <izvorni_sadrzaj>  ANA TEAM jednostavno društvo s ograničenom odgovornošću za trgovinu i ugostiteljstvo, OIB 14951576457</izvorni_sadrzaj>
    <derivirana_varijabla naziv="DomainObject.Predmet.ProtustrankaFormatedOIB_1">  ANA TEAM jednostavno društvo s ograničenom odgovornošću za trgovinu i ugostiteljstvo, OIB 14951576457</derivirana_varijabla>
  </DomainObject.Predmet.ProtustrankaFormatedOIB>
  <DomainObject.Predmet.ProtustrankaFormatedWithAdress>
    <izvorni_sadrzaj> ANA TEAM jednostavno društvo s ograničenom odgovornošću za trgovinu i ugostiteljstvo, Lovrentovec 25, 42223 Lovrentovec</izvorni_sadrzaj>
    <derivirana_varijabla naziv="DomainObject.Predmet.ProtustrankaFormatedWithAdress_1"> ANA TEAM jednostavno društvo s ograničenom odgovornošću za trgovinu i ugostiteljstvo, Lovrentovec 25, 42223 Lovrentovec</derivirana_varijabla>
  </DomainObject.Predmet.ProtustrankaFormatedWithAdress>
  <DomainObject.Predmet.ProtustrankaFormatedWithAdressOIB>
    <izvorni_sadrzaj> ANA TEAM jednostavno društvo s ograničenom odgovornošću za trgovinu i ugostiteljstvo, OIB 14951576457, Lovrentovec 25, 42223 Lovrentovec</izvorni_sadrzaj>
    <derivirana_varijabla naziv="DomainObject.Predmet.ProtustrankaFormatedWithAdressOIB_1"> ANA TEAM jednostavno društvo s ograničenom odgovornošću za trgovinu i ugostiteljstvo, OIB 14951576457, Lovrentovec 25, 42223 Lovrentovec</derivirana_varijabla>
  </DomainObject.Predmet.ProtustrankaFormatedWithAdressOIB>
  <DomainObject.Predmet.ProtustrankaWithAdress>
    <izvorni_sadrzaj>ANA TEAM jednostavno društvo s ograničenom odgovornošću za trgovinu i ugostiteljstvo Lovrentovec 25, 42223 Lovrentovec</izvorni_sadrzaj>
    <derivirana_varijabla naziv="DomainObject.Predmet.ProtustrankaWithAdress_1">ANA TEAM jednostavno društvo s ograničenom odgovornošću za trgovinu i ugostiteljstvo Lovrentovec 25, 42223 Lovrentovec</derivirana_varijabla>
  </DomainObject.Predmet.ProtustrankaWithAdress>
  <DomainObject.Predmet.ProtustrankaWithAdressOIB>
    <izvorni_sadrzaj>ANA TEAM jednostavno društvo s ograničenom odgovornošću za trgovinu i ugostiteljstvo, OIB 14951576457, Lovrentovec 25, 42223 Lovrentovec</izvorni_sadrzaj>
    <derivirana_varijabla naziv="DomainObject.Predmet.ProtustrankaWithAdressOIB_1">ANA TEAM jednostavno društvo s ograničenom odgovornošću za trgovinu i ugostiteljstvo, OIB 14951576457, Lovrentovec 25, 42223 Lovrentovec</derivirana_varijabla>
  </DomainObject.Predmet.ProtustrankaWithAdressOIB>
  <DomainObject.Predmet.ProtustrankaNazivFormated>
    <izvorni_sadrzaj>ANA TEAM jednostavno društvo s ograničenom odgovornošću za trgovinu i ugostiteljstvo</izvorni_sadrzaj>
    <derivirana_varijabla naziv="DomainObject.Predmet.ProtustrankaNazivFormated_1">ANA TEAM jednostavno društvo s ograničenom odgovornošću za trgovinu i ugostiteljstvo</derivirana_varijabla>
  </DomainObject.Predmet.ProtustrankaNazivFormated>
  <DomainObject.Predmet.ProtustrankaNazivFormatedOIB>
    <izvorni_sadrzaj>ANA TEAM jednostavno društvo s ograničenom odgovornošću za trgovinu i ugostiteljstvo, OIB 14951576457</izvorni_sadrzaj>
    <derivirana_varijabla naziv="DomainObject.Predmet.ProtustrankaNazivFormatedOIB_1">ANA TEAM jednostavno društvo s ograničenom odgovornošću za trgovinu i ugostiteljstvo, OIB 14951576457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56269.41</izvorni_sadrzaj>
    <derivirana_varijabla naziv="DomainObject.Predmet.TrenutnaVrijednost_1">56269.41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ANA TEAM jednostavno društvo s ograničenom odgovornošću za trgovinu i ugostiteljstvo</item>
    </izvorni_sadrzaj>
    <derivirana_varijabla naziv="DomainObject.Predmet.ProtuStrankaListFormated_1">
      <item>ANA TEAM jednostavno društvo s ograničenom odgovornošću za trgovinu i ugostiteljstvo</item>
    </derivirana_varijabla>
  </DomainObject.Predmet.ProtuStrankaListFormated>
  <DomainObject.Predmet.ProtuStrankaListFormatedOIB>
    <izvorni_sadrzaj>
      <item>ANA TEAM jednostavno društvo s ograničenom odgovornošću za trgovinu i ugostiteljstvo, OIB 14951576457</item>
    </izvorni_sadrzaj>
    <derivirana_varijabla naziv="DomainObject.Predmet.ProtuStrankaListFormatedOIB_1">
      <item>ANA TEAM jednostavno društvo s ograničenom odgovornošću za trgovinu i ugostiteljstvo, OIB 14951576457</item>
    </derivirana_varijabla>
  </DomainObject.Predmet.ProtuStrankaListFormatedOIB>
  <DomainObject.Predmet.ProtuStrankaListFormatedWithAdress>
    <izvorni_sadrzaj>
      <item>ANA TEAM jednostavno društvo s ograničenom odgovornošću za trgovinu i ugostiteljstvo, Lovrentovec 25, 42223 Lovrentovec</item>
    </izvorni_sadrzaj>
    <derivirana_varijabla naziv="DomainObject.Predmet.ProtuStrankaListFormatedWithAdress_1">
      <item>ANA TEAM jednostavno društvo s ograničenom odgovornošću za trgovinu i ugostiteljstvo, Lovrentovec 25, 42223 Lovrentovec</item>
    </derivirana_varijabla>
  </DomainObject.Predmet.ProtuStrankaListFormatedWithAdress>
  <DomainObject.Predmet.ProtuStrankaListFormatedWithAdressOIB>
    <izvorni_sadrzaj>
      <item>ANA TEAM jednostavno društvo s ograničenom odgovornošću za trgovinu i ugostiteljstvo, OIB 14951576457, Lovrentovec 25, 42223 Lovrentovec</item>
    </izvorni_sadrzaj>
    <derivirana_varijabla naziv="DomainObject.Predmet.ProtuStrankaListFormatedWithAdressOIB_1">
      <item>ANA TEAM jednostavno društvo s ograničenom odgovornošću za trgovinu i ugostiteljstvo, OIB 14951576457, Lovrentovec 25, 42223 Lovrentovec</item>
    </derivirana_varijabla>
  </DomainObject.Predmet.ProtuStrankaListFormatedWithAdressOIB>
  <DomainObject.Predmet.ProtuStrankaListNazivFormated>
    <izvorni_sadrzaj>
      <item>ANA TEAM jednostavno društvo s ograničenom odgovornošću za trgovinu i ugostiteljstvo</item>
    </izvorni_sadrzaj>
    <derivirana_varijabla naziv="DomainObject.Predmet.ProtuStrankaListNazivFormated_1">
      <item>ANA TEAM jednostavno društvo s ograničenom odgovornošću za trgovinu i ugostiteljstvo</item>
    </derivirana_varijabla>
  </DomainObject.Predmet.ProtuStrankaListNazivFormated>
  <DomainObject.Predmet.ProtuStrankaListNazivFormatedOIB>
    <izvorni_sadrzaj>
      <item>ANA TEAM jednostavno društvo s ograničenom odgovornošću za trgovinu i ugostiteljstvo, OIB 14951576457</item>
    </izvorni_sadrzaj>
    <derivirana_varijabla naziv="DomainObject.Predmet.ProtuStrankaListNazivFormatedOIB_1">
      <item>ANA TEAM jednostavno društvo s ograničenom odgovornošću za trgovinu i ugostiteljstvo, OIB 14951576457</item>
    </derivirana_varijabla>
  </DomainObject.Predmet.ProtuStrankaListNazivFormatedOIB>
  <DomainObject.Predmet.OstaliListFormated>
    <izvorni_sadrzaj>
      <item>Sudski registar TS u Varaždinu</item>
    </izvorni_sadrzaj>
    <derivirana_varijabla naziv="DomainObject.Predmet.OstaliListFormated_1">
      <item>Sudski registar TS u Varaždinu</item>
    </derivirana_varijabla>
  </DomainObject.Predmet.OstaliListFormated>
  <DomainObject.Predmet.OstaliListFormatedOIB>
    <izvorni_sadrzaj>
      <item>Sudski registar TS u Varaždinu</item>
    </izvorni_sadrzaj>
    <derivirana_varijabla naziv="DomainObject.Predmet.OstaliListFormatedOIB_1">
      <item>Sudski registar TS u Varaždinu</item>
    </derivirana_varijabla>
  </DomainObject.Predmet.OstaliListFormatedOIB>
  <DomainObject.Predmet.OstaliListFormatedWithAdress>
    <izvorni_sadrzaj>
      <item>Sudski registar TS u Varaždinu, Ul. braće Radić 2, 42000 Varaždin</item>
    </izvorni_sadrzaj>
    <derivirana_varijabla naziv="DomainObject.Predmet.OstaliListFormatedWithAdress_1">
      <item>Sudski registar TS u Varaždinu,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</izvorni_sadrzaj>
    <derivirana_varijabla naziv="DomainObject.Predmet.OstaliListFormatedWithAdressOIB_1">
      <item>Sudski registar TS u Varaždinu, Ul. braće Radić 2, 42000 Varaždin</item>
    </derivirana_varijabla>
  </DomainObject.Predmet.OstaliListFormatedWithAdressOIB>
  <DomainObject.Predmet.OstaliListNazivFormated>
    <izvorni_sadrzaj>
      <item>Sudski registar TS u Varaždinu</item>
    </izvorni_sadrzaj>
    <derivirana_varijabla naziv="DomainObject.Predmet.OstaliListNazivFormated_1">
      <item>Sudski registar TS u Varaždinu</item>
    </derivirana_varijabla>
  </DomainObject.Predmet.OstaliListNazivFormated>
  <DomainObject.Predmet.OstaliListNazivFormatedOIB>
    <izvorni_sadrzaj>
      <item>Sudski registar TS u Varaždinu</item>
    </izvorni_sadrzaj>
    <derivirana_varijabla naziv="DomainObject.Predmet.OstaliListNazivFormatedOIB_1"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ANA TEAM jednostavno društvo s ograničenom odgovornošću za trgovinu i ugostiteljstvo</izvorni_sadrzaj>
    <derivirana_varijabla naziv="DomainObject.Predmet.ProtustrankaIDrugi_1">ANA TEAM jednostavno društvo s ograničenom odgovornošću za trgovinu i ugostiteljstvo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ANA TEAM jednostavno društvo s ograničenom odgovornošću za trgovinu i ugostiteljstvo, OIB 14951576457, Lovrentovec 25, 42223 Lovrentovec</izvorni_sadrzaj>
    <derivirana_varijabla naziv="DomainObject.Predmet.ProtustrankaIDrugiAdressOIB_1">ANA TEAM jednostavno društvo s ograničenom odgovornošću za trgovinu i ugostiteljstvo, OIB 14951576457, Lovrentovec 25, 42223 Lovrentovec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ANA TEAM jednostavno društvo s ograničenom odgovornošću za trgovinu i ugostiteljstvo</item>
      <item>Sudski registar TS u Varaždinu</item>
    </izvorni_sadrzaj>
    <derivirana_varijabla naziv="DomainObject.Predmet.SudioniciListNaziv_1">
      <item>Financijska agencija - Podružnica Varaždin</item>
      <item>ANA TEAM jednostavno društvo s ograničenom odgovornošću za trgovinu i ugostiteljstvo</item>
      <item>Sudski registar TS u Varaždinu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ANA TEAM jednostavno društvo s ograničenom odgovornošću za trgovinu i ugostiteljstvo, OIB 14951576457, Lovrentovec 25,42223 Lovrentovec</item>
      <item>Sudski registar TS u Varaždinu, Ul. braće Radić 2,42000 Varaždin</item>
    </izvorni_sadrzaj>
    <derivirana_varijabla naziv="DomainObject.Predmet.SudioniciListAdressOIB_1">
      <item>Financijska agencija - Podružnica Varaždin, OIB 85821130368, Ul. Augusta Cesarca 2,42000 Varaždin</item>
      <item>ANA TEAM jednostavno društvo s ograničenom odgovornošću za trgovinu i ugostiteljstvo, OIB 14951576457, Lovrentovec 25,42223 Lovrentovec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14951576457</item>
      <item>, OIB null</item>
    </izvorni_sadrzaj>
    <derivirana_varijabla naziv="DomainObject.Predmet.SudioniciListNazivOIB_1">
      <item>, OIB 85821130368</item>
      <item>, OIB 14951576457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4D700-0E4C-43A0-8C0D-60282C4780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3145</properties:Characters>
  <properties:Lines>85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2017-05-25T07:19:00Z</dcterms:created>
  <dc:creator>Maja Valušnig</dc:creator>
  <cp:lastModifiedBy>Marko Makaj</cp:lastModifiedBy>
  <cp:lastPrinted>2017-05-25T07:18:00Z</cp:lastPrinted>
  <dcterms:modified xmlns:xsi="http://www.w3.org/2001/XMLSchema-instance" xsi:type="dcterms:W3CDTF">2017-05-25T07:19:00Z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