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1ab53" w14:paraId="d71ab53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CB670D">
        <w:t>1627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CB670D">
        <w:t>KOLMAN-DIVES d.o.o. Zagreb, Ilica 159, OIB: 81175467010</w:t>
      </w:r>
      <w:r w:rsidR="004B7DCF">
        <w:t xml:space="preserve">,  </w:t>
      </w:r>
      <w:r w:rsidRPr="00AF1EFD">
        <w:t xml:space="preserve">dana </w:t>
      </w:r>
      <w:r w:rsidR="00CB670D">
        <w:t>9.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dužnikom </w:t>
      </w:r>
      <w:r w:rsidR="00CB670D">
        <w:t>KOLMAN-DIVES d.o.o. Zagreb, Ilica 159, OIB: 81175467010</w:t>
      </w:r>
      <w:r w:rsidR="00476A28">
        <w:t>.</w:t>
      </w:r>
      <w:r w:rsidRPr="00AF1EFD">
        <w:t xml:space="preserve"> Stečajni postupak je otvoren dana </w:t>
      </w:r>
      <w:r w:rsidR="00CB670D">
        <w:t>9. veljače</w:t>
      </w:r>
      <w:r w:rsidR="00476A28">
        <w:t xml:space="preserve"> 2016</w:t>
      </w:r>
      <w:r w:rsidRPr="00AF1EFD">
        <w:t xml:space="preserve">. godine u </w:t>
      </w:r>
      <w:r w:rsidR="008327B4">
        <w:t>1</w:t>
      </w:r>
      <w:r w:rsidR="00CB670D">
        <w:t>5</w:t>
      </w:r>
      <w:r w:rsidR="008327B4">
        <w:t>,00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CB670D">
        <w:t>Damir Cincar, Osijek, Svete Ane 15b, OIB: 60464850994</w:t>
      </w:r>
      <w:r w:rsidR="008B73DD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Zaključuje se stečajni postupak na</w:t>
      </w:r>
      <w:r w:rsidR="00195338" w:rsidRPr="00195338">
        <w:t xml:space="preserve"> </w:t>
      </w:r>
      <w:r w:rsidR="00CB670D">
        <w:t>KOLMAN-DIVES d.o.o. Zagreb, Ilica 159, OIB: 81175467010,</w:t>
      </w:r>
      <w:r w:rsidR="004B7DCF">
        <w:t xml:space="preserve">  </w:t>
      </w:r>
      <w:r w:rsidR="008B73DD">
        <w:t xml:space="preserve">s danom </w:t>
      </w:r>
      <w:r w:rsidR="00CB670D">
        <w:t>9.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CB670D">
        <w:t>KOLMAN-DIVES d.o.o. Zagreb, Ilica 159, OIB: 81175467010</w:t>
      </w:r>
      <w:r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AA7637" w:rsidP="00A0682A" w:rsidR="00AA7637">
      <w:pPr>
        <w:jc w:val="center"/>
        <w:rPr>
          <w:b/>
        </w:rPr>
      </w:pP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CB670D">
        <w:t>KOLMAN-DIVES d.o.o. Zagreb, Ilica 159, OIB: 81175467010</w:t>
      </w:r>
      <w:r w:rsidR="00195338">
        <w:t xml:space="preserve">, 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>Oglasom od 23. studenog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CB670D">
        <w:t>9.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435038">
        <w:t xml:space="preserve">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435038" w:rsidR="00435038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>Porezna uprava 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CB670D">
        <w:t>Damir Cincar, Osijek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0E01" w:rsidR="00420E01">
      <w:r>
        <w:separator/>
      </w:r>
    </w:p>
  </w:endnote>
  <w:endnote w:id="0" w:type="continuationSeparator">
    <w:p w:rsidRDefault="00420E01" w:rsidR="00420E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0E01" w:rsidR="00420E01">
      <w:r>
        <w:separator/>
      </w:r>
    </w:p>
  </w:footnote>
  <w:footnote w:id="0" w:type="continuationSeparator">
    <w:p w:rsidRDefault="00420E01" w:rsidR="00420E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50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CB670D">
      <w:t>1627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5B9E"/>
    <w:rsid w:val="002B6E67"/>
    <w:rsid w:val="002C5A29"/>
    <w:rsid w:val="002D6432"/>
    <w:rsid w:val="003905DD"/>
    <w:rsid w:val="003C7AF3"/>
    <w:rsid w:val="00407FE0"/>
    <w:rsid w:val="00420E01"/>
    <w:rsid w:val="0043031F"/>
    <w:rsid w:val="00435038"/>
    <w:rsid w:val="0044721B"/>
    <w:rsid w:val="00465DEA"/>
    <w:rsid w:val="00476A28"/>
    <w:rsid w:val="004A1BE7"/>
    <w:rsid w:val="004B7DCF"/>
    <w:rsid w:val="004D63AB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44C2C"/>
    <w:rsid w:val="007861DF"/>
    <w:rsid w:val="007A550F"/>
    <w:rsid w:val="007D7A92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7637"/>
    <w:rsid w:val="00AD6DDA"/>
    <w:rsid w:val="00AF1EFD"/>
    <w:rsid w:val="00AF6F8E"/>
    <w:rsid w:val="00AF7F9B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50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0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0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0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0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50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0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0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0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0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1627</izvorni_sadrzaj>
    <derivirana_varijabla naziv="DomainObject.Predmet.Broj_1">1627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St-1627/2015</izvorni_sadrzaj>
    <derivirana_varijabla naziv="DomainObject.Predmet.OznakaBroj_1">St-1627/2015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KOLMAN-DIVES d.o.o.</izvorni_sadrzaj>
    <derivirana_varijabla naziv="DomainObject.Predmet.ProtustrankaFormated_1">  KOLMAN-DIVES d.o.o.</derivirana_varijabla>
  </DomainObject.Predmet.ProtustrankaFormated>
  <DomainObject.Predmet.ProtustrankaFormatedOIB>
    <izvorni_sadrzaj>  KOLMAN-DIVES d.o.o., OIB 81175467010</izvorni_sadrzaj>
    <derivirana_varijabla naziv="DomainObject.Predmet.ProtustrankaFormatedOIB_1">  KOLMAN-DIVES d.o.o., OIB 81175467010</derivirana_varijabla>
  </DomainObject.Predmet.ProtustrankaFormatedOIB>
  <DomainObject.Predmet.ProtustrankaFormatedWithAdress>
    <izvorni_sadrzaj> KOLMAN-DIVES d.o.o., Ilica 159, 10000 Zagreb</izvorni_sadrzaj>
    <derivirana_varijabla naziv="DomainObject.Predmet.ProtustrankaFormatedWithAdress_1"> KOLMAN-DIVES d.o.o., Ilica 159, 10000 Zagreb</derivirana_varijabla>
  </DomainObject.Predmet.ProtustrankaFormatedWithAdress>
  <DomainObject.Predmet.ProtustrankaFormatedWithAdressOIB>
    <izvorni_sadrzaj> KOLMAN-DIVES d.o.o., OIB 81175467010, Ilica 159, 10000 Zagreb</izvorni_sadrzaj>
    <derivirana_varijabla naziv="DomainObject.Predmet.ProtustrankaFormatedWithAdressOIB_1"> KOLMAN-DIVES d.o.o., OIB 81175467010, Ilica 159, 10000 Zagreb</derivirana_varijabla>
  </DomainObject.Predmet.ProtustrankaFormatedWithAdressOIB>
  <DomainObject.Predmet.ProtustrankaWithAdress>
    <izvorni_sadrzaj>KOLMAN-DIVES d.o.o. Ilica 159, 10000 Zagreb</izvorni_sadrzaj>
    <derivirana_varijabla naziv="DomainObject.Predmet.ProtustrankaWithAdress_1">KOLMAN-DIVES d.o.o. Ilica 159, 10000 Zagreb</derivirana_varijabla>
  </DomainObject.Predmet.ProtustrankaWithAdress>
  <DomainObject.Predmet.ProtustrankaWithAdressOIB>
    <izvorni_sadrzaj>KOLMAN-DIVES d.o.o., OIB 81175467010, Ilica 159, 10000 Zagreb</izvorni_sadrzaj>
    <derivirana_varijabla naziv="DomainObject.Predmet.ProtustrankaWithAdressOIB_1">KOLMAN-DIVES d.o.o., OIB 81175467010, Ilica 159, 10000 Zagreb</derivirana_varijabla>
  </DomainObject.Predmet.ProtustrankaWithAdressOIB>
  <DomainObject.Predmet.ProtustrankaNazivFormated>
    <izvorni_sadrzaj>KOLMAN-DIVES d.o.o.</izvorni_sadrzaj>
    <derivirana_varijabla naziv="DomainObject.Predmet.ProtustrankaNazivFormated_1">KOLMAN-DIVES d.o.o.</derivirana_varijabla>
  </DomainObject.Predmet.ProtustrankaNazivFormated>
  <DomainObject.Predmet.ProtustrankaNazivFormatedOIB>
    <izvorni_sadrzaj>KOLMAN-DIVES d.o.o., OIB 81175467010</izvorni_sadrzaj>
    <derivirana_varijabla naziv="DomainObject.Predmet.ProtustrankaNazivFormatedOIB_1">KOLMAN-DIVES d.o.o., OIB 81175467010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KOLMAN-DIVES d.o.o.</item>
    </izvorni_sadrzaj>
    <derivirana_varijabla naziv="DomainObject.Predmet.ProtuStrankaListFormated_1">
      <item>KOLMAN-DIVES d.o.o.</item>
    </derivirana_varijabla>
  </DomainObject.Predmet.ProtuStrankaListFormated>
  <DomainObject.Predmet.ProtuStrankaListFormatedOIB>
    <izvorni_sadrzaj>
      <item>KOLMAN-DIVES d.o.o., OIB 81175467010</item>
    </izvorni_sadrzaj>
    <derivirana_varijabla naziv="DomainObject.Predmet.ProtuStrankaListFormatedOIB_1">
      <item>KOLMAN-DIVES d.o.o., OIB 81175467010</item>
    </derivirana_varijabla>
  </DomainObject.Predmet.ProtuStrankaListFormatedOIB>
  <DomainObject.Predmet.ProtuStrankaListFormatedWithAdress>
    <izvorni_sadrzaj>
      <item>KOLMAN-DIVES d.o.o., Ilica 159, 10000 Zagreb</item>
    </izvorni_sadrzaj>
    <derivirana_varijabla naziv="DomainObject.Predmet.ProtuStrankaListFormatedWithAdress_1">
      <item>KOLMAN-DIVES d.o.o., Ilica 159, 10000 Zagreb</item>
    </derivirana_varijabla>
  </DomainObject.Predmet.ProtuStrankaListFormatedWithAdress>
  <DomainObject.Predmet.ProtuStrankaListFormatedWithAdressOIB>
    <izvorni_sadrzaj>
      <item>KOLMAN-DIVES d.o.o., OIB 81175467010, Ilica 159, 10000 Zagreb</item>
    </izvorni_sadrzaj>
    <derivirana_varijabla naziv="DomainObject.Predmet.ProtuStrankaListFormatedWithAdressOIB_1">
      <item>KOLMAN-DIVES d.o.o., OIB 81175467010, Ilica 159, 10000 Zagreb</item>
    </derivirana_varijabla>
  </DomainObject.Predmet.ProtuStrankaListFormatedWithAdressOIB>
  <DomainObject.Predmet.ProtuStrankaListNazivFormated>
    <izvorni_sadrzaj>
      <item>KOLMAN-DIVES d.o.o.</item>
    </izvorni_sadrzaj>
    <derivirana_varijabla naziv="DomainObject.Predmet.ProtuStrankaListNazivFormated_1">
      <item>KOLMAN-DIVES d.o.o.</item>
    </derivirana_varijabla>
  </DomainObject.Predmet.ProtuStrankaListNazivFormated>
  <DomainObject.Predmet.ProtuStrankaListNazivFormatedOIB>
    <izvorni_sadrzaj>
      <item>KOLMAN-DIVES d.o.o., OIB 81175467010</item>
    </izvorni_sadrzaj>
    <derivirana_varijabla naziv="DomainObject.Predmet.ProtuStrankaListNazivFormatedOIB_1">
      <item>KOLMAN-DIVES d.o.o., OIB 81175467010</item>
    </derivirana_varijabla>
  </DomainObject.Predmet.ProtuStrankaListNazivFormatedOIB>
  <DomainObject.Predmet.OstaliListFormated>
    <izvorni_sadrzaj>
      <item>Mirjana Kolman Žnajder</item>
    </izvorni_sadrzaj>
    <derivirana_varijabla naziv="DomainObject.Predmet.OstaliListFormated_1">
      <item>Mirjana Kolman Žnajder</item>
    </derivirana_varijabla>
  </DomainObject.Predmet.OstaliListFormated>
  <DomainObject.Predmet.OstaliListFormatedOIB>
    <izvorni_sadrzaj>
      <item>Mirjana Kolman Žnajder, OIB 46696773855</item>
    </izvorni_sadrzaj>
    <derivirana_varijabla naziv="DomainObject.Predmet.OstaliListFormatedOIB_1">
      <item>Mirjana Kolman Žnajder, OIB 46696773855</item>
    </derivirana_varijabla>
  </DomainObject.Predmet.OstaliListFormatedOIB>
  <DomainObject.Predmet.OstaliListFormatedWithAdress>
    <izvorni_sadrzaj>
      <item>Mirjana Kolman Žnajder, Ulica Petra Šimage 52, 10020 Odra</item>
    </izvorni_sadrzaj>
    <derivirana_varijabla naziv="DomainObject.Predmet.OstaliListFormatedWithAdress_1">
      <item>Mirjana Kolman Žnajder, Ulica Petra Šimage 52, 10020 Odra</item>
    </derivirana_varijabla>
  </DomainObject.Predmet.OstaliListFormatedWithAdress>
  <DomainObject.Predmet.OstaliListFormatedWithAdressOIB>
    <izvorni_sadrzaj>
      <item>Mirjana Kolman Žnajder, OIB 46696773855, Ulica Petra Šimage 52, 10020 Odra</item>
    </izvorni_sadrzaj>
    <derivirana_varijabla naziv="DomainObject.Predmet.OstaliListFormatedWithAdressOIB_1">
      <item>Mirjana Kolman Žnajder, OIB 46696773855, Ulica Petra Šimage 52, 10020 Odra</item>
    </derivirana_varijabla>
  </DomainObject.Predmet.OstaliListFormatedWithAdressOIB>
  <DomainObject.Predmet.OstaliListNazivFormated>
    <izvorni_sadrzaj>
      <item>Mirjana Kolman Žnajder</item>
    </izvorni_sadrzaj>
    <derivirana_varijabla naziv="DomainObject.Predmet.OstaliListNazivFormated_1">
      <item>Mirjana Kolman Žnajder</item>
    </derivirana_varijabla>
  </DomainObject.Predmet.OstaliListNazivFormated>
  <DomainObject.Predmet.OstaliListNazivFormatedOIB>
    <izvorni_sadrzaj>
      <item>Mirjana Kolman Žnajder, OIB 46696773855</item>
    </izvorni_sadrzaj>
    <derivirana_varijabla naziv="DomainObject.Predmet.OstaliListNazivFormatedOIB_1">
      <item>Mirjana Kolman Žnajder, OIB 46696773855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KOLMAN-DIVES d.o.o.</izvorni_sadrzaj>
    <derivirana_varijabla naziv="DomainObject.Predmet.ProtustrankaIDrugi_1">KOLMAN-DIVES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KOLMAN-DIVES d.o.o., OIB 81175467010, Ilica 159, 10000 Zagreb</izvorni_sadrzaj>
    <derivirana_varijabla naziv="DomainObject.Predmet.ProtustrankaIDrugiAdressOIB_1">KOLMAN-DIVES d.o.o., OIB 81175467010, Ilica 159,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KOLMAN-DIVES d.o.o.</item>
      <item>Mirjana Kolman Žnajder</item>
    </izvorni_sadrzaj>
    <derivirana_varijabla naziv="DomainObject.Predmet.SudioniciListNaziv_1">
      <item>FINA Regionalni centar Zagreb</item>
      <item>KOLMAN-DIVES d.o.o.</item>
      <item>Mirjana Kolman Žnajder</item>
    </derivirana_varijabla>
  </DomainObject.Predmet.SudioniciListNaziv>
  <DomainObject.Predmet.SudioniciListAdressOIB>
    <izvorni_sadrzaj>
      <item>FINA Regionalni centar Zagreb, OIB 85821130368, TRG SVIBANJSKIH ŽRTAVA 1995. 1,10000 Zagreb</item>
      <item>KOLMAN-DIVES d.o.o., OIB 81175467010, Ilica 159,10000 Zagreb</item>
      <item>Mirjana Kolman Žnajder, OIB 46696773855, Ulica Petra Šimage 52,10020 Odra</item>
    </izvorni_sadrzaj>
    <derivirana_varijabla naziv="DomainObject.Predmet.SudioniciListAdressOIB_1">
      <item>FINA Regionalni centar Zagreb, OIB 85821130368, TRG SVIBANJSKIH ŽRTAVA 1995. 1,10000 Zagreb</item>
      <item>KOLMAN-DIVES d.o.o., OIB 81175467010, Ilica 159,10000 Zagreb</item>
      <item>Mirjana Kolman Žnajder, OIB 46696773855, Ulica Petra Šimage 52,10020 Odra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81175467010</item>
      <item>, OIB 46696773855</item>
    </izvorni_sadrzaj>
    <derivirana_varijabla naziv="DomainObject.Predmet.SudioniciListNazivOIB_1">
      <item>, OIB 85821130368</item>
      <item>, OIB 81175467010</item>
      <item>, OIB 46696773855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490</properties:Words>
  <properties:Characters>2661</properties:Characters>
  <properties:Lines>93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2016-02-09T13:35:00Z</dcterms:created>
  <dc:creator>Korisnik</dc:creator>
  <cp:lastModifiedBy>Draženka Prpić</cp:lastModifiedBy>
  <cp:lastPrinted>2016-02-09T13:37:00Z</cp:lastPrinted>
  <dcterms:modified xmlns:xsi="http://www.w3.org/2001/XMLSchema-instance" xsi:type="dcterms:W3CDTF">2016-02-09T13:37:00Z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