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c585" w14:paraId="2c4c585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3F56D0">
        <w:rPr>
          <w:lang w:eastAsia="en-US"/>
        </w:rPr>
        <w:t>1650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3F56D0" w:rsidRPr="003F56D0">
        <w:t>ARIMED MODELIRANJE društvo s ograničenom odgovornošću za usluge, Zagreb, Zagrebačka cesta 111, MBS:080709434, OIB:15068116504</w:t>
      </w:r>
      <w:r w:rsidR="00C6000B" w:rsidRPr="00462B12">
        <w:t>, 1</w:t>
      </w:r>
      <w:r w:rsidR="003F56D0">
        <w:t>4</w:t>
      </w:r>
      <w:r w:rsidR="00283691" w:rsidRPr="00462B12">
        <w:t>.</w:t>
      </w:r>
      <w:r w:rsidR="00224DA6" w:rsidRPr="00462B12">
        <w:t xml:space="preserve"> </w:t>
      </w:r>
      <w:r w:rsidR="00984307">
        <w:t>rujna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3F56D0" w:rsidRPr="003F56D0">
        <w:t>ARIMED MODELIRANJE društvo s ograničenom odgovornošću za usluge, Zagreb, Zagrebačka cesta 111, MBS:080709434, OIB:15068116504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3F56D0">
        <w:t>19</w:t>
      </w:r>
      <w:r>
        <w:t xml:space="preserve">. </w:t>
      </w:r>
      <w:r w:rsidR="003F56D0">
        <w:t>veljače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</w:t>
      </w:r>
      <w:r w:rsidR="00984307">
        <w:t>presliku</w:t>
      </w:r>
      <w:r w:rsidR="00C95F44">
        <w:t xml:space="preserve"> </w:t>
      </w:r>
      <w:r w:rsidR="003F56D0">
        <w:t xml:space="preserve">očevidnika o redoslijedu plaćanja s obračunatom kamatom </w:t>
      </w:r>
      <w:r w:rsidR="00C95F44">
        <w:t>potvrd</w:t>
      </w:r>
      <w:r w:rsidR="00507A29">
        <w:t>e</w:t>
      </w:r>
      <w:r w:rsidR="00C95F44">
        <w:t xml:space="preserve"> </w:t>
      </w:r>
      <w:r>
        <w:t xml:space="preserve">FINA-e od </w:t>
      </w:r>
      <w:r w:rsidR="003F56D0">
        <w:t>7</w:t>
      </w:r>
      <w:r w:rsidR="00507A29">
        <w:t xml:space="preserve">. </w:t>
      </w:r>
      <w:r w:rsidR="003F56D0">
        <w:t>lipnja</w:t>
      </w:r>
      <w:r w:rsidR="00507A29">
        <w:t xml:space="preserve"> 2016. </w:t>
      </w:r>
      <w:r w:rsidR="00C95F44">
        <w:t>iz koje</w:t>
      </w:r>
      <w:r w:rsidR="003F56D0">
        <w:t>g</w:t>
      </w:r>
      <w:r w:rsidR="00C95F44">
        <w:t xml:space="preserve"> proizlazi da dužnik</w:t>
      </w:r>
      <w:r w:rsidR="003F56D0">
        <w:t>u</w:t>
      </w:r>
      <w:r w:rsidR="00C95F44">
        <w:t xml:space="preserve"> na dan izdavanja </w:t>
      </w:r>
      <w:r w:rsidR="003F56D0">
        <w:t>očevidnika</w:t>
      </w:r>
      <w:r w:rsidR="00C95F44">
        <w:t xml:space="preserve"> </w:t>
      </w:r>
      <w:r w:rsidR="003F56D0">
        <w:t>nije blokiran račun</w:t>
      </w:r>
      <w:r w:rsidR="00507A29">
        <w:t>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</w:t>
      </w:r>
      <w:r w:rsidR="003F56D0">
        <w:t>4</w:t>
      </w:r>
      <w:r w:rsidR="00AD18BE" w:rsidRPr="001A23D7">
        <w:t xml:space="preserve">. </w:t>
      </w:r>
      <w:r w:rsidR="00984307">
        <w:t>rujna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D00AD5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D00AD5" w:rsidR="00C6000B"/>
    <w:p w:rsidRDefault="00D00AD5" w:rsidP="007A1486" w:rsidR="00D00AD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D00AD5" w:rsidP="007A1486" w:rsidR="00D00AD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00AD5" w:rsidP="007A1486" w:rsidR="00D00AD5" w:rsidRPr="007A1486">
      <w:pPr>
        <w:ind w:left="720"/>
      </w:pPr>
    </w:p>
    <w:p w:rsidRDefault="00D00AD5" w:rsidP="00D00AD5" w:rsidR="00D00AD5"/>
    <w:p w:rsidRDefault="00D00AD5" w:rsidP="00D00AD5" w:rsidR="00D00AD5" w:rsidRPr="001A23D7"/>
    <w:sectPr w:rsidSect="00F224E7" w:rsidR="00D00AD5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36B4B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56D0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C7EE7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0AD5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A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A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A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A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A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A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A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A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1650</izvorni_sadrzaj>
    <derivirana_varijabla naziv="DomainObject.Predmet.Broj_1">1650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St-1650/2016</izvorni_sadrzaj>
    <derivirana_varijabla naziv="DomainObject.Predmet.OznakaBroj_1">St-1650/2016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ARIMED MODELIRANJE d.o.o.</izvorni_sadrzaj>
    <derivirana_varijabla naziv="DomainObject.Predmet.ProtustrankaFormated_1">  ARIMED MODELIRANJE d.o.o.</derivirana_varijabla>
  </DomainObject.Predmet.ProtustrankaFormated>
  <DomainObject.Predmet.ProtustrankaFormatedOIB>
    <izvorni_sadrzaj>  ARIMED MODELIRANJE d.o.o., OIB 15068116504</izvorni_sadrzaj>
    <derivirana_varijabla naziv="DomainObject.Predmet.ProtustrankaFormatedOIB_1">  ARIMED MODELIRANJE d.o.o., OIB 15068116504</derivirana_varijabla>
  </DomainObject.Predmet.ProtustrankaFormatedOIB>
  <DomainObject.Predmet.ProtustrankaFormatedWithAdress>
    <izvorni_sadrzaj> ARIMED MODELIRANJE d.o.o., Zagrebačka cesta 111, 10000 Zagreb</izvorni_sadrzaj>
    <derivirana_varijabla naziv="DomainObject.Predmet.ProtustrankaFormatedWithAdress_1"> ARIMED MODELIRANJE d.o.o., Zagrebačka cesta 111, 10000 Zagreb</derivirana_varijabla>
  </DomainObject.Predmet.ProtustrankaFormatedWithAdress>
  <DomainObject.Predmet.ProtustrankaFormatedWithAdressOIB>
    <izvorni_sadrzaj> ARIMED MODELIRANJE d.o.o., OIB 15068116504, Zagrebačka cesta 111, 10000 Zagreb</izvorni_sadrzaj>
    <derivirana_varijabla naziv="DomainObject.Predmet.ProtustrankaFormatedWithAdressOIB_1"> ARIMED MODELIRANJE d.o.o., OIB 15068116504, Zagrebačka cesta 111, 10000 Zagreb</derivirana_varijabla>
  </DomainObject.Predmet.ProtustrankaFormatedWithAdressOIB>
  <DomainObject.Predmet.ProtustrankaWithAdress>
    <izvorni_sadrzaj>ARIMED MODELIRANJE d.o.o. Zagrebačka cesta 111, 10000 Zagreb</izvorni_sadrzaj>
    <derivirana_varijabla naziv="DomainObject.Predmet.ProtustrankaWithAdress_1">ARIMED MODELIRANJE d.o.o. Zagrebačka cesta 111, 10000 Zagreb</derivirana_varijabla>
  </DomainObject.Predmet.ProtustrankaWithAdress>
  <DomainObject.Predmet.ProtustrankaWithAdressOIB>
    <izvorni_sadrzaj>ARIMED MODELIRANJE d.o.o., OIB 15068116504, Zagrebačka cesta 111, 10000 Zagreb</izvorni_sadrzaj>
    <derivirana_varijabla naziv="DomainObject.Predmet.ProtustrankaWithAdressOIB_1">ARIMED MODELIRANJE d.o.o., OIB 15068116504, Zagrebačka cesta 111, 10000 Zagreb</derivirana_varijabla>
  </DomainObject.Predmet.ProtustrankaWithAdressOIB>
  <DomainObject.Predmet.ProtustrankaNazivFormated>
    <izvorni_sadrzaj>ARIMED MODELIRANJE d.o.o.</izvorni_sadrzaj>
    <derivirana_varijabla naziv="DomainObject.Predmet.ProtustrankaNazivFormated_1">ARIMED MODELIRANJE d.o.o.</derivirana_varijabla>
  </DomainObject.Predmet.ProtustrankaNazivFormated>
  <DomainObject.Predmet.ProtustrankaNazivFormatedOIB>
    <izvorni_sadrzaj>ARIMED MODELIRANJE d.o.o., OIB 15068116504</izvorni_sadrzaj>
    <derivirana_varijabla naziv="DomainObject.Predmet.ProtustrankaNazivFormatedOIB_1">ARIMED MODELIRANJE d.o.o., OIB 15068116504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ARIMED MODELIRANJE d.o.o.</item>
    </izvorni_sadrzaj>
    <derivirana_varijabla naziv="DomainObject.Predmet.ProtuStrankaListFormated_1">
      <item>ARIMED MODELIRANJE d.o.o.</item>
    </derivirana_varijabla>
  </DomainObject.Predmet.ProtuStrankaListFormated>
  <DomainObject.Predmet.ProtuStrankaListFormatedOIB>
    <izvorni_sadrzaj>
      <item>ARIMED MODELIRANJE d.o.o., OIB 15068116504</item>
    </izvorni_sadrzaj>
    <derivirana_varijabla naziv="DomainObject.Predmet.ProtuStrankaListFormatedOIB_1">
      <item>ARIMED MODELIRANJE d.o.o., OIB 15068116504</item>
    </derivirana_varijabla>
  </DomainObject.Predmet.ProtuStrankaListFormatedOIB>
  <DomainObject.Predmet.ProtuStrankaListFormatedWithAdress>
    <izvorni_sadrzaj>
      <item>ARIMED MODELIRANJE d.o.o., Zagrebačka cesta 111, 10000 Zagreb</item>
    </izvorni_sadrzaj>
    <derivirana_varijabla naziv="DomainObject.Predmet.ProtuStrankaListFormatedWithAdress_1">
      <item>ARIMED MODELIRANJE d.o.o., Zagrebačka cesta 111, 10000 Zagreb</item>
    </derivirana_varijabla>
  </DomainObject.Predmet.ProtuStrankaListFormatedWithAdress>
  <DomainObject.Predmet.ProtuStrankaListFormatedWithAdressOIB>
    <izvorni_sadrzaj>
      <item>ARIMED MODELIRANJE d.o.o., OIB 15068116504, Zagrebačka cesta 111, 10000 Zagreb</item>
    </izvorni_sadrzaj>
    <derivirana_varijabla naziv="DomainObject.Predmet.ProtuStrankaListFormatedWithAdressOIB_1">
      <item>ARIMED MODELIRANJE d.o.o., OIB 15068116504, Zagrebačka cesta 111, 10000 Zagreb</item>
    </derivirana_varijabla>
  </DomainObject.Predmet.ProtuStrankaListFormatedWithAdressOIB>
  <DomainObject.Predmet.ProtuStrankaListNazivFormated>
    <izvorni_sadrzaj>
      <item>ARIMED MODELIRANJE d.o.o.</item>
    </izvorni_sadrzaj>
    <derivirana_varijabla naziv="DomainObject.Predmet.ProtuStrankaListNazivFormated_1">
      <item>ARIMED MODELIRANJE d.o.o.</item>
    </derivirana_varijabla>
  </DomainObject.Predmet.ProtuStrankaListNazivFormated>
  <DomainObject.Predmet.ProtuStrankaListNazivFormatedOIB>
    <izvorni_sadrzaj>
      <item>ARIMED MODELIRANJE d.o.o., OIB 15068116504</item>
    </izvorni_sadrzaj>
    <derivirana_varijabla naziv="DomainObject.Predmet.ProtuStrankaListNazivFormatedOIB_1">
      <item>ARIMED MODELIRANJE d.o.o., OIB 15068116504</item>
    </derivirana_varijabla>
  </DomainObject.Predmet.ProtuStrankaListNazivFormatedOIB>
  <DomainObject.Predmet.OstaliListFormated>
    <izvorni_sadrzaj>
      <item>ARIJANA TAHIRI</item>
    </izvorni_sadrzaj>
    <derivirana_varijabla naziv="DomainObject.Predmet.OstaliListFormated_1">
      <item>ARIJANA TAHIRI</item>
    </derivirana_varijabla>
  </DomainObject.Predmet.OstaliListFormated>
  <DomainObject.Predmet.OstaliListFormatedOIB>
    <izvorni_sadrzaj>
      <item>ARIJANA TAHIRI, OIB 77343457896</item>
    </izvorni_sadrzaj>
    <derivirana_varijabla naziv="DomainObject.Predmet.OstaliListFormatedOIB_1">
      <item>ARIJANA TAHIRI, OIB 77343457896</item>
    </derivirana_varijabla>
  </DomainObject.Predmet.OstaliListFormatedOIB>
  <DomainObject.Predmet.OstaliListFormatedWithAdress>
    <izvorni_sadrzaj>
      <item>ARIJANA TAHIRI, Udbinska 42, 10000 Zagreb</item>
    </izvorni_sadrzaj>
    <derivirana_varijabla naziv="DomainObject.Predmet.OstaliListFormatedWithAdress_1">
      <item>ARIJANA TAHIRI, Udbinska 42, 10000 Zagreb</item>
    </derivirana_varijabla>
  </DomainObject.Predmet.OstaliListFormatedWithAdress>
  <DomainObject.Predmet.OstaliListFormatedWithAdressOIB>
    <izvorni_sadrzaj>
      <item>ARIJANA TAHIRI, OIB 77343457896, Udbinska 42, 10000 Zagreb</item>
    </izvorni_sadrzaj>
    <derivirana_varijabla naziv="DomainObject.Predmet.OstaliListFormatedWithAdressOIB_1">
      <item>ARIJANA TAHIRI, OIB 77343457896, Udbinska 42, 10000 Zagreb</item>
    </derivirana_varijabla>
  </DomainObject.Predmet.OstaliListFormatedWithAdressOIB>
  <DomainObject.Predmet.OstaliListNazivFormated>
    <izvorni_sadrzaj>
      <item>ARIJANA TAHIRI</item>
    </izvorni_sadrzaj>
    <derivirana_varijabla naziv="DomainObject.Predmet.OstaliListNazivFormated_1">
      <item>ARIJANA TAHIRI</item>
    </derivirana_varijabla>
  </DomainObject.Predmet.OstaliListNazivFormated>
  <DomainObject.Predmet.OstaliListNazivFormatedOIB>
    <izvorni_sadrzaj>
      <item>ARIJANA TAHIRI, OIB 77343457896</item>
    </izvorni_sadrzaj>
    <derivirana_varijabla naziv="DomainObject.Predmet.OstaliListNazivFormatedOIB_1">
      <item>ARIJANA TAHIRI, OIB 77343457896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ARIMED MODELIRANJE d.o.o.</izvorni_sadrzaj>
    <derivirana_varijabla naziv="DomainObject.Predmet.ProtustrankaIDrugi_1">ARIMED MODELIRANJE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ARIMED MODELIRANJE d.o.o., OIB 15068116504, Zagrebačka cesta 111, 10000 Zagreb</izvorni_sadrzaj>
    <derivirana_varijabla naziv="DomainObject.Predmet.ProtustrankaIDrugiAdressOIB_1">ARIMED MODELIRANJE d.o.o., OIB 15068116504, Zagrebačka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ARIMED MODELIRANJE d.o.o.</item>
      <item>ARIJANA TAHIRI</item>
    </izvorni_sadrzaj>
    <derivirana_varijabla naziv="DomainObject.Predmet.SudioniciListNaziv_1">
      <item>FINA Regionalni centar Zagreb</item>
      <item>ARIMED MODELIRANJE d.o.o.</item>
      <item>ARIJANA TAHIRI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ARIMED MODELIRANJE d.o.o., OIB 15068116504, Zagrebačka cesta 111,10000 Zagreb</item>
      <item>ARIJANA TAHIRI, OIB 77343457896, Udbinska 42,10000 Zagreb</item>
    </izvorni_sadrzaj>
    <derivirana_varijabla naziv="DomainObject.Predmet.SudioniciListAdressOIB_1">
      <item>FINA Regionalni centar Zagreb, OIB 85821130368, Trg svibanjskih žrtava 1995. br. 1,10000 Zagreb</item>
      <item>ARIMED MODELIRANJE d.o.o., OIB 15068116504, Zagrebačka cesta 111,10000 Zagreb</item>
      <item>ARIJANA TAHIRI, OIB 77343457896, Udbinska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15068116504</item>
      <item>, OIB 77343457896</item>
    </izvorni_sadrzaj>
    <derivirana_varijabla naziv="DomainObject.Predmet.SudioniciListNazivOIB_1">
      <item>, OIB 85821130368</item>
      <item>, OIB 15068116504</item>
      <item>, OIB 77343457896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A9E69-7E94-4F26-BB99-05615D179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259</properties:Words>
  <properties:Characters>1365</properties:Characters>
  <properties:Lines>47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2016-09-14T08:52:00Z</dcterms:created>
  <dc:creator>Jelena</dc:creator>
  <cp:lastModifiedBy>Ivana Stampf</cp:lastModifiedBy>
  <cp:lastPrinted>2010-12-20T11:38:00Z</cp:lastPrinted>
  <dcterms:modified xmlns:xsi="http://www.w3.org/2001/XMLSchema-instance" xsi:type="dcterms:W3CDTF">2016-09-14T09:19:00Z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