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453b" w14:paraId="527453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5761D">
        <w:t>350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05761D" w:rsidRPr="0005761D">
        <w:rPr>
          <w:lang w:val="hr-HR"/>
        </w:rPr>
        <w:t>SKUTO j.d.o.o. za trgovinu i usluge</w:t>
      </w:r>
      <w:r w:rsidR="00A53188">
        <w:rPr>
          <w:lang w:val="hr-HR"/>
        </w:rPr>
        <w:t xml:space="preserve">, OIB: </w:t>
      </w:r>
      <w:r w:rsidR="0005761D" w:rsidRPr="0005761D">
        <w:rPr>
          <w:lang w:val="hr-HR"/>
        </w:rPr>
        <w:t>42955976625</w:t>
      </w:r>
      <w:r w:rsidR="007B7727">
        <w:rPr>
          <w:lang w:val="hr-HR"/>
        </w:rPr>
        <w:t xml:space="preserve">, </w:t>
      </w:r>
      <w:r w:rsidR="0005761D">
        <w:rPr>
          <w:lang w:val="hr-HR"/>
        </w:rPr>
        <w:t>Grubine, Stjepana Radića 5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05761D" w:rsidRPr="0005761D">
        <w:rPr>
          <w:lang w:val="hr-HR"/>
        </w:rPr>
        <w:t>SKUTO j.d.o.o. za trgovinu i usluge</w:t>
      </w:r>
      <w:r w:rsidR="0005761D">
        <w:rPr>
          <w:lang w:val="hr-HR"/>
        </w:rPr>
        <w:t xml:space="preserve">, OIB: </w:t>
      </w:r>
      <w:r w:rsidR="0005761D" w:rsidRPr="0005761D">
        <w:rPr>
          <w:lang w:val="hr-HR"/>
        </w:rPr>
        <w:t>42955976625</w:t>
      </w:r>
      <w:r w:rsidR="0005761D">
        <w:rPr>
          <w:lang w:val="hr-HR"/>
        </w:rPr>
        <w:t>, Grubine, Stjepana Radića 5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05761D">
        <w:rPr>
          <w:lang w:val="hr-HR"/>
        </w:rPr>
        <w:t>9,40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37455" w:rsidR="00D861DC" w:rsidRPr="00AA24B5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05761D">
        <w:rPr>
          <w:lang w:val="hr-HR"/>
        </w:rPr>
        <w:t>Domagoj Repač, OIB: 24977406612, Zagreb, Đorđićeva 24</w:t>
      </w:r>
      <w:r w:rsidR="00937455">
        <w:t>, OIB:</w:t>
      </w:r>
      <w:r w:rsidR="00AA24B5">
        <w:t xml:space="preserve"> 4</w:t>
      </w:r>
      <w:r w:rsidR="00AA24B5" w:rsidRPr="00ED0898">
        <w:rPr>
          <w:rFonts w:eastAsiaTheme="minorHAnsi"/>
        </w:rPr>
        <w:t>3572319915</w:t>
      </w:r>
      <w:r w:rsidR="0005761D">
        <w:rPr>
          <w:rFonts w:eastAsiaTheme="minorHAnsi"/>
        </w:rPr>
        <w:t>.</w:t>
      </w:r>
      <w:r w:rsidR="00AA24B5">
        <w:t xml:space="preserve">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937455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05761D" w:rsidRPr="0005761D">
        <w:rPr>
          <w:lang w:val="hr-HR"/>
        </w:rPr>
        <w:t>SKUTO j.d.o.o. za trgovinu i usluge</w:t>
      </w:r>
      <w:r w:rsidR="0005761D">
        <w:rPr>
          <w:lang w:val="hr-HR"/>
        </w:rPr>
        <w:t xml:space="preserve">, OIB: </w:t>
      </w:r>
      <w:r w:rsidR="0005761D" w:rsidRPr="0005761D">
        <w:rPr>
          <w:lang w:val="hr-HR"/>
        </w:rPr>
        <w:t>42955976625</w:t>
      </w:r>
      <w:r w:rsidR="0005761D">
        <w:rPr>
          <w:lang w:val="hr-HR"/>
        </w:rPr>
        <w:t>, Grubine, Stjepana Radića 5.</w:t>
      </w:r>
    </w:p>
    <w:p w:rsidRDefault="0005761D" w:rsidP="00937455" w:rsidR="0005761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A53188">
        <w:rPr>
          <w:lang w:val="hr-HR"/>
        </w:rPr>
        <w:t>02.02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05761D" w:rsidRPr="0005761D">
        <w:rPr>
          <w:lang w:val="hr-HR"/>
        </w:rPr>
        <w:t>SKUTO j.d.o.o. za trgovinu i usluge</w:t>
      </w:r>
      <w:r w:rsidR="0005761D">
        <w:rPr>
          <w:lang w:val="hr-HR"/>
        </w:rPr>
        <w:t xml:space="preserve">, OIB: </w:t>
      </w:r>
      <w:r w:rsidR="0005761D" w:rsidRPr="0005761D">
        <w:rPr>
          <w:lang w:val="hr-HR"/>
        </w:rPr>
        <w:t>42955976625</w:t>
      </w:r>
      <w:r w:rsidR="0005761D">
        <w:rPr>
          <w:lang w:val="hr-HR"/>
        </w:rPr>
        <w:t>, Grubine, Stjepana Radića 5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05761D">
        <w:rPr>
          <w:lang w:val="hr-HR"/>
        </w:rPr>
        <w:t>317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05761D">
        <w:rPr>
          <w:lang w:val="hr-HR"/>
        </w:rPr>
        <w:t>11.345,68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05761D">
        <w:rPr>
          <w:lang w:val="hr-HR"/>
        </w:rPr>
        <w:t>4</w:t>
      </w:r>
      <w:r w:rsidR="00A53188">
        <w:rPr>
          <w:lang w:val="hr-HR"/>
        </w:rPr>
        <w:t>.11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064436" w:rsidP="00753E18" w:rsidR="00064436">
      <w:pPr>
        <w:jc w:val="both"/>
        <w:rPr>
          <w:lang w:val="hr-HR"/>
        </w:rPr>
      </w:pPr>
    </w:p>
    <w:p w:rsidRDefault="00064436" w:rsidP="00753E18" w:rsidR="00064436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05761D">
        <w:rPr>
          <w:lang w:val="hr-HR"/>
        </w:rPr>
        <w:t>Imotski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F35" w:rsidRPr="00883F3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05761D">
      <w:t>350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B7727"/>
    <w:rsid w:val="007E3F8B"/>
    <w:rsid w:val="007E41CB"/>
    <w:rsid w:val="007F09AD"/>
    <w:rsid w:val="007F0CA1"/>
    <w:rsid w:val="007F4C05"/>
    <w:rsid w:val="0085080C"/>
    <w:rsid w:val="00883F35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SKUTO j.d.o.o. za trgovinu i usluge</izvorni_sadrzaj>
    <derivirana_varijabla naziv="DomainObject.Predmet.ProtustrankaFormated_1">  SKUTO j.d.o.o. za trgovinu i usluge</derivirana_varijabla>
  </DomainObject.Predmet.ProtustrankaFormated>
  <DomainObject.Predmet.ProtustrankaFormatedOIB>
    <izvorni_sadrzaj>  SKUTO j.d.o.o. za trgovinu i usluge, OIB 42955976625</izvorni_sadrzaj>
    <derivirana_varijabla naziv="DomainObject.Predmet.ProtustrankaFormatedOIB_1">  SKUTO j.d.o.o. za trgovinu i usluge, OIB 42955976625</derivirana_varijabla>
  </DomainObject.Predmet.ProtustrankaFormatedOIB>
  <DomainObject.Predmet.ProtustrankaFormatedWithAdress>
    <izvorni_sadrzaj> SKUTO j.d.o.o. za trgovinu i usluge, Stjepana Radića 5, 21260 Grubine</izvorni_sadrzaj>
    <derivirana_varijabla naziv="DomainObject.Predmet.ProtustrankaFormatedWithAdress_1"> SKUTO j.d.o.o. za trgovinu i usluge, Stjepana Radića 5, 21260 Grubine</derivirana_varijabla>
  </DomainObject.Predmet.ProtustrankaFormatedWithAdress>
  <DomainObject.Predmet.ProtustrankaFormatedWithAdressOIB>
    <izvorni_sadrzaj> SKUTO j.d.o.o. za trgovinu i usluge, OIB 42955976625, Stjepana Radića 5, 21260 Grubine</izvorni_sadrzaj>
    <derivirana_varijabla naziv="DomainObject.Predmet.ProtustrankaFormatedWithAdressOIB_1"> SKUTO j.d.o.o. za trgovinu i usluge, OIB 42955976625, Stjepana Radića 5, 21260 Grubine</derivirana_varijabla>
  </DomainObject.Predmet.ProtustrankaFormatedWithAdressOIB>
  <DomainObject.Predmet.ProtustrankaWithAdress>
    <izvorni_sadrzaj>SKUTO j.d.o.o. za trgovinu i usluge Stjepana Radića 5, 21260 Grubine</izvorni_sadrzaj>
    <derivirana_varijabla naziv="DomainObject.Predmet.ProtustrankaWithAdress_1">SKUTO j.d.o.o. za trgovinu i usluge Stjepana Radića 5, 21260 Grubine</derivirana_varijabla>
  </DomainObject.Predmet.ProtustrankaWithAdress>
  <DomainObject.Predmet.ProtustrankaWithAdressOIB>
    <izvorni_sadrzaj>SKUTO j.d.o.o. za trgovinu i usluge, OIB 42955976625, Stjepana Radića 5, 21260 Grubine</izvorni_sadrzaj>
    <derivirana_varijabla naziv="DomainObject.Predmet.ProtustrankaWithAdressOIB_1">SKUTO j.d.o.o. za trgovinu i usluge, OIB 42955976625, Stjepana Radića 5, 21260 Grubine</derivirana_varijabla>
  </DomainObject.Predmet.ProtustrankaWithAdressOIB>
  <DomainObject.Predmet.ProtustrankaNazivFormated>
    <izvorni_sadrzaj>SKUTO j.d.o.o. za trgovinu i usluge</izvorni_sadrzaj>
    <derivirana_varijabla naziv="DomainObject.Predmet.ProtustrankaNazivFormated_1">SKUTO j.d.o.o. za trgovinu i usluge</derivirana_varijabla>
  </DomainObject.Predmet.ProtustrankaNazivFormated>
  <DomainObject.Predmet.ProtustrankaNazivFormatedOIB>
    <izvorni_sadrzaj>SKUTO j.d.o.o. za trgovinu i usluge, OIB 42955976625</izvorni_sadrzaj>
    <derivirana_varijabla naziv="DomainObject.Predmet.ProtustrankaNazivFormatedOIB_1">SKUTO j.d.o.o. za trgovinu i usluge, OIB 42955976625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11345.68</izvorni_sadrzaj>
    <derivirana_varijabla naziv="DomainObject.Predmet.TrenutnaVrijednost_1">11345.68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SKUTO j.d.o.o. za trgovinu i usluge</item>
    </izvorni_sadrzaj>
    <derivirana_varijabla naziv="DomainObject.Predmet.ProtuStrankaListFormated_1">
      <item>SKUTO j.d.o.o. za trgovinu i usluge</item>
    </derivirana_varijabla>
  </DomainObject.Predmet.ProtuStrankaListFormated>
  <DomainObject.Predmet.ProtuStrankaListFormatedOIB>
    <izvorni_sadrzaj>
      <item>SKUTO j.d.o.o. za trgovinu i usluge, OIB 42955976625</item>
    </izvorni_sadrzaj>
    <derivirana_varijabla naziv="DomainObject.Predmet.ProtuStrankaListFormatedOIB_1">
      <item>SKUTO j.d.o.o. za trgovinu i usluge, OIB 42955976625</item>
    </derivirana_varijabla>
  </DomainObject.Predmet.ProtuStrankaListFormatedOIB>
  <DomainObject.Predmet.ProtuStrankaListFormatedWithAdress>
    <izvorni_sadrzaj>
      <item>SKUTO j.d.o.o. za trgovinu i usluge, Stjepana Radića 5, 21260 Grubine</item>
    </izvorni_sadrzaj>
    <derivirana_varijabla naziv="DomainObject.Predmet.ProtuStrankaListFormatedWithAdress_1">
      <item>SKUTO j.d.o.o. za trgovinu i usluge, Stjepana Radića 5, 21260 Grubine</item>
    </derivirana_varijabla>
  </DomainObject.Predmet.ProtuStrankaListFormatedWithAdress>
  <DomainObject.Predmet.ProtuStrankaListFormatedWithAdressOIB>
    <izvorni_sadrzaj>
      <item>SKUTO j.d.o.o. za trgovinu i usluge, OIB 42955976625, Stjepana Radića 5, 21260 Grubine</item>
    </izvorni_sadrzaj>
    <derivirana_varijabla naziv="DomainObject.Predmet.ProtuStrankaListFormatedWithAdressOIB_1">
      <item>SKUTO j.d.o.o. za trgovinu i usluge, OIB 42955976625, Stjepana Radića 5, 21260 Grubine</item>
    </derivirana_varijabla>
  </DomainObject.Predmet.ProtuStrankaListFormatedWithAdressOIB>
  <DomainObject.Predmet.ProtuStrankaListNazivFormated>
    <izvorni_sadrzaj>
      <item>SKUTO j.d.o.o. za trgovinu i usluge</item>
    </izvorni_sadrzaj>
    <derivirana_varijabla naziv="DomainObject.Predmet.ProtuStrankaListNazivFormated_1">
      <item>SKUTO j.d.o.o. za trgovinu i usluge</item>
    </derivirana_varijabla>
  </DomainObject.Predmet.ProtuStrankaListNazivFormated>
  <DomainObject.Predmet.ProtuStrankaListNazivFormatedOIB>
    <izvorni_sadrzaj>
      <item>SKUTO j.d.o.o. za trgovinu i usluge, OIB 42955976625</item>
    </izvorni_sadrzaj>
    <derivirana_varijabla naziv="DomainObject.Predmet.ProtuStrankaListNazivFormatedOIB_1">
      <item>SKUTO j.d.o.o. za trgovinu i usluge, OIB 42955976625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SKUTO j.d.o.o. za trgovinu i usluge</izvorni_sadrzaj>
    <derivirana_varijabla naziv="DomainObject.Predmet.ProtustrankaIDrugi_1">SKUTO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SKUTO j.d.o.o. za trgovinu i usluge, OIB 42955976625, Stjepana Radića 5, 21260 Grubine</izvorni_sadrzaj>
    <derivirana_varijabla naziv="DomainObject.Predmet.ProtustrankaIDrugiAdressOIB_1">SKUTO j.d.o.o. za trgovinu i usluge, OIB 42955976625, Stjepana Radića 5,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SKUTO j.d.o.o. za trgovinu i usluge</item>
      <item>FINANCIJSKA AGENCIJA, RC SPLIT</item>
    </izvorni_sadrzaj>
    <derivirana_varijabla naziv="DomainObject.Predmet.SudioniciListNaziv_1">
      <item>SKUTO j.d.o.o. za trgovinu i usluge</item>
      <item>FINANCIJSKA AGENCIJA, RC SPLIT</item>
    </derivirana_varijabla>
  </DomainObject.Predmet.SudioniciListNaziv>
  <DomainObject.Predmet.SudioniciListAdressOIB>
    <izvorni_sadrzaj>
      <item>SKUTO j.d.o.o. za trgovinu i usluge, OIB 42955976625, Stjepana Radića 5,21260 Grubine</item>
      <item>FINANCIJSKA AGENCIJA, RC SPLIT, OIB 85821130368, Mažuranićevo šetalište 24 b,21000 Split</item>
    </izvorni_sadrzaj>
    <derivirana_varijabla naziv="DomainObject.Predmet.SudioniciListAdressOIB_1">
      <item>SKUTO j.d.o.o. za trgovinu i usluge, OIB 42955976625, Stjepana Radića 5,21260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42955976625</item>
      <item>, OIB 85821130368</item>
    </izvorni_sadrzaj>
    <derivirana_varijabla naziv="DomainObject.Predmet.SudioniciListNazivOIB_1">
      <item>, OIB 42955976625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E9EC9-37A2-434F-829A-B354CA852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4122</properties:Characters>
  <properties:Lines>104</properties:Lines>
  <properties:Paragraphs>35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1.St-350/2016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2017-06-05T07:19:00Z</cp:lastPrinted>
  <dcterms:modified xmlns:xsi="http://www.w3.org/2001/XMLSchema-instance" xsi:type="dcterms:W3CDTF">2017-06-05T07:23:00Z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