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555a" w14:paraId="aa7555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0B4D9A" w:rsidP="00C47F26" w:rsidR="000B4D9A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91182D">
        <w:rPr>
          <w:sz w:val="24"/>
          <w:lang w:val="pt-BR"/>
        </w:rPr>
        <w:t>2066</w:t>
      </w:r>
      <w:r w:rsidR="00A45BC3">
        <w:rPr>
          <w:sz w:val="24"/>
          <w:lang w:val="pt-BR"/>
        </w:rPr>
        <w:t>/16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="0091182D" w:rsidRPr="0091182D">
        <w:rPr>
          <w:bCs/>
          <w:sz w:val="24"/>
          <w:lang w:val="pt-BR"/>
        </w:rPr>
        <w:t>MAMUZA d.o.o.</w:t>
      </w:r>
      <w:r w:rsidR="0091182D">
        <w:rPr>
          <w:bCs/>
          <w:sz w:val="24"/>
          <w:lang w:val="pt-BR"/>
        </w:rPr>
        <w:t xml:space="preserve"> u stečaju</w:t>
      </w:r>
      <w:r w:rsidR="0091182D" w:rsidRPr="0091182D">
        <w:rPr>
          <w:bCs/>
          <w:sz w:val="24"/>
          <w:lang w:val="pt-BR"/>
        </w:rPr>
        <w:t>, Dugo Selo, Laznice 8, OIB: 03926181984</w:t>
      </w:r>
      <w:r w:rsidR="00FD6D63">
        <w:rPr>
          <w:sz w:val="24"/>
        </w:rPr>
        <w:t xml:space="preserve">, </w:t>
      </w:r>
      <w:r w:rsidR="0091182D">
        <w:rPr>
          <w:sz w:val="24"/>
        </w:rPr>
        <w:t>21. kolovoza</w:t>
      </w:r>
      <w:r w:rsidR="00D43804">
        <w:rPr>
          <w:sz w:val="24"/>
        </w:rPr>
        <w:t xml:space="preserve">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A45BC3" w:rsidR="00A45BC3" w:rsidRPr="00A45BC3">
      <w:pPr>
        <w:ind w:firstLine="680"/>
        <w:jc w:val="both"/>
        <w:rPr>
          <w:sz w:val="24"/>
          <w:lang w:val="pt-BR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</w:t>
      </w:r>
      <w:r w:rsidR="00A45BC3">
        <w:rPr>
          <w:sz w:val="24"/>
        </w:rPr>
        <w:t xml:space="preserve"> </w:t>
      </w:r>
      <w:r>
        <w:rPr>
          <w:sz w:val="24"/>
        </w:rPr>
        <w:t>prodaja u</w:t>
      </w:r>
      <w:r w:rsidR="00A45BC3">
        <w:rPr>
          <w:sz w:val="24"/>
        </w:rPr>
        <w:t xml:space="preserve"> </w:t>
      </w:r>
      <w:r>
        <w:rPr>
          <w:sz w:val="24"/>
        </w:rPr>
        <w:t xml:space="preserve"> stečajnom postupku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nekretnine stečajnog </w:t>
      </w:r>
      <w:r w:rsidR="00A45BC3">
        <w:rPr>
          <w:sz w:val="24"/>
        </w:rPr>
        <w:t xml:space="preserve"> </w:t>
      </w:r>
      <w:r w:rsidR="002051FF">
        <w:rPr>
          <w:sz w:val="24"/>
        </w:rPr>
        <w:t xml:space="preserve">dužnika </w:t>
      </w:r>
      <w:r w:rsidR="00A45BC3">
        <w:rPr>
          <w:sz w:val="24"/>
        </w:rPr>
        <w:br/>
      </w:r>
      <w:r w:rsidR="00320111" w:rsidRPr="00320111">
        <w:rPr>
          <w:bCs/>
          <w:sz w:val="24"/>
          <w:szCs w:val="24"/>
          <w:lang w:val="pt-BR"/>
        </w:rPr>
        <w:t>MAMUZA d.o.o. u stečaju, Dugo Selo, Laznice 8, OIB: 03926181984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D43804">
        <w:rPr>
          <w:sz w:val="24"/>
        </w:rPr>
        <w:t>upisanoj</w:t>
      </w:r>
      <w:r w:rsidR="003B2EE0">
        <w:rPr>
          <w:sz w:val="24"/>
        </w:rPr>
        <w:t xml:space="preserve"> u zemljišnim knjigama </w:t>
      </w:r>
      <w:r w:rsidR="00320111">
        <w:rPr>
          <w:sz w:val="24"/>
        </w:rPr>
        <w:t>Općinskog građanskog</w:t>
      </w:r>
      <w:r w:rsidR="00320111" w:rsidRPr="00320111">
        <w:rPr>
          <w:sz w:val="24"/>
        </w:rPr>
        <w:t xml:space="preserve"> suda u Zagrebu</w:t>
      </w:r>
      <w:r w:rsidR="00320111">
        <w:rPr>
          <w:sz w:val="24"/>
        </w:rPr>
        <w:t>, zemljišnoknjižni odjel</w:t>
      </w:r>
      <w:r w:rsidR="00320111" w:rsidRPr="00320111">
        <w:rPr>
          <w:sz w:val="24"/>
        </w:rPr>
        <w:t xml:space="preserve"> Sesvete</w:t>
      </w:r>
      <w:r w:rsidR="00A45BC3" w:rsidRPr="00A45BC3">
        <w:rPr>
          <w:sz w:val="24"/>
        </w:rPr>
        <w:t>, i to u:</w:t>
      </w:r>
    </w:p>
    <w:p w:rsidRDefault="00320111" w:rsidP="00A45BC3" w:rsidR="00D43804" w:rsidRPr="00A45BC3">
      <w:pPr>
        <w:numPr>
          <w:ilvl w:val="0"/>
          <w:numId w:val="5"/>
        </w:numPr>
        <w:jc w:val="both"/>
        <w:rPr>
          <w:sz w:val="24"/>
        </w:rPr>
      </w:pPr>
      <w:r w:rsidRPr="00320111">
        <w:rPr>
          <w:sz w:val="24"/>
        </w:rPr>
        <w:t>zk</w:t>
      </w:r>
      <w:r w:rsidRPr="00320111">
        <w:rPr>
          <w:b/>
          <w:sz w:val="24"/>
        </w:rPr>
        <w:t>.</w:t>
      </w:r>
      <w:r w:rsidRPr="00320111">
        <w:rPr>
          <w:sz w:val="24"/>
        </w:rPr>
        <w:t xml:space="preserve"> ul. br. 2573, k.o. Sesvetski Kraljevec, k. č. br. 3629, u naravi dvorište Dugoselska cesta 679 m2 i zgrada br. 123 Dugoselska cesta površine 324 m2, sve ukupne površine 1003 m2</w:t>
      </w:r>
      <w:r w:rsidR="00A45BC3" w:rsidRPr="00A45BC3">
        <w:rPr>
          <w:sz w:val="24"/>
        </w:rPr>
        <w:t>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320111">
        <w:rPr>
          <w:sz w:val="24"/>
        </w:rPr>
        <w:t>a su</w:t>
      </w:r>
      <w:r w:rsidR="0038747F">
        <w:rPr>
          <w:sz w:val="24"/>
        </w:rPr>
        <w:t xml:space="preserve"> razlučn</w:t>
      </w:r>
      <w:r w:rsidR="00320111">
        <w:rPr>
          <w:sz w:val="24"/>
        </w:rPr>
        <w:t>a prava</w:t>
      </w:r>
      <w:r w:rsidR="00A45BC3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A45BC3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320111" w:rsidRPr="00320111">
        <w:rPr>
          <w:sz w:val="24"/>
        </w:rPr>
        <w:t>Općinskog građanskog suda u Zagrebu, zemljišnoknjižni odjel Sesvete,</w:t>
      </w:r>
      <w:r w:rsidR="00A45BC3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20111">
        <w:rPr>
          <w:sz w:val="24"/>
        </w:rPr>
        <w:t>2066</w:t>
      </w:r>
      <w:r w:rsidR="00A45BC3">
        <w:rPr>
          <w:sz w:val="24"/>
        </w:rPr>
        <w:t>/16</w:t>
      </w:r>
      <w:r w:rsidR="002755FE">
        <w:rPr>
          <w:sz w:val="24"/>
        </w:rPr>
        <w:t xml:space="preserve"> od </w:t>
      </w:r>
      <w:r w:rsidR="00320111">
        <w:rPr>
          <w:sz w:val="24"/>
        </w:rPr>
        <w:t>18. svibnja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320111">
        <w:rPr>
          <w:sz w:val="24"/>
        </w:rPr>
        <w:t>20. srpnja</w:t>
      </w:r>
      <w:r w:rsidR="002755FE">
        <w:rPr>
          <w:sz w:val="24"/>
        </w:rPr>
        <w:t xml:space="preserve">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320111">
        <w:rPr>
          <w:sz w:val="24"/>
        </w:rPr>
        <w:t>21. kolovoza</w:t>
      </w:r>
      <w:r w:rsidR="004749FD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1E7B2C">
        <w:rPr>
          <w:sz w:val="24"/>
        </w:rPr>
        <w:t>,v.r.</w:t>
      </w:r>
      <w:r w:rsidR="00E95EDE">
        <w:rPr>
          <w:sz w:val="24"/>
        </w:rPr>
        <w:t xml:space="preserve"> 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FD6D63" w:rsidR="00FD6D63">
      <w:pPr>
        <w:jc w:val="both"/>
        <w:rPr>
          <w:sz w:val="24"/>
        </w:rPr>
      </w:pPr>
    </w:p>
    <w:p w:rsidRDefault="001E7B2C" w:rsidP="00BA7734" w:rsidR="001E7B2C">
      <w:pPr>
        <w:tabs>
          <w:tab w:pos="5134" w:val="left"/>
        </w:tabs>
        <w:jc w:val="right"/>
        <w:rPr>
          <w:sz w:val="24"/>
          <w:szCs w:val="24"/>
        </w:rPr>
      </w:pPr>
    </w:p>
    <w:p w:rsidRDefault="001E7B2C" w:rsidP="00BA7734" w:rsidR="001E7B2C">
      <w:pPr>
        <w:tabs>
          <w:tab w:pos="5134" w:val="left"/>
        </w:tabs>
        <w:jc w:val="right"/>
        <w:rPr>
          <w:sz w:val="24"/>
          <w:szCs w:val="24"/>
        </w:rPr>
      </w:pPr>
    </w:p>
    <w:p w:rsidRDefault="001E7B2C" w:rsidP="00BA7734" w:rsidR="001E7B2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</w:t>
      </w:r>
    </w:p>
    <w:p w:rsidRDefault="001E7B2C" w:rsidP="00BA7734" w:rsidR="001E7B2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13078" w:rsidP="001E7B2C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1E7B2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320111" w:rsidR="00D47EDE">
    <w:pPr>
      <w:jc w:val="right"/>
      <w:rPr>
        <w:sz w:val="24"/>
      </w:rPr>
    </w:pPr>
    <w:r>
      <w:rPr>
        <w:sz w:val="24"/>
      </w:rPr>
      <w:t>67. St-2066</w:t>
    </w:r>
    <w:r w:rsidR="004749FD">
      <w:rPr>
        <w:sz w:val="24"/>
      </w:rPr>
      <w:t>/16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B4D9A"/>
    <w:rsid w:val="001042FF"/>
    <w:rsid w:val="001150F8"/>
    <w:rsid w:val="001453AD"/>
    <w:rsid w:val="00191AB6"/>
    <w:rsid w:val="001D72AB"/>
    <w:rsid w:val="001D7B4C"/>
    <w:rsid w:val="001E7B2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0111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49FD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1182D"/>
    <w:rsid w:val="009501DA"/>
    <w:rsid w:val="009549C7"/>
    <w:rsid w:val="009A7414"/>
    <w:rsid w:val="009B38D1"/>
    <w:rsid w:val="00A10516"/>
    <w:rsid w:val="00A45BC3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405F2-5ECB-4534-9B41-778C92AB3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1736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2017-08-21T08:39:00Z</dcterms:created>
  <dc:creator>user</dc:creator>
  <cp:lastModifiedBy>Katica Franjić</cp:lastModifiedBy>
  <cp:lastPrinted>2017-08-21T08:55:00Z</cp:lastPrinted>
  <dcterms:modified xmlns:xsi="http://www.w3.org/2001/XMLSchema-instance" xsi:type="dcterms:W3CDTF">2017-08-21T08:56:00Z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