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30c0" w14:paraId="58a30c0" w:rsidRDefault="00B0124F" w:rsidP="008046AA" w:rsidR="008046AA">
      <w:pPr>
        <w15:collapsed w:val="false"/>
      </w:pPr>
      <w:bookmarkStart w:name="_GoBack" w:id="0"/>
      <w:bookmarkEnd w:id="0"/>
      <w:r w:rsidRPr="00062348">
        <w:tab/>
      </w:r>
      <w:r w:rsidR="008046AA">
        <w:t xml:space="preserve">     </w:t>
      </w:r>
      <w:r w:rsidR="008046AA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Default="00201EF7" w:rsidP="008046AA" w:rsidR="00201EF7" w:rsidRPr="00062348">
      <w:pPr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255536">
      <w:pPr>
        <w:jc w:val="both"/>
      </w:pPr>
      <w:r w:rsidRPr="00062348">
        <w:tab/>
      </w:r>
      <w:r w:rsidR="00787BE0" w:rsidRPr="00787BE0">
        <w:t>Trgo</w:t>
      </w:r>
      <w:r w:rsidR="008046AA">
        <w:t>vački sud u Pazinu, po stečajnoj</w:t>
      </w:r>
      <w:r w:rsidR="00787BE0" w:rsidRPr="00787BE0">
        <w:t xml:space="preserve"> su</w:t>
      </w:r>
      <w:r w:rsidR="008046AA">
        <w:t>tkinji Tijani Licul</w:t>
      </w:r>
      <w:r w:rsidR="00787BE0" w:rsidRPr="00787BE0">
        <w:t>, u stečajnom postupku nad Stečajnom masom iza NOVA ARENA d.o.o. u stečaju Pula, Ravenska 8,  OIB 01186449491, na</w:t>
      </w:r>
      <w:r w:rsidR="00787BE0">
        <w:t xml:space="preserve"> temelju odluke skupštine vjerovnika od </w:t>
      </w:r>
      <w:r w:rsidR="00787BE0" w:rsidRPr="00787BE0">
        <w:t>08. lipnja 2017.</w:t>
      </w:r>
      <w:r w:rsidR="00787BE0">
        <w:t xml:space="preserve">, </w:t>
      </w:r>
      <w:r w:rsidR="008046AA">
        <w:t xml:space="preserve">dana 30. studenog 2017., </w:t>
      </w:r>
    </w:p>
    <w:p w:rsidRDefault="00787BE0" w:rsidP="00CF6251" w:rsidR="00787BE0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787BE0" w:rsidP="00CF6251" w:rsidR="00787BE0">
      <w:pPr>
        <w:jc w:val="both"/>
      </w:pPr>
    </w:p>
    <w:p w:rsidRDefault="008046AA" w:rsidP="00CF6251" w:rsidR="00CF6251" w:rsidRPr="00062348">
      <w:pPr>
        <w:jc w:val="both"/>
      </w:pPr>
      <w:r>
        <w:tab/>
        <w:t>I.</w:t>
      </w:r>
      <w:r w:rsidR="00787BE0">
        <w:tab/>
      </w:r>
      <w:r w:rsidR="00CF6251" w:rsidRPr="00062348">
        <w:t xml:space="preserve">Pozivaju se vjerovnici </w:t>
      </w:r>
      <w:r w:rsidR="00787BE0" w:rsidRPr="00787BE0">
        <w:t>Stečajn</w:t>
      </w:r>
      <w:r w:rsidR="000526DF">
        <w:t>e</w:t>
      </w:r>
      <w:r w:rsidR="00787BE0" w:rsidRPr="00787BE0">
        <w:t xml:space="preserve"> mas</w:t>
      </w:r>
      <w:r w:rsidR="000526DF">
        <w:t>e</w:t>
      </w:r>
      <w:r w:rsidR="00787BE0" w:rsidRPr="00787BE0">
        <w:t xml:space="preserve"> iza NOVA ARENA d.o.o. u stečaju Pula, Ravenska 8,  OIB 01186449491</w:t>
      </w:r>
      <w:r w:rsidR="00CF6251" w:rsidRPr="00062348">
        <w:t xml:space="preserve"> te druge osobe koje za to imaju interes, da u roku od 30 dana od objave ovog poziva predujme</w:t>
      </w:r>
      <w:r w:rsidR="00255536" w:rsidRPr="00062348">
        <w:t xml:space="preserve"> </w:t>
      </w:r>
      <w:r w:rsidR="00312B2F" w:rsidRPr="00062348">
        <w:t xml:space="preserve">iznos od </w:t>
      </w:r>
      <w:r w:rsidR="00787BE0">
        <w:t>1</w:t>
      </w:r>
      <w:r w:rsidR="00CF6251" w:rsidRPr="00062348">
        <w:t xml:space="preserve">0.000,00 kuna za pokriće troškova </w:t>
      </w:r>
      <w:r w:rsidR="00787BE0">
        <w:t>stečajnog postupka</w:t>
      </w:r>
      <w:r w:rsidR="00255536" w:rsidRPr="00062348">
        <w:t xml:space="preserve"> </w:t>
      </w:r>
      <w:r w:rsidR="00CF6251" w:rsidRPr="00062348">
        <w:t>na depozit ovog suda broj: HR43 2390001 1300029763, poziv na broj 020-</w:t>
      </w:r>
      <w:r w:rsidR="00787BE0">
        <w:t>1135</w:t>
      </w:r>
      <w:r w:rsidR="00CF6251" w:rsidRPr="00062348">
        <w:t>-1</w:t>
      </w:r>
      <w:r w:rsidR="00255536" w:rsidRPr="00062348">
        <w:t xml:space="preserve">6, </w:t>
      </w:r>
      <w:r w:rsidR="00312B2F" w:rsidRPr="00062348">
        <w:t>sa naznakom svrhe uplate</w:t>
      </w:r>
      <w:r w:rsidR="00787BE0">
        <w:t xml:space="preserve"> „</w:t>
      </w:r>
      <w:r w:rsidR="00787BE0" w:rsidRPr="00062348">
        <w:t>preduj</w:t>
      </w:r>
      <w:r w:rsidR="00787BE0">
        <w:t>a</w:t>
      </w:r>
      <w:r w:rsidR="00787BE0" w:rsidRPr="00062348">
        <w:t xml:space="preserve">m za pokriće troškova </w:t>
      </w:r>
      <w:r w:rsidR="00787BE0">
        <w:t>stečajnog postupka“</w:t>
      </w:r>
      <w:r w:rsidR="00CF6251" w:rsidRPr="00062348">
        <w:t xml:space="preserve">. 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4A574D">
        <w:rPr>
          <w:spacing w:val="8"/>
        </w:rPr>
        <w:t>30</w:t>
      </w:r>
      <w:r w:rsidRPr="00062348">
        <w:rPr>
          <w:spacing w:val="8"/>
        </w:rPr>
        <w:t xml:space="preserve">. </w:t>
      </w:r>
      <w:r w:rsidR="004A574D">
        <w:rPr>
          <w:spacing w:val="8"/>
        </w:rPr>
        <w:t>studenog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4A574D" w:rsidR="004A574D">
      <w:pPr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</w:r>
    </w:p>
    <w:p w:rsidRDefault="004A574D" w:rsidP="004A574D" w:rsidR="004A574D">
      <w:pPr>
        <w:rPr>
          <w:spacing w:val="8"/>
        </w:rPr>
      </w:pP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Sutkinja:</w:t>
      </w:r>
    </w:p>
    <w:p w:rsidRDefault="004A574D" w:rsidP="004A574D" w:rsidR="00DD3E6D" w:rsidRPr="00062348">
      <w:pPr>
        <w:rPr>
          <w:spacing w:val="8"/>
        </w:rPr>
      </w:pP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Tijana Licul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787BE0" w:rsidP="00787BE0" w:rsidR="00787BE0">
      <w:pPr>
        <w:jc w:val="both"/>
      </w:pPr>
      <w:r>
        <w:t>-  e-oglasna ploča (8 dana)</w:t>
      </w:r>
    </w:p>
    <w:p w:rsidRDefault="0076475B" w:rsidP="00787BE0" w:rsidR="0076475B">
      <w:pPr>
        <w:jc w:val="both"/>
      </w:pPr>
    </w:p>
    <w:p w:rsidRDefault="009570F2" w:rsidP="00787BE0" w:rsidR="009570F2" w:rsidRPr="00062348">
      <w:pPr>
        <w:jc w:val="both"/>
      </w:pPr>
    </w:p>
    <w:sectPr w:rsidSect="00201EF7" w:rsidR="009570F2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31B" w:rsidR="00B5031B">
      <w:r>
        <w:separator/>
      </w:r>
    </w:p>
  </w:endnote>
  <w:endnote w:id="0" w:type="continuationSeparator">
    <w:p w:rsidRDefault="00B5031B" w:rsidR="00B5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31B" w:rsidR="00B5031B">
      <w:r>
        <w:separator/>
      </w:r>
    </w:p>
  </w:footnote>
  <w:footnote w:id="0" w:type="continuationSeparator">
    <w:p w:rsidRDefault="00B5031B" w:rsidR="00B50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7BE0">
      <w:rPr>
        <w:rStyle w:val="Brojstranice"/>
      </w:rPr>
      <w:t>Posl.br. 10 St-1135/16-</w:t>
    </w:r>
    <w:r w:rsidR="007657EB">
      <w:rPr>
        <w:rStyle w:val="Brojstranice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54F6D"/>
    <w:rsid w:val="001A0C71"/>
    <w:rsid w:val="001E3BA2"/>
    <w:rsid w:val="001F6337"/>
    <w:rsid w:val="00201A05"/>
    <w:rsid w:val="00201EF7"/>
    <w:rsid w:val="00255536"/>
    <w:rsid w:val="002B74A3"/>
    <w:rsid w:val="002C6219"/>
    <w:rsid w:val="00312B2F"/>
    <w:rsid w:val="0032199C"/>
    <w:rsid w:val="00367BD6"/>
    <w:rsid w:val="003B5158"/>
    <w:rsid w:val="00493F50"/>
    <w:rsid w:val="004A574D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734274"/>
    <w:rsid w:val="007523BA"/>
    <w:rsid w:val="0076475B"/>
    <w:rsid w:val="007657EB"/>
    <w:rsid w:val="00786836"/>
    <w:rsid w:val="00787BE0"/>
    <w:rsid w:val="007D7C33"/>
    <w:rsid w:val="007E3E6F"/>
    <w:rsid w:val="008046AA"/>
    <w:rsid w:val="00816DC2"/>
    <w:rsid w:val="00832B36"/>
    <w:rsid w:val="00835DF5"/>
    <w:rsid w:val="00851F31"/>
    <w:rsid w:val="008C6ADF"/>
    <w:rsid w:val="008D0640"/>
    <w:rsid w:val="008E32A2"/>
    <w:rsid w:val="008F1CCC"/>
    <w:rsid w:val="00922021"/>
    <w:rsid w:val="00943BC1"/>
    <w:rsid w:val="009570F2"/>
    <w:rsid w:val="00997511"/>
    <w:rsid w:val="00997AAC"/>
    <w:rsid w:val="009B09D9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5031B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6D57"/>
    <w:rsid w:val="00EE1D53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19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79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166</properties:Words>
  <properties:Characters>796</properties:Characters>
  <properties:Lines>36</properties:Lines>
  <properties:Paragraphs>14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2017-11-30T09:57:00Z</dcterms:created>
  <dc:creator>sblazevic</dc:creator>
  <cp:lastModifiedBy>Sanja Prodan</cp:lastModifiedBy>
  <cp:lastPrinted>2008-02-07T06:45:00Z</cp:lastPrinted>
  <dcterms:modified xmlns:xsi="http://www.w3.org/2001/XMLSchema-instance" xsi:type="dcterms:W3CDTF">2017-11-30T12:08:00Z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