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2c25" w14:paraId="ada2c25" w:rsidRDefault="00A76E83" w:rsidP="00CE6035" w:rsidR="00A76E83" w:rsidRPr="005E2EEC">
      <w:pPr>
        <w15:collapsed w:val="false"/>
      </w:pPr>
      <w:bookmarkStart w:name="_GoBack" w:id="0"/>
      <w:bookmarkEnd w:id="0"/>
    </w:p>
    <w:p w:rsidRDefault="005E2EEC" w:rsidP="00CE6035" w:rsidR="00CE6035" w:rsidRPr="005E2EEC">
      <w:r w:rsidRPr="005E2EEC">
        <w:t xml:space="preserve">     </w:t>
      </w:r>
      <w:r w:rsidR="00CE6035" w:rsidRPr="005E2EEC">
        <w:t>REPUBLIKA HRVATSKA</w:t>
      </w:r>
    </w:p>
    <w:p w:rsidRDefault="00CE6035" w:rsidP="00CE6035" w:rsidR="00CE6035" w:rsidRPr="005E2EEC">
      <w:r w:rsidRPr="005E2EEC">
        <w:t xml:space="preserve">TRGOVAČKI SUD U ZAGREBU        </w:t>
      </w:r>
    </w:p>
    <w:p w:rsidRDefault="005E2EEC" w:rsidP="00CE6035" w:rsidR="00CE6035" w:rsidRPr="005E2EEC">
      <w:r w:rsidRPr="005E2EEC">
        <w:t xml:space="preserve">        </w:t>
      </w:r>
      <w:r w:rsidR="00B35868">
        <w:t xml:space="preserve"> </w:t>
      </w:r>
      <w:r w:rsidR="00CE6035" w:rsidRPr="005E2EEC">
        <w:t xml:space="preserve">Zagreb, </w:t>
      </w:r>
      <w:proofErr w:type="spellStart"/>
      <w:r w:rsidR="00CE6035" w:rsidRPr="005E2EEC">
        <w:t>Amruševa</w:t>
      </w:r>
      <w:proofErr w:type="spellEnd"/>
      <w:r w:rsidR="00CE6035" w:rsidRPr="005E2EEC">
        <w:t xml:space="preserve"> 2/II </w:t>
      </w:r>
      <w:r w:rsidR="00CE6035" w:rsidRPr="005E2EEC">
        <w:tab/>
      </w:r>
      <w:r w:rsidR="00CE6035" w:rsidRPr="005E2EEC">
        <w:tab/>
      </w:r>
      <w:r w:rsidR="00CE6035" w:rsidRPr="005E2EEC">
        <w:tab/>
        <w:t xml:space="preserve">                             </w:t>
      </w:r>
      <w:r w:rsidR="0035662D">
        <w:t xml:space="preserve">                      </w:t>
      </w:r>
      <w:r w:rsidR="00FE5FF2" w:rsidRPr="005E2EEC">
        <w:t>89</w:t>
      </w:r>
      <w:r w:rsidR="0035662D">
        <w:t>.</w:t>
      </w:r>
      <w:r w:rsidR="00CE6035" w:rsidRPr="005E2EEC">
        <w:t xml:space="preserve"> St-818/</w:t>
      </w:r>
      <w:r w:rsidR="00FE5FF2" w:rsidRPr="005E2EEC">
        <w:t>12-</w:t>
      </w:r>
      <w:r w:rsidR="0035662D">
        <w:t>121</w:t>
      </w:r>
    </w:p>
    <w:p w:rsidRDefault="005E2EEC" w:rsidP="00CE6035" w:rsidR="005E2EEC" w:rsidRPr="005E2EEC">
      <w:pPr>
        <w:jc w:val="center"/>
      </w:pPr>
    </w:p>
    <w:p w:rsidRDefault="005E2EEC" w:rsidP="00CE6035" w:rsidR="005E2EEC" w:rsidRPr="005E2EEC">
      <w:pPr>
        <w:jc w:val="center"/>
      </w:pPr>
      <w:r w:rsidRPr="005E2EEC">
        <w:t xml:space="preserve">R E P U B L I K A  H R V A T S K A </w:t>
      </w:r>
    </w:p>
    <w:p w:rsidRDefault="005E2EEC" w:rsidP="00CE6035" w:rsidR="005E2EEC" w:rsidRPr="005E2EEC">
      <w:pPr>
        <w:jc w:val="center"/>
      </w:pPr>
    </w:p>
    <w:p w:rsidRDefault="00CE6035" w:rsidP="00CE6035" w:rsidR="00CE6035" w:rsidRPr="005E2EEC">
      <w:pPr>
        <w:jc w:val="center"/>
      </w:pPr>
      <w:r w:rsidRPr="005E2EEC">
        <w:t>Z  A  K  LJ  U  Č  A  K</w:t>
      </w:r>
    </w:p>
    <w:p w:rsidRDefault="00CE6035" w:rsidP="00CE6035" w:rsidR="00CE6035" w:rsidRPr="005E2EEC">
      <w:pPr>
        <w:jc w:val="both"/>
      </w:pPr>
    </w:p>
    <w:p w:rsidRDefault="00FE5FF2" w:rsidP="00CE6035" w:rsidR="00CE6035" w:rsidRPr="005E2EEC">
      <w:pPr>
        <w:jc w:val="both"/>
      </w:pPr>
      <w:r w:rsidRPr="005E2EEC">
        <w:tab/>
      </w:r>
      <w:r w:rsidR="00CE6035" w:rsidRPr="005E2EEC">
        <w:t>T</w:t>
      </w:r>
      <w:r w:rsidRPr="005E2EEC">
        <w:t xml:space="preserve">rgovački sud u Zagrebu po </w:t>
      </w:r>
      <w:r w:rsidR="00CE6035" w:rsidRPr="005E2EEC">
        <w:t>sucu Ni</w:t>
      </w:r>
      <w:r w:rsidRPr="005E2EEC">
        <w:t>kolini Dorić Hadžisejdić</w:t>
      </w:r>
      <w:r w:rsidR="00CE6035" w:rsidRPr="005E2EEC">
        <w:t>, u stečajnom postupku nad, A</w:t>
      </w:r>
      <w:r w:rsidR="003E7991" w:rsidRPr="005E2EEC">
        <w:t>lka promet d.o.o.</w:t>
      </w:r>
      <w:r w:rsidR="00CE6035" w:rsidRPr="005E2EEC">
        <w:t xml:space="preserve"> u stečaju, za trgovinu i usluge, Hrvatski Leskovac, </w:t>
      </w:r>
      <w:proofErr w:type="spellStart"/>
      <w:r w:rsidR="00CE6035" w:rsidRPr="005E2EEC">
        <w:t>Nedeljska</w:t>
      </w:r>
      <w:proofErr w:type="spellEnd"/>
      <w:r w:rsidR="00CE6035" w:rsidRPr="005E2EEC">
        <w:t xml:space="preserve"> 4,  OIB:35071236247, </w:t>
      </w:r>
      <w:r w:rsidR="00270B4D" w:rsidRPr="005E2EEC">
        <w:t>2</w:t>
      </w:r>
      <w:r w:rsidR="0011124C" w:rsidRPr="005E2EEC">
        <w:t>8</w:t>
      </w:r>
      <w:r w:rsidR="00CE6035" w:rsidRPr="005E2EEC">
        <w:t xml:space="preserve">. </w:t>
      </w:r>
      <w:r w:rsidR="00216281" w:rsidRPr="005E2EEC">
        <w:t>lipnja</w:t>
      </w:r>
      <w:r w:rsidR="00CE6035" w:rsidRPr="005E2EEC">
        <w:t xml:space="preserve"> 201</w:t>
      </w:r>
      <w:r w:rsidR="00216281" w:rsidRPr="005E2EEC">
        <w:t>8</w:t>
      </w:r>
      <w:r w:rsidR="00CE6035" w:rsidRPr="005E2EEC">
        <w:t>.,</w:t>
      </w:r>
    </w:p>
    <w:p w:rsidRDefault="003E7991" w:rsidP="00CE6035" w:rsidR="003E7991" w:rsidRPr="005E2EEC">
      <w:pPr>
        <w:jc w:val="both"/>
      </w:pPr>
    </w:p>
    <w:p w:rsidRDefault="009A71D5" w:rsidP="009A71D5" w:rsidR="002B3828" w:rsidRPr="005E2EEC">
      <w:pPr>
        <w:jc w:val="center"/>
      </w:pPr>
      <w:r w:rsidRPr="005E2EEC">
        <w:t xml:space="preserve">z </w:t>
      </w:r>
      <w:r w:rsidR="002B3828" w:rsidRPr="005E2EEC">
        <w:t xml:space="preserve"> a  k  </w:t>
      </w:r>
      <w:proofErr w:type="spellStart"/>
      <w:r w:rsidR="002B3828" w:rsidRPr="005E2EEC">
        <w:t>lj</w:t>
      </w:r>
      <w:proofErr w:type="spellEnd"/>
      <w:r w:rsidR="002B3828" w:rsidRPr="005E2EEC">
        <w:t xml:space="preserve">  u  č  i  o      j   e</w:t>
      </w:r>
    </w:p>
    <w:p w:rsidRDefault="0035662D" w:rsidP="00270B4D" w:rsidR="0035662D">
      <w:pPr>
        <w:jc w:val="both"/>
      </w:pPr>
    </w:p>
    <w:p w:rsidRDefault="00033A83" w:rsidP="0035662D" w:rsidR="00CE6035" w:rsidRPr="005E2EEC">
      <w:pPr>
        <w:ind w:firstLine="708"/>
        <w:jc w:val="both"/>
      </w:pPr>
      <w:r w:rsidRPr="005E2EEC">
        <w:t xml:space="preserve">Sud određuje prodaju nekretnine, upisane u zemljišne knjige </w:t>
      </w:r>
      <w:r w:rsidR="00533BC1" w:rsidRPr="005E2EEC">
        <w:t>Općinskog g</w:t>
      </w:r>
      <w:r w:rsidR="00CE6035" w:rsidRPr="005E2EEC">
        <w:t>rađanskog suda u Zagrebu,</w:t>
      </w:r>
      <w:r w:rsidR="00533BC1" w:rsidRPr="005E2EEC">
        <w:t xml:space="preserve"> k.o.</w:t>
      </w:r>
      <w:r w:rsidR="00CE6035" w:rsidRPr="005E2EEC">
        <w:t xml:space="preserve"> BLATO NOVO, z.k.ul. 5136, poduložak 5 pod B II stan S-5 trosobni na 2. katu površine 74,03 </w:t>
      </w:r>
      <w:proofErr w:type="spellStart"/>
      <w:r w:rsidR="00CE6035" w:rsidRPr="005E2EEC">
        <w:t>čm</w:t>
      </w:r>
      <w:proofErr w:type="spellEnd"/>
      <w:r w:rsidR="00CE6035" w:rsidRPr="005E2EEC">
        <w:t xml:space="preserve">, koji se sastoji od </w:t>
      </w:r>
      <w:proofErr w:type="spellStart"/>
      <w:r w:rsidR="00CE6035" w:rsidRPr="005E2EEC">
        <w:t>predprostora</w:t>
      </w:r>
      <w:proofErr w:type="spellEnd"/>
      <w:r w:rsidR="00CE6035" w:rsidRPr="005E2EEC">
        <w:t xml:space="preserve">, dnevnog boravka s blagovaonicom, kuhinje, kupaonice, 2 sobe, WC-a i </w:t>
      </w:r>
      <w:proofErr w:type="spellStart"/>
      <w:r w:rsidR="00CE6035" w:rsidRPr="005E2EEC">
        <w:t>loggie</w:t>
      </w:r>
      <w:proofErr w:type="spellEnd"/>
      <w:r w:rsidR="00CE6035" w:rsidRPr="005E2EEC">
        <w:t xml:space="preserve">, vanjsko parkirališno mjesto VPM 5 u dvorištu obračunske površine 2,87 </w:t>
      </w:r>
      <w:proofErr w:type="spellStart"/>
      <w:r w:rsidR="00CE6035" w:rsidRPr="005E2EEC">
        <w:t>čm</w:t>
      </w:r>
      <w:proofErr w:type="spellEnd"/>
      <w:r w:rsidR="00CE6035" w:rsidRPr="005E2EEC">
        <w:t xml:space="preserve"> ( stvarna površina 11,50 </w:t>
      </w:r>
      <w:proofErr w:type="spellStart"/>
      <w:r w:rsidR="00CE6035" w:rsidRPr="005E2EEC">
        <w:t>čm</w:t>
      </w:r>
      <w:proofErr w:type="spellEnd"/>
      <w:r w:rsidR="00CE6035" w:rsidRPr="005E2EEC">
        <w:t xml:space="preserve"> ) u planu posebnih dijelova zgrade označeno u tlocrtu 2. kat</w:t>
      </w:r>
      <w:r w:rsidR="00270B4D" w:rsidRPr="005E2EEC">
        <w:t xml:space="preserve">a i situacije narančastom bojom, u </w:t>
      </w:r>
      <w:r w:rsidR="00CE6035" w:rsidRPr="005E2EEC">
        <w:t>ovom stečajnom postupku uz odgovarajuću primjenu pravila o ovrsi na nekretnini.</w:t>
      </w:r>
    </w:p>
    <w:p w:rsidRDefault="002B3828" w:rsidP="0035662D" w:rsidR="002B3828" w:rsidRPr="005E2EEC">
      <w:pPr>
        <w:ind w:firstLine="708"/>
        <w:jc w:val="both"/>
        <w:rPr>
          <w:shd w:fill="FFFFFF" w:color="auto" w:val="clear"/>
        </w:rPr>
      </w:pPr>
      <w:r w:rsidRPr="005E2EEC">
        <w:t xml:space="preserve">Prodaja se obavlja usmenom javnom dražbom </w:t>
      </w:r>
      <w:r w:rsidRPr="005E2EEC">
        <w:rPr>
          <w:shd w:fill="FFFFFF" w:color="auto" w:val="clear"/>
        </w:rPr>
        <w:t xml:space="preserve">po načelu </w:t>
      </w:r>
      <w:r w:rsidRPr="005E2EEC">
        <w:rPr>
          <w:rStyle w:val="Naglaeno"/>
          <w:b w:val="false"/>
          <w:shd w:fill="FFFFFF" w:color="auto" w:val="clear"/>
        </w:rPr>
        <w:t>"viđeno - kupljeno"</w:t>
      </w:r>
      <w:r w:rsidRPr="005E2EEC">
        <w:rPr>
          <w:shd w:fill="FFFFFF" w:color="auto" w:val="clear"/>
        </w:rPr>
        <w:t xml:space="preserve"> što isključuje sve nakn</w:t>
      </w:r>
      <w:r w:rsidR="00270B4D" w:rsidRPr="005E2EEC">
        <w:rPr>
          <w:shd w:fill="FFFFFF" w:color="auto" w:val="clear"/>
        </w:rPr>
        <w:t>adne prigovore kupca. Nekretnina se prodaje</w:t>
      </w:r>
      <w:r w:rsidR="00C96B21" w:rsidRPr="005E2EEC">
        <w:rPr>
          <w:shd w:fill="FFFFFF" w:color="auto" w:val="clear"/>
        </w:rPr>
        <w:t xml:space="preserve"> kao cjelina i nije dovršena.</w:t>
      </w:r>
    </w:p>
    <w:p w:rsidRDefault="00270B4D" w:rsidP="002B3828" w:rsidR="002B3828" w:rsidRPr="005E2EEC">
      <w:pPr>
        <w:jc w:val="both"/>
      </w:pPr>
      <w:r w:rsidRPr="005E2EEC">
        <w:tab/>
      </w:r>
      <w:r w:rsidR="00C25DF7" w:rsidRPr="005E2EEC">
        <w:t>R</w:t>
      </w:r>
      <w:r w:rsidR="002B3828" w:rsidRPr="005E2EEC">
        <w:t xml:space="preserve">očište za prodaju određuje se za </w:t>
      </w:r>
      <w:r w:rsidR="00533BC1" w:rsidRPr="005E2EEC">
        <w:t>19</w:t>
      </w:r>
      <w:r w:rsidR="002B3828" w:rsidRPr="005E2EEC">
        <w:t xml:space="preserve">. </w:t>
      </w:r>
      <w:r w:rsidR="00533BC1" w:rsidRPr="005E2EEC">
        <w:t>rujn</w:t>
      </w:r>
      <w:r w:rsidR="00C25DF7" w:rsidRPr="005E2EEC">
        <w:t>a</w:t>
      </w:r>
      <w:r w:rsidR="002B3828" w:rsidRPr="005E2EEC">
        <w:t xml:space="preserve"> 201</w:t>
      </w:r>
      <w:r w:rsidR="00533BC1" w:rsidRPr="005E2EEC">
        <w:t>8</w:t>
      </w:r>
      <w:r w:rsidR="002B3828" w:rsidRPr="005E2EEC">
        <w:t xml:space="preserve">. u </w:t>
      </w:r>
      <w:r w:rsidR="00533BC1" w:rsidRPr="005E2EEC">
        <w:t>9:3</w:t>
      </w:r>
      <w:r w:rsidR="002B3828" w:rsidRPr="005E2EEC">
        <w:t>0 sati u prostorijama Trgovačkog suda u Zagrebu, Petrinjska 8, soba 8</w:t>
      </w:r>
      <w:r w:rsidR="00533BC1" w:rsidRPr="005E2EEC">
        <w:t>9</w:t>
      </w:r>
      <w:r w:rsidR="002B3828" w:rsidRPr="005E2EEC">
        <w:t>, II kat, ulična zgrada.</w:t>
      </w:r>
    </w:p>
    <w:p w:rsidRDefault="00216281" w:rsidP="002B3828" w:rsidR="004B598E" w:rsidRPr="005E2EEC">
      <w:pPr>
        <w:jc w:val="both"/>
      </w:pPr>
      <w:r w:rsidRPr="005E2EEC">
        <w:tab/>
      </w:r>
      <w:r w:rsidR="002B3828" w:rsidRPr="005E2EEC">
        <w:t>Na ovom ročištu za dražbu nekr</w:t>
      </w:r>
      <w:r w:rsidR="004B598E" w:rsidRPr="005E2EEC">
        <w:t>etnina</w:t>
      </w:r>
      <w:r w:rsidR="002B3828" w:rsidRPr="005E2EEC">
        <w:t xml:space="preserve"> se ne može prodati ispod vrijednosti</w:t>
      </w:r>
      <w:r w:rsidR="00C1340A" w:rsidRPr="005E2EEC">
        <w:t xml:space="preserve"> od </w:t>
      </w:r>
      <w:r w:rsidR="00844AC3" w:rsidRPr="005E2EEC">
        <w:t xml:space="preserve"> </w:t>
      </w:r>
      <w:r w:rsidR="00270B4D" w:rsidRPr="005E2EEC">
        <w:t>16</w:t>
      </w:r>
      <w:r w:rsidR="0029768B" w:rsidRPr="005E2EEC">
        <w:t>0</w:t>
      </w:r>
      <w:r w:rsidR="00AB4BB4" w:rsidRPr="005E2EEC">
        <w:t>.</w:t>
      </w:r>
      <w:r w:rsidR="00347E14" w:rsidRPr="005E2EEC">
        <w:t>000</w:t>
      </w:r>
      <w:r w:rsidR="004B598E" w:rsidRPr="005E2EEC">
        <w:t xml:space="preserve">,00 </w:t>
      </w:r>
      <w:r w:rsidR="0029768B" w:rsidRPr="005E2EEC">
        <w:t>k</w:t>
      </w:r>
      <w:r w:rsidR="00844AC3" w:rsidRPr="005E2EEC">
        <w:t>n</w:t>
      </w:r>
      <w:r w:rsidR="002B3828" w:rsidRPr="005E2EEC">
        <w:t xml:space="preserve">. Kupac je dužan platiti sve poreze i pristojbe u svezi s prodajom. </w:t>
      </w:r>
    </w:p>
    <w:p w:rsidRDefault="004B598E" w:rsidP="002B3828" w:rsidR="002B3828" w:rsidRPr="005E2EEC">
      <w:pPr>
        <w:jc w:val="both"/>
        <w:rPr>
          <w:shd w:fill="FFFFFF" w:color="auto" w:val="clear"/>
        </w:rPr>
      </w:pPr>
      <w:r w:rsidRPr="005E2EEC">
        <w:tab/>
      </w:r>
      <w:r w:rsidR="002B3828" w:rsidRPr="005E2EEC">
        <w:t xml:space="preserve">Na javnoj dražbi mogu sudjelovati samo fizičke i pravne osobe koje su prethodno uplatile jamčevinu. Jamčevina se određuje u iznosu od 10 % </w:t>
      </w:r>
      <w:r w:rsidR="00844AC3" w:rsidRPr="005E2EEC">
        <w:t xml:space="preserve"> početne</w:t>
      </w:r>
      <w:r w:rsidR="002B3828" w:rsidRPr="005E2EEC">
        <w:t xml:space="preserve"> vrijednosti </w:t>
      </w:r>
      <w:r w:rsidR="00844AC3" w:rsidRPr="005E2EEC">
        <w:t>za dražbu</w:t>
      </w:r>
      <w:r w:rsidR="002B3828" w:rsidRPr="005E2EEC">
        <w:t xml:space="preserve"> i osoba koja valjano želi pristupiti dražbi kao ponuditelj mora uplatiti na</w:t>
      </w:r>
      <w:r w:rsidR="0071042B" w:rsidRPr="005E2EEC">
        <w:t xml:space="preserve"> depozitni račun ovog suda </w:t>
      </w:r>
      <w:r w:rsidR="00773416" w:rsidRPr="005E2EEC">
        <w:t>IBAN:HR92</w:t>
      </w:r>
      <w:r w:rsidR="002B3828" w:rsidRPr="005E2EEC">
        <w:t xml:space="preserve">23900011300000460, pozivom na broj </w:t>
      </w:r>
      <w:r w:rsidR="0071042B" w:rsidRPr="005E2EEC">
        <w:t>05 818-12</w:t>
      </w:r>
      <w:r w:rsidR="002B3828" w:rsidRPr="005E2EEC">
        <w:t xml:space="preserve"> iznos</w:t>
      </w:r>
      <w:r w:rsidR="0071042B" w:rsidRPr="005E2EEC">
        <w:t xml:space="preserve"> od</w:t>
      </w:r>
      <w:r w:rsidR="002B3828" w:rsidRPr="005E2EEC">
        <w:t xml:space="preserve"> </w:t>
      </w:r>
      <w:r w:rsidR="0071042B" w:rsidRPr="005E2EEC">
        <w:t>1</w:t>
      </w:r>
      <w:r w:rsidR="00270B4D" w:rsidRPr="005E2EEC">
        <w:t>6</w:t>
      </w:r>
      <w:r w:rsidR="00216281" w:rsidRPr="005E2EEC">
        <w:t>.000,00</w:t>
      </w:r>
      <w:r w:rsidR="00844AC3" w:rsidRPr="005E2EEC">
        <w:t xml:space="preserve"> kuna</w:t>
      </w:r>
      <w:r w:rsidR="002B3828" w:rsidRPr="005E2EEC">
        <w:t xml:space="preserve">  u  svrhu  predujma za dražbu</w:t>
      </w:r>
      <w:r w:rsidR="00216281" w:rsidRPr="005E2EEC">
        <w:t xml:space="preserve"> najkasnije tri dana prije dana održavanja ročišta za dražbu</w:t>
      </w:r>
      <w:r w:rsidR="002B3828" w:rsidRPr="005E2EEC">
        <w:t xml:space="preserve"> te dokaz o uplati dostaviti na spis. </w:t>
      </w:r>
      <w:r w:rsidR="002B3828" w:rsidRPr="005E2EEC">
        <w:rPr>
          <w:shd w:fill="FFFFFF" w:color="auto" w:val="clear"/>
        </w:rPr>
        <w:t>Sudionicima dražbe čija ponuda bude prihvaćena, jamčevina će se uračunati u cijen</w:t>
      </w:r>
      <w:r w:rsidR="00216281" w:rsidRPr="005E2EEC">
        <w:rPr>
          <w:shd w:fill="FFFFFF" w:color="auto" w:val="clear"/>
        </w:rPr>
        <w:t xml:space="preserve">u, a ostalima se vraća u roku </w:t>
      </w:r>
      <w:r w:rsidR="002B3828" w:rsidRPr="005E2EEC">
        <w:rPr>
          <w:shd w:fill="FFFFFF" w:color="auto" w:val="clear"/>
        </w:rPr>
        <w:t xml:space="preserve"> 15 dana od dana održavanja dražbe. </w:t>
      </w:r>
    </w:p>
    <w:p w:rsidRDefault="0071042B" w:rsidP="002B3828" w:rsidR="0071042B" w:rsidRPr="005E2EEC">
      <w:pPr>
        <w:jc w:val="both"/>
      </w:pPr>
      <w:r w:rsidRPr="005E2EEC">
        <w:rPr>
          <w:shd w:fill="FFFFFF" w:color="auto" w:val="clear"/>
        </w:rPr>
        <w:tab/>
      </w:r>
      <w:r w:rsidR="002B3828" w:rsidRPr="005E2EEC">
        <w:rPr>
          <w:shd w:fill="FFFFFF" w:color="auto" w:val="clear"/>
        </w:rPr>
        <w:t>Jamčevina se vraća isključivo na račun koji odredi uplatitelj i nije moguć gotovinski</w:t>
      </w:r>
      <w:r w:rsidRPr="005E2EEC">
        <w:rPr>
          <w:shd w:fill="FFFFFF" w:color="auto" w:val="clear"/>
        </w:rPr>
        <w:t xml:space="preserve"> povrat iznosa u računovodstvu </w:t>
      </w:r>
      <w:r w:rsidR="002B3828" w:rsidRPr="005E2EEC">
        <w:rPr>
          <w:shd w:fill="FFFFFF" w:color="auto" w:val="clear"/>
        </w:rPr>
        <w:t xml:space="preserve">suda. </w:t>
      </w:r>
      <w:r w:rsidR="002B3828" w:rsidRPr="005E2EEC">
        <w:t xml:space="preserve">Ponuditelj koji ponudi najveću cijenu dužan je položiti </w:t>
      </w:r>
      <w:proofErr w:type="spellStart"/>
      <w:r w:rsidR="002B3828" w:rsidRPr="005E2EEC">
        <w:t>kupovninu</w:t>
      </w:r>
      <w:proofErr w:type="spellEnd"/>
      <w:r w:rsidR="002B3828" w:rsidRPr="005E2EEC">
        <w:t xml:space="preserve">  umanj</w:t>
      </w:r>
      <w:r w:rsidR="00216281" w:rsidRPr="005E2EEC">
        <w:t>enu za iznos jamčevine u roku</w:t>
      </w:r>
      <w:r w:rsidR="002B3828" w:rsidRPr="005E2EEC">
        <w:t xml:space="preserve">  30 dana nakon pravomoćnosti rješenja o dosudi. </w:t>
      </w:r>
      <w:r w:rsidR="002B3828" w:rsidRPr="005E2EEC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 w:rsidR="002B3828" w:rsidRPr="005E2EEC">
        <w:t>.</w:t>
      </w:r>
      <w:r w:rsidR="00216281" w:rsidRPr="005E2EEC">
        <w:t xml:space="preserve"> </w:t>
      </w:r>
    </w:p>
    <w:p w:rsidRDefault="0071042B" w:rsidP="002B3828" w:rsidR="002B3828" w:rsidRPr="005E2EEC">
      <w:pPr>
        <w:jc w:val="both"/>
      </w:pPr>
      <w:r w:rsidRPr="005E2EEC">
        <w:tab/>
      </w:r>
      <w:r w:rsidR="002B3828" w:rsidRPr="005E2EEC">
        <w:t>U rješenju o dosudi sud će odrediti stjecanje prava na upi</w:t>
      </w:r>
      <w:r w:rsidR="00270B4D" w:rsidRPr="005E2EEC">
        <w:t xml:space="preserve">s prava vlasništva </w:t>
      </w:r>
      <w:r w:rsidR="002B3828" w:rsidRPr="005E2EEC">
        <w:t xml:space="preserve">u zemljišne knjige po uplati </w:t>
      </w:r>
      <w:proofErr w:type="spellStart"/>
      <w:r w:rsidR="002B3828" w:rsidRPr="005E2EEC">
        <w:t>kupovnine</w:t>
      </w:r>
      <w:proofErr w:type="spellEnd"/>
      <w:r w:rsidR="002B3828" w:rsidRPr="005E2EEC">
        <w:t xml:space="preserve"> u cijelosti. </w:t>
      </w:r>
    </w:p>
    <w:p w:rsidRDefault="0071042B" w:rsidP="005E2EEC" w:rsidR="00270B4D">
      <w:pPr>
        <w:jc w:val="both"/>
        <w:rPr>
          <w:shd w:fill="FFFFFF" w:color="auto" w:val="clear"/>
        </w:rPr>
      </w:pPr>
      <w:r w:rsidRPr="005E2EEC">
        <w:tab/>
      </w:r>
      <w:r w:rsidR="002B3828" w:rsidRPr="005E2EEC">
        <w:t xml:space="preserve">Nakon pravomoćnosti rješenja o dosudi nekretnine i pošto kupac uplati </w:t>
      </w:r>
      <w:proofErr w:type="spellStart"/>
      <w:r w:rsidR="002B3828" w:rsidRPr="005E2EEC">
        <w:t>kupovninu</w:t>
      </w:r>
      <w:proofErr w:type="spellEnd"/>
      <w:r w:rsidR="002B3828" w:rsidRPr="005E2EEC">
        <w:t xml:space="preserve">, sud će donijeti zaključak o predaji nekretnine kupcu. Kamate se ne uračunavaju u jamčevinu. </w:t>
      </w:r>
      <w:r w:rsidR="002B3828" w:rsidRPr="005E2EEC">
        <w:rPr>
          <w:shd w:fill="FFFFFF" w:color="auto" w:val="clear"/>
        </w:rPr>
        <w:t>Imovina koja je predmet prodaje može se razgledati do dana dražbe.</w:t>
      </w:r>
    </w:p>
    <w:p w:rsidRDefault="005E2EEC" w:rsidP="005E2EEC" w:rsidR="005E2EEC" w:rsidRPr="005E2EEC">
      <w:pPr>
        <w:jc w:val="both"/>
        <w:rPr>
          <w:shd w:fill="FFFFFF" w:color="auto" w:val="clear"/>
        </w:rPr>
      </w:pPr>
    </w:p>
    <w:p w:rsidRDefault="00216281" w:rsidP="00216281" w:rsidR="002B3828" w:rsidRPr="005E2EEC">
      <w:pPr>
        <w:jc w:val="center"/>
      </w:pPr>
      <w:r w:rsidRPr="005E2EEC">
        <w:lastRenderedPageBreak/>
        <w:t>O b  r  a  z  l  o  ž  e  n j  e</w:t>
      </w:r>
    </w:p>
    <w:p w:rsidRDefault="00216281" w:rsidP="00216281" w:rsidR="00216281" w:rsidRPr="005E2EEC">
      <w:pPr>
        <w:jc w:val="center"/>
      </w:pPr>
    </w:p>
    <w:p w:rsidRDefault="002B3828" w:rsidP="005E2EEC" w:rsidR="002B3828" w:rsidRPr="005E2EEC">
      <w:pPr>
        <w:ind w:firstLine="708"/>
        <w:jc w:val="both"/>
      </w:pPr>
      <w:r w:rsidRPr="005E2EEC">
        <w:t xml:space="preserve">Temeljem </w:t>
      </w:r>
      <w:r w:rsidR="00216281" w:rsidRPr="005E2EEC">
        <w:t xml:space="preserve">pravomoćnog </w:t>
      </w:r>
      <w:r w:rsidRPr="005E2EEC">
        <w:t xml:space="preserve">rješenja Trgovačkog suda u Zagrebu od </w:t>
      </w:r>
      <w:r w:rsidR="00CE6035" w:rsidRPr="005E2EEC">
        <w:t>1</w:t>
      </w:r>
      <w:r w:rsidR="00F6601A" w:rsidRPr="005E2EEC">
        <w:t>4</w:t>
      </w:r>
      <w:r w:rsidRPr="005E2EEC">
        <w:t xml:space="preserve">. </w:t>
      </w:r>
      <w:r w:rsidR="00216281" w:rsidRPr="005E2EEC">
        <w:t xml:space="preserve">kolovoza </w:t>
      </w:r>
      <w:r w:rsidRPr="005E2EEC">
        <w:t>201</w:t>
      </w:r>
      <w:r w:rsidR="00F6601A" w:rsidRPr="005E2EEC">
        <w:t>4</w:t>
      </w:r>
      <w:r w:rsidRPr="005E2EEC">
        <w:t>. sud je donio odluku o prodaji nekretnine sukladno pr</w:t>
      </w:r>
      <w:r w:rsidR="00216281" w:rsidRPr="005E2EEC">
        <w:t>avilima o prodaji za nekretnine</w:t>
      </w:r>
      <w:r w:rsidR="00466C92" w:rsidRPr="005E2EEC">
        <w:t xml:space="preserve">, a </w:t>
      </w:r>
      <w:r w:rsidRPr="005E2EEC">
        <w:t>u svezi čl</w:t>
      </w:r>
      <w:r w:rsidR="0071042B" w:rsidRPr="005E2EEC">
        <w:t>.</w:t>
      </w:r>
      <w:r w:rsidRPr="005E2EEC">
        <w:t xml:space="preserve"> 6., 17. i 164  Stečajnog zakona</w:t>
      </w:r>
      <w:r w:rsidR="0071042B" w:rsidRPr="005E2EEC">
        <w:t xml:space="preserve"> </w:t>
      </w:r>
      <w:r w:rsidR="004B598E" w:rsidRPr="005E2EEC">
        <w:t>(„Narodne novine“ broj 44/96, 29/99, 129/00, 123/03, 82/06, 116/10, 25/12 i 133/12 dalje: SZ)</w:t>
      </w:r>
      <w:r w:rsidRPr="005E2EEC">
        <w:t xml:space="preserve"> donio ovaj zaključak.</w:t>
      </w:r>
      <w:r w:rsidR="00FB4E3E" w:rsidRPr="005E2EEC">
        <w:t xml:space="preserve"> </w:t>
      </w:r>
      <w:r w:rsidRPr="005E2EEC">
        <w:t>Stečajni upravitelj dužan je dostaviti Hrvatskoj gospodarskoj komori ovaj zaključak radi objave u očevidniku nekretnina (čl. 158. st</w:t>
      </w:r>
      <w:r w:rsidR="004B598E" w:rsidRPr="005E2EEC">
        <w:t>. 4</w:t>
      </w:r>
      <w:r w:rsidR="00270B4D" w:rsidRPr="005E2EEC">
        <w:t>.</w:t>
      </w:r>
      <w:r w:rsidRPr="005E2EEC">
        <w:t xml:space="preserve"> S</w:t>
      </w:r>
      <w:r w:rsidR="004B598E" w:rsidRPr="005E2EEC">
        <w:t>Z-a</w:t>
      </w:r>
      <w:r w:rsidRPr="005E2EEC">
        <w:t xml:space="preserve">). </w:t>
      </w:r>
    </w:p>
    <w:p w:rsidRDefault="009105AD" w:rsidP="002B3828" w:rsidR="009105AD" w:rsidRPr="005E2EEC">
      <w:pPr>
        <w:jc w:val="center"/>
      </w:pPr>
    </w:p>
    <w:p w:rsidRDefault="002B3828" w:rsidP="002B3828" w:rsidR="002B3828" w:rsidRPr="005E2EEC">
      <w:pPr>
        <w:jc w:val="center"/>
      </w:pPr>
      <w:r w:rsidRPr="005E2EEC">
        <w:t xml:space="preserve">U Zagrebu, </w:t>
      </w:r>
      <w:r w:rsidR="00216281" w:rsidRPr="005E2EEC">
        <w:t>2</w:t>
      </w:r>
      <w:r w:rsidR="0011124C" w:rsidRPr="005E2EEC">
        <w:t>8</w:t>
      </w:r>
      <w:r w:rsidRPr="005E2EEC">
        <w:t>.</w:t>
      </w:r>
      <w:r w:rsidR="00C25DF7" w:rsidRPr="005E2EEC">
        <w:t xml:space="preserve"> </w:t>
      </w:r>
      <w:r w:rsidR="00216281" w:rsidRPr="005E2EEC">
        <w:t>lipnja</w:t>
      </w:r>
      <w:r w:rsidRPr="005E2EEC">
        <w:t xml:space="preserve"> 20</w:t>
      </w:r>
      <w:r w:rsidR="00670E17" w:rsidRPr="005E2EEC">
        <w:t>1</w:t>
      </w:r>
      <w:r w:rsidR="00216281" w:rsidRPr="005E2EEC">
        <w:t>8</w:t>
      </w:r>
      <w:r w:rsidRPr="005E2EEC">
        <w:t xml:space="preserve">. </w:t>
      </w:r>
    </w:p>
    <w:p w:rsidRDefault="002B3828" w:rsidP="002B3828" w:rsidR="005E2EEC">
      <w:pPr>
        <w:jc w:val="both"/>
      </w:pPr>
      <w:r w:rsidRPr="005E2EEC">
        <w:t xml:space="preserve">                                                                                                  </w:t>
      </w:r>
    </w:p>
    <w:p w:rsidRDefault="005E2EEC" w:rsidP="002B3828" w:rsidR="005E2EEC">
      <w:pPr>
        <w:jc w:val="both"/>
      </w:pPr>
    </w:p>
    <w:p w:rsidRDefault="002B3828" w:rsidP="005E2EEC" w:rsidR="002B3828" w:rsidRPr="005E2EEC">
      <w:pPr>
        <w:ind w:firstLine="708" w:left="6372"/>
        <w:jc w:val="right"/>
      </w:pPr>
      <w:r w:rsidRPr="005E2EEC">
        <w:t xml:space="preserve">  SUDAC:</w:t>
      </w:r>
    </w:p>
    <w:p w:rsidRDefault="002B3828" w:rsidP="005E2EEC" w:rsidR="002B3828" w:rsidRPr="005E2EEC">
      <w:pPr>
        <w:jc w:val="right"/>
      </w:pPr>
      <w:r w:rsidRPr="005E2EEC">
        <w:t xml:space="preserve">                                                                    </w:t>
      </w:r>
      <w:r w:rsidR="002E2CAD">
        <w:t xml:space="preserve">                               </w:t>
      </w:r>
      <w:r w:rsidR="00216281" w:rsidRPr="005E2EEC">
        <w:t>Nikolina Dorić Hadžisejdić</w:t>
      </w:r>
      <w:r w:rsidR="002E2CAD">
        <w:t>, v.r.</w:t>
      </w:r>
      <w:r w:rsidR="00216281" w:rsidRPr="005E2EEC">
        <w:t xml:space="preserve"> </w:t>
      </w:r>
    </w:p>
    <w:p w:rsidRDefault="00216281" w:rsidP="002B3828" w:rsidR="00216281">
      <w:pPr>
        <w:jc w:val="both"/>
      </w:pPr>
    </w:p>
    <w:p w:rsidRDefault="005E2EEC" w:rsidP="002B3828" w:rsidR="005E2EEC">
      <w:pPr>
        <w:jc w:val="both"/>
      </w:pPr>
    </w:p>
    <w:p w:rsidRDefault="005E2EEC" w:rsidP="002B3828" w:rsidR="005E2EEC" w:rsidRPr="005E2EEC">
      <w:pPr>
        <w:jc w:val="both"/>
      </w:pPr>
    </w:p>
    <w:p w:rsidRDefault="00BA0EFD" w:rsidP="00BA0EFD" w:rsidR="00BA0EFD" w:rsidRPr="00BA0EFD">
      <w:pPr>
        <w:jc w:val="both"/>
      </w:pPr>
      <w:r w:rsidRPr="00BA0EFD">
        <w:t>UPUTA O PRAVNOM LIJEKU:</w:t>
      </w:r>
    </w:p>
    <w:p w:rsidRDefault="002B3828" w:rsidP="00033783" w:rsidR="00145DBE" w:rsidRPr="005E2EEC">
      <w:r w:rsidRPr="005E2EEC">
        <w:t>Protiv zaključka žalba nije dopuštena ( čl</w:t>
      </w:r>
      <w:r w:rsidR="00A90AE9">
        <w:t>.</w:t>
      </w:r>
      <w:r w:rsidRPr="005E2EEC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5E2EEC">
          <w:t>11. st</w:t>
        </w:r>
      </w:smartTag>
      <w:r w:rsidRPr="005E2EEC">
        <w:t>. (9) Stečajnog zakona).</w:t>
      </w:r>
      <w:r w:rsidR="00277060" w:rsidRPr="005E2EEC">
        <w:tab/>
      </w:r>
      <w:r w:rsidR="00EB09C6" w:rsidRPr="005E2EEC">
        <w:tab/>
      </w:r>
    </w:p>
    <w:p w:rsidRDefault="00277060" w:rsidP="00033783" w:rsidR="00033783" w:rsidRPr="005E2EEC">
      <w:r w:rsidRPr="005E2EEC">
        <w:t xml:space="preserve">      </w:t>
      </w:r>
      <w:r w:rsidR="00777CF2" w:rsidRPr="005E2EEC">
        <w:tab/>
      </w:r>
      <w:r w:rsidR="001D543B" w:rsidRPr="005E2EEC">
        <w:tab/>
        <w:t xml:space="preserve">   </w:t>
      </w:r>
      <w:r w:rsidR="00033783" w:rsidRPr="005E2EEC">
        <w:tab/>
      </w:r>
      <w:r w:rsidR="00033783" w:rsidRPr="005E2EEC">
        <w:tab/>
      </w:r>
      <w:r w:rsidR="00033783" w:rsidRPr="005E2EEC">
        <w:tab/>
      </w:r>
      <w:r w:rsidR="00033783" w:rsidRPr="005E2EEC">
        <w:tab/>
        <w:t xml:space="preserve">     </w:t>
      </w:r>
    </w:p>
    <w:p w:rsidRDefault="00033783" w:rsidP="002E34CE" w:rsidR="00033783" w:rsidRPr="005E2EEC">
      <w:pPr>
        <w:jc w:val="both"/>
      </w:pPr>
    </w:p>
    <w:p w:rsidRDefault="005E2EEC" w:rsidP="004B598E" w:rsidR="002B3828" w:rsidRPr="005E2E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E2CAD" w:rsidP="007B64C7" w:rsidR="002E2CA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CAD" w:rsidP="007B64C7" w:rsidR="002E2CAD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2B3828" w:rsidP="00FE627B" w:rsidR="002B3828" w:rsidRPr="005E2EEC"/>
    <w:sectPr w:rsidSect="005E2EEC" w:rsidR="002B3828" w:rsidRPr="005E2EE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EEC" w:rsidP="005E2EEC" w:rsidR="005E2EEC">
      <w:r>
        <w:separator/>
      </w:r>
    </w:p>
  </w:endnote>
  <w:endnote w:id="0" w:type="continuationSeparator">
    <w:p w:rsidRDefault="005E2EEC" w:rsidP="005E2EEC" w:rsidR="005E2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EEC" w:rsidP="005E2EEC" w:rsidR="005E2EEC">
      <w:r>
        <w:separator/>
      </w:r>
    </w:p>
  </w:footnote>
  <w:footnote w:id="0" w:type="continuationSeparator">
    <w:p w:rsidRDefault="005E2EEC" w:rsidP="005E2EEC" w:rsidR="005E2E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662D" w:rsidP="0035662D" w:rsidR="005E2EEC">
    <w:pPr>
      <w:pStyle w:val="Zaglavlje"/>
      <w:jc w:val="right"/>
    </w:pPr>
    <w:r>
      <w:t>89.St-818/12-121</w:t>
    </w:r>
    <w:r w:rsidR="005E2EEC">
      <w:t xml:space="preserve">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EEC" w:rsidR="005E2EEC">
    <w:pPr>
      <w:pStyle w:val="Zaglavlje"/>
    </w:pPr>
    <w:r>
      <w:rPr>
        <w:noProof/>
        <w:sz w:val="22"/>
        <w:szCs w:val="22"/>
      </w:rPr>
      <w:t xml:space="preserve">             </w:t>
    </w:r>
    <w:r w:rsidR="00B35868">
      <w:rPr>
        <w:noProof/>
        <w:sz w:val="22"/>
        <w:szCs w:val="22"/>
      </w:rPr>
      <w:t xml:space="preserve"> </w:t>
    </w:r>
    <w:r>
      <w:rPr>
        <w:noProof/>
        <w:sz w:val="22"/>
        <w:szCs w:val="22"/>
      </w:rPr>
      <w:t xml:space="preserve">   </w:t>
    </w:r>
    <w:r>
      <w:rPr>
        <w:noProof/>
        <w:sz w:val="22"/>
        <w:szCs w:val="22"/>
      </w:rPr>
      <w:drawing>
        <wp:inline distR="0" distL="0" distB="0" distT="0">
          <wp:extent cy="960277" cx="719169"/>
          <wp:effectExtent b="0" r="508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77" cx="71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33783"/>
    <w:rsid w:val="00033A83"/>
    <w:rsid w:val="00037CB0"/>
    <w:rsid w:val="000451E6"/>
    <w:rsid w:val="000725E4"/>
    <w:rsid w:val="000809B1"/>
    <w:rsid w:val="00085E04"/>
    <w:rsid w:val="000B3959"/>
    <w:rsid w:val="000D52A0"/>
    <w:rsid w:val="000E559C"/>
    <w:rsid w:val="00107ACD"/>
    <w:rsid w:val="0011124C"/>
    <w:rsid w:val="001161AC"/>
    <w:rsid w:val="001371A7"/>
    <w:rsid w:val="00145DBE"/>
    <w:rsid w:val="001579C8"/>
    <w:rsid w:val="0016353C"/>
    <w:rsid w:val="0017125E"/>
    <w:rsid w:val="001751D6"/>
    <w:rsid w:val="00197DE9"/>
    <w:rsid w:val="001D060A"/>
    <w:rsid w:val="001D543B"/>
    <w:rsid w:val="002033AE"/>
    <w:rsid w:val="00216281"/>
    <w:rsid w:val="0023535F"/>
    <w:rsid w:val="00270B4D"/>
    <w:rsid w:val="00277060"/>
    <w:rsid w:val="0029768B"/>
    <w:rsid w:val="002B3828"/>
    <w:rsid w:val="002D739F"/>
    <w:rsid w:val="002E2CAD"/>
    <w:rsid w:val="002E34CE"/>
    <w:rsid w:val="00327AE7"/>
    <w:rsid w:val="00330264"/>
    <w:rsid w:val="003337F0"/>
    <w:rsid w:val="00344D63"/>
    <w:rsid w:val="00347E14"/>
    <w:rsid w:val="0035662D"/>
    <w:rsid w:val="003A5451"/>
    <w:rsid w:val="003B39C9"/>
    <w:rsid w:val="003D7BF1"/>
    <w:rsid w:val="003E7940"/>
    <w:rsid w:val="003E7991"/>
    <w:rsid w:val="004054EC"/>
    <w:rsid w:val="00466C92"/>
    <w:rsid w:val="004B598E"/>
    <w:rsid w:val="004D751A"/>
    <w:rsid w:val="004E2FE6"/>
    <w:rsid w:val="004F7A43"/>
    <w:rsid w:val="00502904"/>
    <w:rsid w:val="00533BC1"/>
    <w:rsid w:val="0054246D"/>
    <w:rsid w:val="005549B6"/>
    <w:rsid w:val="005A1092"/>
    <w:rsid w:val="005A35CA"/>
    <w:rsid w:val="005C5BA5"/>
    <w:rsid w:val="005E2EEC"/>
    <w:rsid w:val="00612B89"/>
    <w:rsid w:val="00620C8D"/>
    <w:rsid w:val="00633D8E"/>
    <w:rsid w:val="00636142"/>
    <w:rsid w:val="00661A42"/>
    <w:rsid w:val="0066737F"/>
    <w:rsid w:val="00670E17"/>
    <w:rsid w:val="00690BEE"/>
    <w:rsid w:val="006B17C4"/>
    <w:rsid w:val="006D733E"/>
    <w:rsid w:val="0071042B"/>
    <w:rsid w:val="00720189"/>
    <w:rsid w:val="00721ED6"/>
    <w:rsid w:val="0072467D"/>
    <w:rsid w:val="00726A2E"/>
    <w:rsid w:val="00755595"/>
    <w:rsid w:val="00773416"/>
    <w:rsid w:val="00777CF2"/>
    <w:rsid w:val="007A7049"/>
    <w:rsid w:val="007B1083"/>
    <w:rsid w:val="007B6ABA"/>
    <w:rsid w:val="007D24E3"/>
    <w:rsid w:val="007E0E89"/>
    <w:rsid w:val="00844AC3"/>
    <w:rsid w:val="0085414B"/>
    <w:rsid w:val="008E15D0"/>
    <w:rsid w:val="009105AD"/>
    <w:rsid w:val="0093781C"/>
    <w:rsid w:val="009435D9"/>
    <w:rsid w:val="00944343"/>
    <w:rsid w:val="00945EE2"/>
    <w:rsid w:val="00955B9E"/>
    <w:rsid w:val="009A71D5"/>
    <w:rsid w:val="009F25A0"/>
    <w:rsid w:val="00A20C73"/>
    <w:rsid w:val="00A2424A"/>
    <w:rsid w:val="00A75249"/>
    <w:rsid w:val="00A76E83"/>
    <w:rsid w:val="00A90AE9"/>
    <w:rsid w:val="00A93F25"/>
    <w:rsid w:val="00AA35CD"/>
    <w:rsid w:val="00AB4BB4"/>
    <w:rsid w:val="00B02082"/>
    <w:rsid w:val="00B26F1F"/>
    <w:rsid w:val="00B35868"/>
    <w:rsid w:val="00B73627"/>
    <w:rsid w:val="00B97D46"/>
    <w:rsid w:val="00BA0EFD"/>
    <w:rsid w:val="00BA4B5B"/>
    <w:rsid w:val="00BE4660"/>
    <w:rsid w:val="00C1340A"/>
    <w:rsid w:val="00C25DF7"/>
    <w:rsid w:val="00C26923"/>
    <w:rsid w:val="00C426C7"/>
    <w:rsid w:val="00C452E0"/>
    <w:rsid w:val="00C65844"/>
    <w:rsid w:val="00C66CC1"/>
    <w:rsid w:val="00C66D84"/>
    <w:rsid w:val="00C96B21"/>
    <w:rsid w:val="00CC1E3B"/>
    <w:rsid w:val="00CE6035"/>
    <w:rsid w:val="00D32D80"/>
    <w:rsid w:val="00D6747C"/>
    <w:rsid w:val="00D953A7"/>
    <w:rsid w:val="00DA092E"/>
    <w:rsid w:val="00DC5B0D"/>
    <w:rsid w:val="00E00E25"/>
    <w:rsid w:val="00E266C1"/>
    <w:rsid w:val="00E60F74"/>
    <w:rsid w:val="00E61E9A"/>
    <w:rsid w:val="00E63E67"/>
    <w:rsid w:val="00E82657"/>
    <w:rsid w:val="00E96161"/>
    <w:rsid w:val="00EB09C6"/>
    <w:rsid w:val="00F40199"/>
    <w:rsid w:val="00F6601A"/>
    <w:rsid w:val="00F72267"/>
    <w:rsid w:val="00FB4E3E"/>
    <w:rsid w:val="00FE1243"/>
    <w:rsid w:val="00FE2A16"/>
    <w:rsid w:val="00FE5FF2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33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BA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BA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BA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BA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598E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5E2E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2EE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E2E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2EE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033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33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BA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BA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BA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BA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598E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5E2E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2EE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E2E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2EE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2012.</izvorni_sadrzaj>
    <derivirana_varijabla naziv="DomainObject.Predmet.DatumOsnivanja_1">23.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St-818/2012</izvorni_sadrzaj>
    <derivirana_varijabla naziv="DomainObject.Predmet.OznakaBroj_1">St-818/2012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ALKA-PROMET d.o.o.</izvorni_sadrzaj>
    <derivirana_varijabla naziv="DomainObject.Predmet.ProtustrankaFormated_1">  ALKA-PROMET d.o.o.</derivirana_varijabla>
  </DomainObject.Predmet.ProtustrankaFormated>
  <DomainObject.Predmet.ProtustrankaFormatedOIB>
    <izvorni_sadrzaj>  ALKA-PROMET d.o.o., OIB 35071236247</izvorni_sadrzaj>
    <derivirana_varijabla naziv="DomainObject.Predmet.ProtustrankaFormatedOIB_1">  ALKA-PROMET d.o.o., OIB 35071236247</derivirana_varijabla>
  </DomainObject.Predmet.ProtustrankaFormatedOIB>
  <DomainObject.Predmet.ProtustrankaFormatedWithAdress>
    <izvorni_sadrzaj> ALKA-PROMET d.o.o., NEDELJSKA 4, 10251 Hrvatski Leskovac</izvorni_sadrzaj>
    <derivirana_varijabla naziv="DomainObject.Predmet.ProtustrankaFormatedWithAdress_1"> ALKA-PROMET d.o.o., NEDELJSKA 4, 10251 Hrvatski Leskovac</derivirana_varijabla>
  </DomainObject.Predmet.ProtustrankaFormatedWithAdress>
  <DomainObject.Predmet.ProtustrankaFormatedWithAdressOIB>
    <izvorni_sadrzaj> ALKA-PROMET d.o.o., OIB 35071236247, NEDELJSKA 4, 10251 Hrvatski Leskovac</izvorni_sadrzaj>
    <derivirana_varijabla naziv="DomainObject.Predmet.ProtustrankaFormatedWithAdressOIB_1"> ALKA-PROMET d.o.o., OIB 35071236247, NEDELJSKA 4, 10251 Hrvatski Leskovac</derivirana_varijabla>
  </DomainObject.Predmet.ProtustrankaFormatedWithAdressOIB>
  <DomainObject.Predmet.ProtustrankaWithAdress>
    <izvorni_sadrzaj>ALKA-PROMET d.o.o. NEDELJSKA 4, 10251 Hrvatski Leskovac</izvorni_sadrzaj>
    <derivirana_varijabla naziv="DomainObject.Predmet.ProtustrankaWithAdress_1">ALKA-PROMET d.o.o. NEDELJSKA 4, 10251 Hrvatski Leskovac</derivirana_varijabla>
  </DomainObject.Predmet.ProtustrankaWithAdress>
  <DomainObject.Predmet.ProtustrankaWithAdressOIB>
    <izvorni_sadrzaj>ALKA-PROMET d.o.o., OIB 35071236247, NEDELJSKA 4, 10251 Hrvatski Leskovac</izvorni_sadrzaj>
    <derivirana_varijabla naziv="DomainObject.Predmet.ProtustrankaWithAdressOIB_1">ALKA-PROMET d.o.o., OIB 35071236247, NEDELJSKA 4, 10251 Hrvatski Leskovac</derivirana_varijabla>
  </DomainObject.Predmet.ProtustrankaWithAdressOIB>
  <DomainObject.Predmet.ProtustrankaNazivFormated>
    <izvorni_sadrzaj>ALKA-PROMET d.o.o.</izvorni_sadrzaj>
    <derivirana_varijabla naziv="DomainObject.Predmet.ProtustrankaNazivFormated_1">ALKA-PROMET d.o.o.</derivirana_varijabla>
  </DomainObject.Predmet.ProtustrankaNazivFormated>
  <DomainObject.Predmet.ProtustrankaNazivFormatedOIB>
    <izvorni_sadrzaj>ALKA-PROMET d.o.o., OIB 35071236247</izvorni_sadrzaj>
    <derivirana_varijabla naziv="DomainObject.Predmet.ProtustrankaNazivFormatedOIB_1">ALKA-PROMET d.o.o., OIB 35071236247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VJEROVNICI; Mercedes-Benz Leasing Hrvatska d.o.o.</izvorni_sadrzaj>
    <derivirana_varijabla naziv="DomainObject.Predmet.StrankaFormated_1">  MINISTARSTVO FINANCIJA, POREZNA UPRAVA, PODRUČNI URED ZAGREB zastupanog po punomoćniku ŽUPANIJSKO DRŽAVNO ODVJETNIŠTVO; VJEROVNICI; Mercedes-Benz Leasing Hrvatska d.o.o.</derivirana_varijabla>
  </DomainObject.Predmet.StrankaFormated>
  <DomainObject.Predmet.StrankaFormatedOIB>
    <izvorni_sadrzaj>  MINISTARSTVO FINANCIJA, POREZNA UPRAVA, PODRUČNI URED ZAGREB, OIB 18683136487 zastupanog po punomoćniku ŽUPANIJSKO DRŽAVNO ODVJETNIŠTVO; VJEROVNICI; Mercedes-Benz Leasing Hrvatska d.o.o., OIB 17080997510</izvorni_sadrzaj>
    <derivirana_varijabla naziv="DomainObject.Predmet.StrankaFormatedOIB_1">  MINISTARSTVO FINANCIJA, POREZNA UPRAVA, PODRUČNI URED ZAGREB, OIB 18683136487 zastupanog po punomoćniku ŽUPANIJSKO DRŽAVNO ODVJETNIŠTVO; VJEROVNICI; Mercedes-Benz Leasing Hrvatska d.o.o., OIB 17080997510</derivirana_varijabla>
  </DomainObject.Predmet.StrankaFormatedOIB>
  <DomainObject.Predmet.StrankaFormatedWithAdress>
    <izvorni_sadrzaj> MINISTARSTVO FINANCIJA, POREZNA UPRAVA, PODRUČNI URED ZAGREB, ALBRECHTOVA 42, 10000 Zagreb zastupanog po punomoćniku ŽUPANIJSKO DRŽAVNO ODVJETNIŠTVO; VJEROVNICI; Mercedes-Benz Leasing Hrvatska d.o.o.</izvorni_sadrzaj>
    <derivirana_varijabla naziv="DomainObject.Predmet.StrankaFormatedWithAdress_1"> MINISTARSTVO FINANCIJA, POREZNA UPRAVA, PODRUČNI URED ZAGREB, ALBRECHTOVA 42, 10000 Zagreb zastupanog po punomoćniku ŽUPANIJSKO DRŽAVNO ODVJETNIŠTVO; VJEROVNICI; Mercedes-Benz Leasing Hrvatska d.o.o.</derivirana_varijabla>
  </DomainObject.Predmet.StrankaFormatedWithAdress>
  <DomainObject.Predmet.StrankaFormatedWithAdressOIB>
    <izvorni_sadrzaj> MINISTARSTVO FINANCIJA, POREZNA UPRAVA, PODRUČNI URED ZAGREB, OIB 18683136487, ALBRECHTOVA 42, 10000 Zagreb zastupanog po punomoćniku ŽUPANIJSKO DRŽAVNO ODVJETNIŠTVO; VJEROVNICI; Mercedes-Benz Leasing Hrvatska d.o.o., OIB 17080997510</izvorni_sadrzaj>
    <derivirana_varijabla naziv="DomainObject.Predmet.StrankaFormatedWithAdressOIB_1"> MINISTARSTVO FINANCIJA, POREZNA UPRAVA, PODRUČNI URED ZAGREB, OIB 18683136487, ALBRECHTOVA 42, 10000 Zagreb zastupanog po punomoćniku ŽUPANIJSKO DRŽAVNO ODVJETNIŠTVO; VJEROVNICI; Mercedes-Benz Leasing Hrvatska d.o.o., OIB 17080997510</derivirana_varijabla>
  </DomainObject.Predmet.StrankaFormatedWithAdressOIB>
  <DomainObject.Predmet.StrankaWithAdress>
    <izvorni_sadrzaj>MINISTARSTVO FINANCIJA, POREZNA UPRAVA, PODRUČNI URED ZAGREB ALBRECHTOVA 42,10000 Zagreb,VJEROVNICI ,Mercedes-Benz Leasing Hrvatska d.o.o. </izvorni_sadrzaj>
    <derivirana_varijabla naziv="DomainObject.Predmet.StrankaWithAdress_1">MINISTARSTVO FINANCIJA, POREZNA UPRAVA, PODRUČNI URED ZAGREB ALBRECHTOVA 42,10000 Zagreb,VJEROVNICI ,Mercedes-Benz Leasing Hrvatska d.o.o. </derivirana_varijabla>
  </DomainObject.Predmet.StrankaWithAdress>
  <DomainObject.Predmet.StrankaWithAdressOIB>
    <izvorni_sadrzaj>MINISTARSTVO FINANCIJA, POREZNA UPRAVA, PODRUČNI URED ZAGREB, OIB 18683136487, ALBRECHTOVA 42,10000 Zagreb,VJEROVNICI,Mercedes-Benz Leasing Hrvatska d.o.o., OIB 17080997510</izvorni_sadrzaj>
    <derivirana_varijabla naziv="DomainObject.Predmet.StrankaWithAdressOIB_1">MINISTARSTVO FINANCIJA, POREZNA UPRAVA, PODRUČNI URED ZAGREB, OIB 18683136487, ALBRECHTOVA 42,10000 Zagreb,VJEROVNICI,Mercedes-Benz Leasing Hrvatska d.o.o., OIB 17080997510</derivirana_varijabla>
  </DomainObject.Predmet.StrankaWithAdressOIB>
  <DomainObject.Predmet.StrankaNazivFormated>
    <izvorni_sadrzaj>MINISTARSTVO FINANCIJA, POREZNA UPRAVA, PODRUČNI URED ZAGREB,VJEROVNICI,Mercedes-Benz Leasing Hrvatska d.o.o.</izvorni_sadrzaj>
    <derivirana_varijabla naziv="DomainObject.Predmet.StrankaNazivFormated_1">MINISTARSTVO FINANCIJA, POREZNA UPRAVA, PODRUČNI URED ZAGREB,VJEROVNICI,Mercedes-Benz Leasing Hrvatska d.o.o.</derivirana_varijabla>
  </DomainObject.Predmet.StrankaNazivFormated>
  <DomainObject.Predmet.StrankaNazivFormatedOIB>
    <izvorni_sadrzaj>MINISTARSTVO FINANCIJA, POREZNA UPRAVA, PODRUČNI URED ZAGREB, OIB 18683136487,VJEROVNICI,Mercedes-Benz Leasing Hrvatska d.o.o., OIB 17080997510</izvorni_sadrzaj>
    <derivirana_varijabla naziv="DomainObject.Predmet.StrankaNazivFormatedOIB_1">MINISTARSTVO FINANCIJA, POREZNA UPRAVA, PODRUČNI URED ZAGREB, OIB 18683136487,VJEROVNICI,Mercedes-Benz Leasing Hrvatska d.o.o.,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VJEROVNICI</item>
      <item>Mercedes-Benz Leasing Hrvatska d.o.o.</item>
    </izvorni_sadrzaj>
    <derivirana_varijabla naziv="DomainObject.Predmet.StrankaListFormated_1">
      <item>MINISTARSTVO FINANCIJA, POREZNA UPRAVA, PODRUČNI URED ZAGREB zastupanog po punomoćniku ŽUPANIJSKO DRŽAVNO ODVJETNIŠTVO</item>
      <item>VJEROVNICI</item>
      <item>Mercedes-Benz Leasing Hrvatska d.o.o.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VJEROVNICI</item>
      <item>Mercedes-Benz Leasing Hrvatska d.o.o., OIB 17080997510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VJEROVNICI</item>
      <item>Mercedes-Benz Leasing Hrvatska d.o.o., OIB 17080997510</item>
    </derivirana_varijabla>
  </DomainObject.Predmet.StrankaListFormatedOIB>
  <DomainObject.Predmet.StrankaListFormatedWithAdress>
    <izvorni_sadrzaj>
      <item>MINISTARSTVO FINANCIJA, POREZNA UPRAVA, PODRUČNI URED ZAGREB, ALBRECHTOVA 42, 10000 Zagreb zastupanog po punomoćniku ŽUPANIJSKO DRŽAVNO ODVJETNIŠTVO</item>
      <item>VJEROVNICI</item>
      <item>Mercedes-Benz Leasing Hrvatska d.o.o.</item>
    </izvorni_sadrzaj>
    <derivirana_varijabla naziv="DomainObject.Predmet.StrankaListFormatedWithAdress_1">
      <item>MINISTARSTVO FINANCIJA, POREZNA UPRAVA, PODRUČNI URED ZAGREB, ALBRECHTOVA 42, 10000 Zagreb zastupanog po punomoćniku ŽUPANIJSKO DRŽAVNO ODVJETNIŠTVO</item>
      <item>VJEROVNICI</item>
      <item>Mercedes-Benz Leasing Hrvatska d.o.o.</item>
    </derivirana_varijabla>
  </DomainObject.Predmet.StrankaListFormatedWithAdress>
  <DomainObject.Predmet.StrankaListFormatedWithAdressOIB>
    <izvorni_sadrzaj>
      <item>MINISTARSTVO FINANCIJA, POREZNA UPRAVA, PODRUČNI URED ZAGREB, OIB 18683136487, ALBRECHTOVA 42, 10000 Zagreb zastupanog po punomoćniku ŽUPANIJSKO DRŽAVNO ODVJETNIŠTVO</item>
      <item>VJEROVNICI</item>
      <item>Mercedes-Benz Leasing Hrvatska d.o.o., OIB 17080997510</item>
    </izvorni_sadrzaj>
    <derivirana_varijabla naziv="DomainObject.Predmet.StrankaListFormatedWithAdressOIB_1">
      <item>MINISTARSTVO FINANCIJA, POREZNA UPRAVA, PODRUČNI URED ZAGREB, OIB 18683136487, ALBRECHTOVA 42, 10000 Zagreb zastupanog po punomoćniku ŽUPANIJSKO DRŽAVNO ODVJETNIŠTVO</item>
      <item>VJEROVNICI</item>
      <item>Mercedes-Benz Leasing Hrvatska d.o.o., OIB 17080997510</item>
    </derivirana_varijabla>
  </DomainObject.Predmet.StrankaListFormatedWithAdressOIB>
  <DomainObject.Predmet.StrankaListNazivFormated>
    <izvorni_sadrzaj>
      <item>MINISTARSTVO FINANCIJA, POREZNA UPRAVA, PODRUČNI URED ZAGREB</item>
      <item>VJEROVNICI</item>
      <item>Mercedes-Benz Leasing Hrvatska d.o.o.</item>
    </izvorni_sadrzaj>
    <derivirana_varijabla naziv="DomainObject.Predmet.StrankaListNazivFormated_1">
      <item>MINISTARSTVO FINANCIJA, POREZNA UPRAVA, PODRUČNI URED ZAGREB</item>
      <item>VJEROVNICI</item>
      <item>Mercedes-Benz Leasing Hrvatska d.o.o.</item>
    </derivirana_varijabla>
  </DomainObject.Predmet.StrankaListNazivFormated>
  <DomainObject.Predmet.StrankaListNazivFormatedOIB>
    <izvorni_sadrzaj>
      <item>MINISTARSTVO FINANCIJA, POREZNA UPRAVA, PODRUČNI URED ZAGREB, OIB 18683136487</item>
      <item>VJEROVNICI</item>
      <item>Mercedes-Benz Leasing Hrvatska d.o.o., OIB 17080997510</item>
    </izvorni_sadrzaj>
    <derivirana_varijabla naziv="DomainObject.Predmet.StrankaListNazivFormatedOIB_1">
      <item>MINISTARSTVO FINANCIJA, POREZNA UPRAVA, PODRUČNI URED ZAGREB, OIB 18683136487</item>
      <item>VJEROVNICI</item>
      <item>Mercedes-Benz Leasing Hrvatska d.o.o., OIB 17080997510</item>
    </derivirana_varijabla>
  </DomainObject.Predmet.StrankaListNazivFormatedOIB>
  <DomainObject.Predmet.ProtuStrankaListFormated>
    <izvorni_sadrzaj>
      <item>ALKA-PROMET d.o.o.</item>
    </izvorni_sadrzaj>
    <derivirana_varijabla naziv="DomainObject.Predmet.ProtuStrankaListFormated_1">
      <item>ALKA-PROMET d.o.o.</item>
    </derivirana_varijabla>
  </DomainObject.Predmet.ProtuStrankaListFormated>
  <DomainObject.Predmet.ProtuStrankaListFormatedOIB>
    <izvorni_sadrzaj>
      <item>ALKA-PROMET d.o.o., OIB 35071236247</item>
    </izvorni_sadrzaj>
    <derivirana_varijabla naziv="DomainObject.Predmet.ProtuStrankaListFormatedOIB_1">
      <item>ALKA-PROMET d.o.o., OIB 35071236247</item>
    </derivirana_varijabla>
  </DomainObject.Predmet.ProtuStrankaListFormatedOIB>
  <DomainObject.Predmet.ProtuStrankaListFormatedWithAdress>
    <izvorni_sadrzaj>
      <item>ALKA-PROMET d.o.o., NEDELJSKA 4, 10251 Hrvatski Leskovac</item>
    </izvorni_sadrzaj>
    <derivirana_varijabla naziv="DomainObject.Predmet.ProtuStrankaListFormatedWithAdress_1">
      <item>ALKA-PROMET d.o.o., NEDELJSKA 4, 10251 Hrvatski Leskovac</item>
    </derivirana_varijabla>
  </DomainObject.Predmet.ProtuStrankaListFormatedWithAdress>
  <DomainObject.Predmet.ProtuStrankaListFormatedWithAdressOIB>
    <izvorni_sadrzaj>
      <item>ALKA-PROMET d.o.o., OIB 35071236247, NEDELJSKA 4, 10251 Hrvatski Leskovac</item>
    </izvorni_sadrzaj>
    <derivirana_varijabla naziv="DomainObject.Predmet.ProtuStrankaListFormatedWithAdressOIB_1">
      <item>ALKA-PROMET d.o.o., OIB 35071236247, NEDELJSKA 4, 10251 Hrvatski Leskovac</item>
    </derivirana_varijabla>
  </DomainObject.Predmet.ProtuStrankaListFormatedWithAdressOIB>
  <DomainObject.Predmet.ProtuStrankaListNazivFormated>
    <izvorni_sadrzaj>
      <item>ALKA-PROMET d.o.o.</item>
    </izvorni_sadrzaj>
    <derivirana_varijabla naziv="DomainObject.Predmet.ProtuStrankaListNazivFormated_1">
      <item>ALKA-PROMET d.o.o.</item>
    </derivirana_varijabla>
  </DomainObject.Predmet.ProtuStrankaListNazivFormated>
  <DomainObject.Predmet.ProtuStrankaListNazivFormatedOIB>
    <izvorni_sadrzaj>
      <item>ALKA-PROMET d.o.o., OIB 35071236247</item>
    </izvorni_sadrzaj>
    <derivirana_varijabla naziv="DomainObject.Predmet.ProtuStrankaListNazivFormatedOIB_1">
      <item>ALKA-PROMET d.o.o., OIB 35071236247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Miron Markičević</item>
      <item>Ivana Radeljak</item>
    </izvorni_sadrzaj>
    <derivirana_varijabla naziv="DomainObject.Predmet.OstaliListFormated_1">
      <item>ŽUPANIJSKO DRŽAVNO ODVJETNIŠTVO punomoćnik sudionika u postupku MINISTARSTVO FINANCIJA, POREZNA UPRAVA, PODRUČNI URED ZAGREB</item>
      <item>Miron Markičević</item>
      <item>Ivana Radeljak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Miron Markičević, OIB 52797062273</item>
      <item>Ivana Radeljak</item>
    </izvorni_sadrzaj>
    <derivirana_varijabla naziv="DomainObject.Predmet.OstaliListFormatedOIB_1">
      <item>ŽUPANIJSKO DRŽAVNO ODVJETNIŠTVO punomoćnik sudionika u postupku MINISTARSTVO FINANCIJA, POREZNA UPRAVA, PODRUČNI URED ZAGREB</item>
      <item>Miron Markičević, OIB 52797062273</item>
      <item>Ivana Radeljak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Miron Markičević, Kneza Borne 1, 10000 Zagreb</item>
      <item>Ivana Radeljak, Masarykova 13,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Miron Markičević, Kneza Borne 1, 10000 Zagreb</item>
      <item>Ivana Radeljak, Masarykova 13,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Miron Markičević, OIB 52797062273, Kneza Borne 1, 10000 Zagreb</item>
      <item>Ivana Radeljak, Masarykova 13,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Miron Markičević, OIB 52797062273, Kneza Borne 1, 10000 Zagreb</item>
      <item>Ivana Radeljak, Masarykova 13, 10000 Zagreb</item>
    </derivirana_varijabla>
  </DomainObject.Predmet.OstaliListFormatedWithAdressOIB>
  <DomainObject.Predmet.OstaliListNazivFormated>
    <izvorni_sadrzaj>
      <item>ŽUPANIJSKO DRŽAVNO ODVJETNIŠTVO</item>
      <item>Miron Markičević</item>
      <item>Ivana Radeljak</item>
    </izvorni_sadrzaj>
    <derivirana_varijabla naziv="DomainObject.Predmet.OstaliListNazivFormated_1">
      <item>ŽUPANIJSKO DRŽAVNO ODVJETNIŠTVO</item>
      <item>Miron Markičević</item>
      <item>Ivana Radeljak</item>
    </derivirana_varijabla>
  </DomainObject.Predmet.OstaliListNazivFormated>
  <DomainObject.Predmet.OstaliListNazivFormatedOIB>
    <izvorni_sadrzaj>
      <item>ŽUPANIJSKO DRŽAVNO ODVJETNIŠTVO</item>
      <item>Miron Markičević, OIB 52797062273</item>
      <item>Ivana Radeljak</item>
    </izvorni_sadrzaj>
    <derivirana_varijabla naziv="DomainObject.Predmet.OstaliListNazivFormatedOIB_1">
      <item>ŽUPANIJSKO DRŽAVNO ODVJETNIŠTVO</item>
      <item>Miron Markičević, OIB 52797062273</item>
      <item>Ivana Radeljak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ALKA-PROMET d.o.o.</izvorni_sadrzaj>
    <derivirana_varijabla naziv="DomainObject.Predmet.ProtustrankaIDrugi_1">ALKA-PROMET d.o.o.</derivirana_varijabla>
  </DomainObject.Predmet.ProtustrankaIDrugi>
  <DomainObject.Predmet.StrankaIDrugiAdressOIB>
    <izvorni_sadrzaj>MINISTARSTVO FINANCIJA, POREZNA UPRAVA, PODRUČNI URED ZAGREB, OIB 18683136487, ALBRECHTOVA 42, 10000 Zagreb i dr.</izvorni_sadrzaj>
    <derivirana_varijabla naziv="DomainObject.Predmet.StrankaIDrugiAdressOIB_1">MINISTARSTVO FINANCIJA, POREZNA UPRAVA, PODRUČNI URED ZAGREB, OIB 18683136487, ALBRECHTOVA 42, 10000 Zagreb i dr.</derivirana_varijabla>
  </DomainObject.Predmet.StrankaIDrugiAdressOIB>
  <DomainObject.Predmet.ProtustrankaIDrugiAdressOIB>
    <izvorni_sadrzaj>ALKA-PROMET d.o.o., OIB 35071236247, NEDELJSKA 4, 10251 Hrvatski Leskovac</izvorni_sadrzaj>
    <derivirana_varijabla naziv="DomainObject.Predmet.ProtustrankaIDrugiAdressOIB_1">ALKA-PROMET d.o.o., OIB 35071236247, NEDELJSKA 4,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  <item>Ivana Radeljak</item>
    </izvorni_sadrzaj>
    <derivirana_varijabla naziv="DomainObject.Predmet.SudioniciListNaziv_1">
      <item>MINISTARSTVO FINANCIJA, POREZNA UPRAVA, PODRUČNI URED ZAGREB</item>
      <item>ŽUPANIJSKO DRŽAVNO ODVJETNIŠTVO</item>
      <item>ALKA-PROMET d.o.o.</item>
      <item>VJEROVNICI</item>
      <item>Mercedes-Benz Leasing Hrvatska d.o.o.</item>
      <item>Miron Markičević</item>
      <item>Ivana Radeljak</item>
    </derivirana_varijabla>
  </DomainObject.Predmet.SudioniciListNaziv>
  <DomainObject.Predmet.SudioniciListAdressOIB>
    <izvorni_sadrzaj>
      <item>MINISTARSTVO FINANCIJA, POREZNA UPRAVA, PODRUČNI URED ZAGREB, OIB 18683136487,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  <item>Ivana Radeljak, Masarykova 13,10000 Zagreb</item>
    </izvorni_sadrzaj>
    <derivirana_varijabla naziv="DomainObject.Predmet.SudioniciListAdressOIB_1">
      <item>MINISTARSTVO FINANCIJA, POREZNA UPRAVA, PODRUČNI URED ZAGREB, OIB 18683136487, ALBRECHTOVA 42,10000 Zagreb</item>
      <item>ŽUPANIJSKO DRŽAVNO ODVJETNIŠTVO, 10000 Zagreb</item>
      <item>ALKA-PROMET d.o.o., OIB 35071236247, NEDELJSKA 4,10251 Hrvatski Leskovac</item>
      <item>VJEROVNICI</item>
      <item>Mercedes-Benz Leasing Hrvatska d.o.o., OIB 17080997510</item>
      <item>Miron Markičević, OIB 52797062273, Kneza Borne 1,10000 Zagreb</item>
      <item>Ivana Radeljak, Masarykova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35071236247</item>
      <item>, OIB null</item>
      <item>, OIB 17080997510</item>
      <item>, OIB 52797062273</item>
      <item>, OIB null</item>
    </izvorni_sadrzaj>
    <derivirana_varijabla naziv="DomainObject.Predmet.SudioniciListNazivOIB_1">
      <item>, OIB 18683136487</item>
      <item>, OIB null</item>
      <item>, OIB 35071236247</item>
      <item>, OIB null</item>
      <item>, OIB 17080997510</item>
      <item>, OIB 52797062273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E64F4-1644-4B93-835A-A651166F6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3033</properties:Characters>
  <properties:Lines>71</properties:Lines>
  <properties:Paragraphs>24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2016-12-12T10:25:00Z</dcterms:created>
  <dc:creator>nradic</dc:creator>
  <cp:lastModifiedBy>Valentina Gabud</cp:lastModifiedBy>
  <cp:lastPrinted>2018-06-28T13:05:00Z</cp:lastPrinted>
  <dcterms:modified xmlns:xsi="http://www.w3.org/2001/XMLSchema-instance" xsi:type="dcterms:W3CDTF">2018-06-28T13:06:00Z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(2. zaključak-ročište za dražbu-Radić.docx)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