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0dbf" w14:paraId="4e10dbf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A54A88">
        <w:t>2</w:t>
      </w:r>
      <w:r w:rsidR="00DA7C40">
        <w:t>40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proofErr w:type="spellStart"/>
      <w:r w:rsidR="00DA7C40" w:rsidRPr="00DA7C40">
        <w:t>BALLA</w:t>
      </w:r>
      <w:proofErr w:type="spellEnd"/>
      <w:r w:rsidR="00DA7C40" w:rsidRPr="00DA7C40">
        <w:t>-</w:t>
      </w:r>
      <w:proofErr w:type="spellStart"/>
      <w:r w:rsidR="00DA7C40" w:rsidRPr="00DA7C40">
        <w:t>ŠPED</w:t>
      </w:r>
      <w:proofErr w:type="spellEnd"/>
      <w:r w:rsidR="00DA7C40" w:rsidRPr="00DA7C40">
        <w:t xml:space="preserve"> j.d.o.o. za prijevoz i trgovinu</w:t>
      </w:r>
      <w:r w:rsidR="00DA7C40">
        <w:t xml:space="preserve"> </w:t>
      </w:r>
      <w:proofErr w:type="spellStart"/>
      <w:r w:rsidR="00DA7C40">
        <w:t>Zmajevac</w:t>
      </w:r>
      <w:proofErr w:type="spellEnd"/>
      <w:r w:rsidR="00DA7C40">
        <w:t xml:space="preserve">, Dunavska 38, </w:t>
      </w:r>
      <w:proofErr w:type="spellStart"/>
      <w:r w:rsidR="00DA7C40">
        <w:t>OIB</w:t>
      </w:r>
      <w:proofErr w:type="spellEnd"/>
      <w:r w:rsidR="00DA7C40">
        <w:t xml:space="preserve">: </w:t>
      </w:r>
      <w:r w:rsidR="00DA7C40" w:rsidRPr="00DA7C40">
        <w:t>16864892401</w:t>
      </w:r>
      <w:r w:rsidR="00DA7C40">
        <w:t xml:space="preserve">, </w:t>
      </w:r>
      <w:proofErr w:type="spellStart"/>
      <w:r w:rsidR="00DA7C40">
        <w:t>MBS</w:t>
      </w:r>
      <w:proofErr w:type="spellEnd"/>
      <w:r w:rsidR="00DA7C40">
        <w:t xml:space="preserve">: </w:t>
      </w:r>
      <w:r w:rsidR="00DA7C40" w:rsidRPr="00DA7C40">
        <w:t>030165829</w:t>
      </w:r>
      <w:r w:rsidR="00DA7C40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333056">
        <w:t>6. studenoga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proofErr w:type="spellStart"/>
      <w:r w:rsidR="00DA7C40" w:rsidRPr="00DA7C40">
        <w:t>BALLA</w:t>
      </w:r>
      <w:proofErr w:type="spellEnd"/>
      <w:r w:rsidR="00DA7C40" w:rsidRPr="00DA7C40">
        <w:t>-</w:t>
      </w:r>
      <w:proofErr w:type="spellStart"/>
      <w:r w:rsidR="00DA7C40" w:rsidRPr="00DA7C40">
        <w:t>ŠPED</w:t>
      </w:r>
      <w:proofErr w:type="spellEnd"/>
      <w:r w:rsidR="00DA7C40" w:rsidRPr="00DA7C40">
        <w:t xml:space="preserve"> j.d.o.o. za prijevoz i trgovinu</w:t>
      </w:r>
      <w:r w:rsidR="00DA7C40">
        <w:t xml:space="preserve"> </w:t>
      </w:r>
      <w:proofErr w:type="spellStart"/>
      <w:r w:rsidR="00DA7C40">
        <w:t>Zmajevac</w:t>
      </w:r>
      <w:proofErr w:type="spellEnd"/>
      <w:r w:rsidR="00DA7C40">
        <w:t xml:space="preserve">, Dunavska 38, </w:t>
      </w:r>
      <w:proofErr w:type="spellStart"/>
      <w:r w:rsidR="00DA7C40">
        <w:t>OIB</w:t>
      </w:r>
      <w:proofErr w:type="spellEnd"/>
      <w:r w:rsidR="00DA7C40">
        <w:t xml:space="preserve">: </w:t>
      </w:r>
      <w:r w:rsidR="00DA7C40" w:rsidRPr="00DA7C40">
        <w:t>16864892401</w:t>
      </w:r>
      <w:r w:rsidR="00DA7C40">
        <w:t xml:space="preserve">, </w:t>
      </w:r>
      <w:proofErr w:type="spellStart"/>
      <w:r w:rsidR="00DA7C40">
        <w:t>MBS</w:t>
      </w:r>
      <w:proofErr w:type="spellEnd"/>
      <w:r w:rsidR="00DA7C40">
        <w:t xml:space="preserve">: </w:t>
      </w:r>
      <w:r w:rsidR="00DA7C40" w:rsidRPr="00DA7C40">
        <w:t>030165829</w:t>
      </w:r>
      <w:r w:rsidR="00DA7C40">
        <w:t>, iznosi 890.799,95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proofErr w:type="spellStart"/>
      <w:r w:rsidR="00DA7C40">
        <w:t>Gabor</w:t>
      </w:r>
      <w:proofErr w:type="spellEnd"/>
      <w:r w:rsidR="00DA7C40">
        <w:t xml:space="preserve"> </w:t>
      </w:r>
      <w:proofErr w:type="spellStart"/>
      <w:r w:rsidR="00DA7C40">
        <w:t>Balla</w:t>
      </w:r>
      <w:proofErr w:type="spellEnd"/>
      <w:r w:rsidR="00DA7C40">
        <w:t xml:space="preserve">, </w:t>
      </w:r>
      <w:proofErr w:type="spellStart"/>
      <w:r w:rsidR="00DA7C40">
        <w:t>Kalocsa</w:t>
      </w:r>
      <w:proofErr w:type="spellEnd"/>
      <w:r w:rsidR="00DA7C40">
        <w:t xml:space="preserve">, Mađarska, </w:t>
      </w:r>
      <w:r w:rsidR="00EC4F0F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</w:t>
      </w:r>
      <w:r w:rsidR="007F70A2">
        <w:t>2</w:t>
      </w:r>
      <w:r w:rsidR="00DA7C40">
        <w:t>40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333056">
        <w:t>6. studeni</w:t>
      </w:r>
      <w:r w:rsidR="000D4280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14853"/>
    <w:rsid w:val="006331DF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387E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4387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4387E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87E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87E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4387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4387E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87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87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2018.</izvorni_sadrzaj>
    <derivirana_varijabla naziv="DomainObject.Predmet.DatumOsnivanja_1">26.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St-1240/2018</izvorni_sadrzaj>
    <derivirana_varijabla naziv="DomainObject.Predmet.OznakaBroj_1">St-1240/2018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BALLA-ŠPED j.d.o.o. za prijevoz i trgovinu</izvorni_sadrzaj>
    <derivirana_varijabla naziv="DomainObject.Predmet.ProtustrankaFormated_1">  BALLA-ŠPED j.d.o.o. za prijevoz i trgovinu</derivirana_varijabla>
  </DomainObject.Predmet.ProtustrankaFormated>
  <DomainObject.Predmet.ProtustrankaFormatedOIB>
    <izvorni_sadrzaj>  BALLA-ŠPED j.d.o.o. za prijevoz i trgovinu, OIB 16864892401</izvorni_sadrzaj>
    <derivirana_varijabla naziv="DomainObject.Predmet.ProtustrankaFormatedOIB_1">  BALLA-ŠPED j.d.o.o. za prijevoz i trgovinu, OIB 16864892401</derivirana_varijabla>
  </DomainObject.Predmet.ProtustrankaFormatedOIB>
  <DomainObject.Predmet.ProtustrankaFormatedWithAdress>
    <izvorni_sadrzaj> BALLA-ŠPED j.d.o.o. za prijevoz i trgovinu, Dunavska 38, 31307 Zmajevac</izvorni_sadrzaj>
    <derivirana_varijabla naziv="DomainObject.Predmet.ProtustrankaFormatedWithAdress_1"> BALLA-ŠPED j.d.o.o. za prijevoz i trgovinu, Dunavska 38, 31307 Zmajevac</derivirana_varijabla>
  </DomainObject.Predmet.ProtustrankaFormatedWithAdress>
  <DomainObject.Predmet.ProtustrankaFormatedWithAdressOIB>
    <izvorni_sadrzaj> BALLA-ŠPED j.d.o.o. za prijevoz i trgovinu, OIB 16864892401, Dunavska 38, 31307 Zmajevac</izvorni_sadrzaj>
    <derivirana_varijabla naziv="DomainObject.Predmet.ProtustrankaFormatedWithAdressOIB_1"> BALLA-ŠPED j.d.o.o. za prijevoz i trgovinu, OIB 16864892401, Dunavska 38, 31307 Zmajevac</derivirana_varijabla>
  </DomainObject.Predmet.ProtustrankaFormatedWithAdressOIB>
  <DomainObject.Predmet.ProtustrankaWithAdress>
    <izvorni_sadrzaj>BALLA-ŠPED j.d.o.o. za prijevoz i trgovinu Dunavska 38, 31307 Zmajevac</izvorni_sadrzaj>
    <derivirana_varijabla naziv="DomainObject.Predmet.ProtustrankaWithAdress_1">BALLA-ŠPED j.d.o.o. za prijevoz i trgovinu Dunavska 38, 31307 Zmajevac</derivirana_varijabla>
  </DomainObject.Predmet.ProtustrankaWithAdress>
  <DomainObject.Predmet.ProtustrankaWithAdressOIB>
    <izvorni_sadrzaj>BALLA-ŠPED j.d.o.o. za prijevoz i trgovinu, OIB 16864892401, Dunavska 38, 31307 Zmajevac</izvorni_sadrzaj>
    <derivirana_varijabla naziv="DomainObject.Predmet.ProtustrankaWithAdressOIB_1">BALLA-ŠPED j.d.o.o. za prijevoz i trgovinu, OIB 16864892401, Dunavska 38, 31307 Zmajevac</derivirana_varijabla>
  </DomainObject.Predmet.ProtustrankaWithAdressOIB>
  <DomainObject.Predmet.ProtustrankaNazivFormated>
    <izvorni_sadrzaj>BALLA-ŠPED j.d.o.o. za prijevoz i trgovinu</izvorni_sadrzaj>
    <derivirana_varijabla naziv="DomainObject.Predmet.ProtustrankaNazivFormated_1">BALLA-ŠPED j.d.o.o. za prijevoz i trgovinu</derivirana_varijabla>
  </DomainObject.Predmet.ProtustrankaNazivFormated>
  <DomainObject.Predmet.ProtustrankaNazivFormatedOIB>
    <izvorni_sadrzaj>BALLA-ŠPED j.d.o.o. za prijevoz i trgovinu, OIB 16864892401</izvorni_sadrzaj>
    <derivirana_varijabla naziv="DomainObject.Predmet.ProtustrankaNazivFormatedOIB_1">BALLA-ŠPED j.d.o.o. za prijevoz i trgovinu, OIB 16864892401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BALLA-ŠPED j.d.o.o. za prijevoz i trgovinu</item>
    </izvorni_sadrzaj>
    <derivirana_varijabla naziv="DomainObject.Predmet.ProtuStrankaListFormated_1">
      <item>BALLA-ŠPED j.d.o.o. za prijevoz i trgovinu</item>
    </derivirana_varijabla>
  </DomainObject.Predmet.ProtuStrankaListFormated>
  <DomainObject.Predmet.ProtuStrankaListFormatedOIB>
    <izvorni_sadrzaj>
      <item>BALLA-ŠPED j.d.o.o. za prijevoz i trgovinu, OIB 16864892401</item>
    </izvorni_sadrzaj>
    <derivirana_varijabla naziv="DomainObject.Predmet.ProtuStrankaListFormatedOIB_1">
      <item>BALLA-ŠPED j.d.o.o. za prijevoz i trgovinu, OIB 16864892401</item>
    </derivirana_varijabla>
  </DomainObject.Predmet.ProtuStrankaListFormatedOIB>
  <DomainObject.Predmet.ProtuStrankaListFormatedWithAdress>
    <izvorni_sadrzaj>
      <item>BALLA-ŠPED j.d.o.o. za prijevoz i trgovinu, Dunavska 38, 31307 Zmajevac</item>
    </izvorni_sadrzaj>
    <derivirana_varijabla naziv="DomainObject.Predmet.ProtuStrankaListFormatedWithAdress_1">
      <item>BALLA-ŠPED j.d.o.o. za prijevoz i trgovinu, Dunavska 38, 31307 Zmajevac</item>
    </derivirana_varijabla>
  </DomainObject.Predmet.ProtuStrankaListFormatedWithAdress>
  <DomainObject.Predmet.ProtuStrankaListFormatedWithAdressOIB>
    <izvorni_sadrzaj>
      <item>BALLA-ŠPED j.d.o.o. za prijevoz i trgovinu, OIB 16864892401, Dunavska 38, 31307 Zmajevac</item>
    </izvorni_sadrzaj>
    <derivirana_varijabla naziv="DomainObject.Predmet.ProtuStrankaListFormatedWithAdressOIB_1">
      <item>BALLA-ŠPED j.d.o.o. za prijevoz i trgovinu, OIB 16864892401, Dunavska 38, 31307 Zmajevac</item>
    </derivirana_varijabla>
  </DomainObject.Predmet.ProtuStrankaListFormatedWithAdressOIB>
  <DomainObject.Predmet.ProtuStrankaListNazivFormated>
    <izvorni_sadrzaj>
      <item>BALLA-ŠPED j.d.o.o. za prijevoz i trgovinu</item>
    </izvorni_sadrzaj>
    <derivirana_varijabla naziv="DomainObject.Predmet.ProtuStrankaListNazivFormated_1">
      <item>BALLA-ŠPED j.d.o.o. za prijevoz i trgovinu</item>
    </derivirana_varijabla>
  </DomainObject.Predmet.ProtuStrankaListNazivFormated>
  <DomainObject.Predmet.ProtuStrankaListNazivFormatedOIB>
    <izvorni_sadrzaj>
      <item>BALLA-ŠPED j.d.o.o. za prijevoz i trgovinu, OIB 16864892401</item>
    </izvorni_sadrzaj>
    <derivirana_varijabla naziv="DomainObject.Predmet.ProtuStrankaListNazivFormatedOIB_1">
      <item>BALLA-ŠPED j.d.o.o. za prijevoz i trgovinu, OIB 16864892401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BALLA-ŠPED j.d.o.o. za prijevoz i trgovinu</izvorni_sadrzaj>
    <derivirana_varijabla naziv="DomainObject.Predmet.ProtustrankaIDrugi_1">BALLA-ŠPED j.d.o.o.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BALLA-ŠPED j.d.o.o. za prijevoz i trgovinu, OIB 16864892401, Dunavska 38, 31307 Zmajevac</izvorni_sadrzaj>
    <derivirana_varijabla naziv="DomainObject.Predmet.ProtustrankaIDrugiAdressOIB_1">BALLA-ŠPED j.d.o.o. za prijevoz i trgovinu, OIB 16864892401, Dunavska 38,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BALLA-ŠPED j.d.o.o. za prijevoz i trgovinu</item>
    </izvorni_sadrzaj>
    <derivirana_varijabla naziv="DomainObject.Predmet.SudioniciListNaziv_1">
      <item>FINA RC OSIJEK</item>
      <item>BALLA-ŠPED j.d.o.o. za prijevoz i trgovinu</item>
    </derivirana_varijabla>
  </DomainObject.Predmet.SudioniciListNaziv>
  <DomainObject.Predmet.SudioniciListAdressOIB>
    <izvorni_sadrzaj>
      <item>FINA RC OSIJEK, OIB 85821130368</item>
      <item>BALLA-ŠPED j.d.o.o. za prijevoz i trgovinu, OIB 16864892401, Dunavska 38,31307 Zmajevac</item>
    </izvorni_sadrzaj>
    <derivirana_varijabla naziv="DomainObject.Predmet.SudioniciListAdressOIB_1">
      <item>FINA RC OSIJEK, OIB 85821130368</item>
      <item>BALLA-ŠPED j.d.o.o. za prijevoz i trgovinu, OIB 16864892401, Dunavska 38,31307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16864892401</item>
    </izvorni_sadrzaj>
    <derivirana_varijabla naziv="DomainObject.Predmet.SudioniciListNazivOIB_1">
      <item>, OIB 85821130368</item>
      <item>, OIB 16864892401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5F9DEA-BDAF-4380-8A0E-71CCD9E3E9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1940</properties:Characters>
  <properties:Lines>46</properties:Lines>
  <properties:Paragraphs>15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2018-11-06T07:20:00Z</cp:lastPrinted>
  <dcterms:modified xmlns:xsi="http://www.w3.org/2001/XMLSchema-instance" xsi:type="dcterms:W3CDTF">2018-11-06T07:21:00Z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