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efb4" w14:paraId="1c4efb4" w:rsidRDefault="0020031D" w:rsidP="0020031D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20031D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0031D">
        <w:t xml:space="preserve">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A504B8">
        <w:t>8235</w:t>
      </w:r>
      <w:r w:rsidR="0073212E">
        <w:t>/15</w:t>
      </w:r>
      <w:r w:rsidR="0020031D">
        <w:t>-16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>
      <w:pPr>
        <w:jc w:val="center"/>
      </w:pPr>
      <w:r w:rsidRPr="001F0DCA">
        <w:t xml:space="preserve"> </w:t>
      </w:r>
    </w:p>
    <w:p w:rsidRDefault="0020031D" w:rsidP="0086115E" w:rsidR="0020031D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031D" w:rsidP="0086115E" w:rsidR="0086115E" w:rsidRPr="006B77AD">
      <w:pPr>
        <w:ind w:firstLine="720"/>
        <w:jc w:val="both"/>
      </w:pPr>
      <w:r w:rsidRPr="0020031D">
        <w:rPr>
          <w:lang w:val="pt-BR"/>
        </w:rPr>
        <w:t xml:space="preserve">Trgovački sud u Zagrebu, po sucu Gordanu Zubaku, u stečajnom postupku </w:t>
      </w:r>
      <w:r w:rsidR="00A504B8" w:rsidRPr="00A504B8">
        <w:rPr>
          <w:lang w:val="pt-BR"/>
        </w:rPr>
        <w:t>u povodu prijedloga predlagatelja DANAS TRADE j.d.o.o., Klanjec, Novodvorska 7, OIB: 70937592702, kojeg zastupa punomoćnica Zrinka Grabas, odvjetnica u Zajedničkom odvjetničkom uredu Zdravko Baburak, Dijana Brezak, Zrinka Grabas, Zagreb, Strojarska 2, za otvaranje stečajnog postupka nad dužnikom DANAS TRADE j.d.o.o., Klanjec, Novodvorska 7, OIB: 70937592702</w:t>
      </w:r>
      <w:r w:rsidR="0086115E" w:rsidRPr="006B77AD">
        <w:rPr>
          <w:lang w:val="pt-BR"/>
        </w:rPr>
        <w:t xml:space="preserve">, </w:t>
      </w:r>
      <w:r w:rsidR="00A504B8">
        <w:rPr>
          <w:lang w:val="pt-BR"/>
        </w:rPr>
        <w:t>3. svibnja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/>
    <w:p w:rsidRDefault="0020031D" w:rsidP="006B77AD" w:rsidR="0020031D" w:rsidRPr="006B77AD"/>
    <w:p w:rsidRDefault="00F1797B" w:rsidP="0020031D" w:rsidR="00F1797B">
      <w:pPr>
        <w:jc w:val="center"/>
      </w:pPr>
      <w:r w:rsidRPr="006B77AD">
        <w:t>r i j e š i o     j e</w:t>
      </w:r>
    </w:p>
    <w:p w:rsidRDefault="0020031D" w:rsidP="00F1797B" w:rsidR="0020031D" w:rsidRPr="006B77AD"/>
    <w:p w:rsidRDefault="00A504B8" w:rsidP="00955BBB" w:rsidR="00E029B4" w:rsidRPr="006B77AD">
      <w:pPr>
        <w:numPr>
          <w:ilvl w:val="0"/>
          <w:numId w:val="1"/>
        </w:numPr>
        <w:jc w:val="both"/>
      </w:pPr>
      <w:r w:rsidRPr="00A504B8">
        <w:t>Zdenko Bešlić iz Slavonskog Broda, P. Krešimira IV br. 4, OIB: 40568270984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</w:t>
      </w:r>
      <w:r>
        <w:t xml:space="preserve"> privremenog</w:t>
      </w:r>
      <w:r w:rsidR="00B93BB9">
        <w:t xml:space="preserve">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>Za novog</w:t>
      </w:r>
      <w:r w:rsidR="00A504B8">
        <w:t xml:space="preserve"> privremenog</w:t>
      </w:r>
      <w:r w:rsidRPr="00EE41E8">
        <w:t xml:space="preserve"> stečajnog upravitelja imenuje se </w:t>
      </w:r>
      <w:r w:rsidR="00A504B8" w:rsidRPr="00A504B8">
        <w:rPr>
          <w:rFonts w:cs="Arial"/>
        </w:rPr>
        <w:t>Davor Bišćan iz Zagreba, Jurišićeva 10, OIB: 99116868296</w:t>
      </w:r>
      <w:r w:rsidRPr="00EE41E8">
        <w:rPr>
          <w:rFonts w:cs="Arial"/>
          <w:sz w:val="22"/>
          <w:szCs w:val="22"/>
        </w:rPr>
        <w:t>.</w:t>
      </w:r>
    </w:p>
    <w:p w:rsidRDefault="00243285" w:rsidP="002D4CBC" w:rsidR="00243285">
      <w:pPr>
        <w:jc w:val="both"/>
      </w:pPr>
    </w:p>
    <w:p w:rsidRDefault="0020031D" w:rsidP="002D4CBC" w:rsidR="0020031D" w:rsidRPr="006B77AD">
      <w:pPr>
        <w:jc w:val="both"/>
      </w:pPr>
    </w:p>
    <w:p w:rsidRDefault="00F1797B" w:rsidP="0020031D" w:rsidR="0020031D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A504B8" w:rsidP="00EE41E8" w:rsidR="001F0DCA">
      <w:pPr>
        <w:ind w:firstLine="708"/>
        <w:jc w:val="both"/>
      </w:pPr>
      <w:r>
        <w:t xml:space="preserve">Privremeni stečajni upravitelj </w:t>
      </w:r>
      <w:r w:rsidRPr="00A504B8">
        <w:t>Zdenko Bešlić iz Slavonskog Broda</w:t>
      </w:r>
      <w:r>
        <w:t>,</w:t>
      </w:r>
      <w:r w:rsidRPr="00A504B8">
        <w:t xml:space="preserve"> </w:t>
      </w:r>
      <w:r w:rsidR="00955BBB">
        <w:t xml:space="preserve">dostavio je sudu podnesak od </w:t>
      </w:r>
      <w:r>
        <w:t>29</w:t>
      </w:r>
      <w:r w:rsidR="00955BBB">
        <w:t xml:space="preserve">. travnja 2016. kojim je </w:t>
      </w:r>
      <w:r w:rsidR="001F0DCA" w:rsidRPr="001F0DCA">
        <w:t>od sud</w:t>
      </w:r>
      <w:r w:rsidR="001F0DCA">
        <w:t>a</w:t>
      </w:r>
      <w:r w:rsidR="00955BBB">
        <w:t xml:space="preserve"> zatražio</w:t>
      </w:r>
      <w:r w:rsidR="001F0DCA">
        <w:t xml:space="preserve"> da ga</w:t>
      </w:r>
      <w:r w:rsidR="001F0DCA" w:rsidRPr="001F0DCA">
        <w:t xml:space="preserve"> u ovom stečajnom postupku razriješi dužnosti</w:t>
      </w:r>
      <w:r>
        <w:t xml:space="preserve"> privremenog</w:t>
      </w:r>
      <w:r w:rsidR="001F0DCA" w:rsidRPr="001F0DCA">
        <w:t xml:space="preserve"> stečajnog upravitelja.</w:t>
      </w:r>
      <w:r w:rsidR="001F0DCA">
        <w:t xml:space="preserve"> Naime, </w:t>
      </w:r>
      <w:r>
        <w:t xml:space="preserve">privremeni </w:t>
      </w:r>
      <w:r w:rsidR="001F0DCA">
        <w:t xml:space="preserve">stečajni upravitelj naveo je </w:t>
      </w:r>
      <w:r w:rsidR="00254BDA">
        <w:t>kako zbog</w:t>
      </w:r>
      <w:r w:rsidR="00EE41E8">
        <w:t xml:space="preserve"> zdravstvenih poteškoća nije u mogućnosti </w:t>
      </w:r>
      <w:r w:rsidR="00955BBB">
        <w:t>obnašati dužnost</w:t>
      </w:r>
      <w:r>
        <w:t xml:space="preserve"> privremenog</w:t>
      </w:r>
      <w:r w:rsidR="00955BBB">
        <w:t xml:space="preserve"> stečajnog upravitelja u ovom stečajnom postupku</w:t>
      </w:r>
      <w:r>
        <w:t xml:space="preserve"> te je u tom pravcu priložio liječničku potvrdu</w:t>
      </w:r>
      <w:r w:rsidR="00EE41E8">
        <w:t xml:space="preserve">. </w:t>
      </w:r>
      <w:r w:rsidR="001F0DCA" w:rsidRPr="001F0DCA">
        <w:t xml:space="preserve">Prema odredbi čl. 91. st. 5. Stečajnog </w:t>
      </w:r>
      <w:r w:rsidR="00955BBB">
        <w:t>zakona („Narodne novine“ broj 71</w:t>
      </w:r>
      <w:r w:rsidR="001F0DCA" w:rsidRPr="001F0DCA">
        <w:t>/15, dalje 2015) sud može razriješiti stečajnoga upravitelja na osobni zahtjev. Slijedom navedenog, sud je na temelju citirane odredbe</w:t>
      </w:r>
      <w:r>
        <w:t xml:space="preserve"> u vezi s odredbom čl. 119. st. 6. SZ-a</w:t>
      </w:r>
      <w:r w:rsidR="001F0DCA" w:rsidRPr="001F0DCA">
        <w:t xml:space="preserve">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</w:t>
      </w:r>
      <w:r w:rsidR="00A504B8">
        <w:t xml:space="preserve"> privremenog</w:t>
      </w:r>
      <w:r>
        <w:t xml:space="preserve"> 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A504B8">
        <w:t xml:space="preserve">privremenog </w:t>
      </w:r>
      <w:r>
        <w:t xml:space="preserve">stečajnog upravitelja </w:t>
      </w:r>
      <w:r w:rsidRPr="00163E44">
        <w:t xml:space="preserve">imenovan je </w:t>
      </w:r>
      <w:r w:rsidR="00A504B8" w:rsidRPr="00A504B8">
        <w:t xml:space="preserve">Davor Bišćan iz Zagreba </w:t>
      </w:r>
      <w:r>
        <w:t>(točka II. izreke).</w:t>
      </w:r>
    </w:p>
    <w:p w:rsidRDefault="00243285" w:rsidP="002D4CBC" w:rsidR="00243285">
      <w:pPr>
        <w:jc w:val="both"/>
      </w:pPr>
    </w:p>
    <w:p w:rsidRDefault="0020031D" w:rsidP="002D4CBC" w:rsidR="0020031D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lastRenderedPageBreak/>
        <w:t xml:space="preserve">U Zagrebu </w:t>
      </w:r>
      <w:r w:rsidR="00A504B8">
        <w:rPr>
          <w:lang w:val="pt-BR"/>
        </w:rPr>
        <w:t>3. svibnja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20031D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20031D" w:rsidR="00F1797B">
      <w:pPr>
        <w:jc w:val="right"/>
      </w:pPr>
      <w:r w:rsidRPr="001F0DCA">
        <w:t xml:space="preserve"> Gordan Zubak</w:t>
      </w:r>
      <w:r w:rsidR="0020031D">
        <w:t>, v.r.</w:t>
      </w:r>
      <w:r w:rsidRPr="001F0DCA">
        <w:t xml:space="preserve"> </w:t>
      </w:r>
    </w:p>
    <w:p w:rsidRDefault="0020031D" w:rsidP="0020031D" w:rsidR="0020031D" w:rsidRPr="001F0DCA">
      <w:pPr>
        <w:jc w:val="right"/>
      </w:pPr>
    </w:p>
    <w:p w:rsidRDefault="008D55C6" w:rsidP="004918BD" w:rsidR="008D55C6" w:rsidRPr="001F0DCA">
      <w:pPr>
        <w:jc w:val="right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B93BB9" w:rsidP="002D4CBC" w:rsidR="00B93BB9">
      <w:pPr>
        <w:jc w:val="both"/>
      </w:pPr>
    </w:p>
    <w:p w:rsidRDefault="0020031D" w:rsidP="001745C1" w:rsidR="0020031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20031D" w:rsidP="002D4CBC" w:rsidR="0020031D" w:rsidRPr="006B77AD">
      <w:pPr>
        <w:jc w:val="both"/>
      </w:pPr>
    </w:p>
    <w:sectPr w:rsidSect="0020031D" w:rsidR="0020031D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31D" w:rsidP="0020031D" w:rsidR="0020031D">
      <w:r>
        <w:separator/>
      </w:r>
    </w:p>
  </w:endnote>
  <w:endnote w:id="0" w:type="continuationSeparator">
    <w:p w:rsidRDefault="0020031D" w:rsidP="0020031D" w:rsidR="00200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31D" w:rsidP="0020031D" w:rsidR="0020031D">
      <w:r>
        <w:separator/>
      </w:r>
    </w:p>
  </w:footnote>
  <w:footnote w:id="0" w:type="continuationSeparator">
    <w:p w:rsidRDefault="0020031D" w:rsidP="0020031D" w:rsidR="00200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3104282"/>
      <w:docPartObj>
        <w:docPartGallery w:val="Page Numbers (Top of Page)"/>
        <w:docPartUnique/>
      </w:docPartObj>
    </w:sdtPr>
    <w:sdtContent>
      <w:p w:rsidRDefault="0020031D" w:rsidP="0020031D" w:rsidR="002003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St-8235/15-16</w:t>
        </w:r>
      </w:p>
    </w:sdtContent>
  </w:sdt>
  <w:p w:rsidRDefault="0020031D" w:rsidR="002003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0031D"/>
    <w:rsid w:val="00243285"/>
    <w:rsid w:val="00254BDA"/>
    <w:rsid w:val="002D4CBC"/>
    <w:rsid w:val="003161BB"/>
    <w:rsid w:val="00371E33"/>
    <w:rsid w:val="003869E3"/>
    <w:rsid w:val="003A083E"/>
    <w:rsid w:val="004918BD"/>
    <w:rsid w:val="00521936"/>
    <w:rsid w:val="0053524A"/>
    <w:rsid w:val="00573BC8"/>
    <w:rsid w:val="006B77AD"/>
    <w:rsid w:val="0073212E"/>
    <w:rsid w:val="0086115E"/>
    <w:rsid w:val="008D55C6"/>
    <w:rsid w:val="009508C1"/>
    <w:rsid w:val="00955BBB"/>
    <w:rsid w:val="00990BF7"/>
    <w:rsid w:val="009C58F8"/>
    <w:rsid w:val="009E6687"/>
    <w:rsid w:val="00A504B8"/>
    <w:rsid w:val="00AD12E1"/>
    <w:rsid w:val="00B85BF4"/>
    <w:rsid w:val="00B93BB9"/>
    <w:rsid w:val="00C53B7E"/>
    <w:rsid w:val="00CD080D"/>
    <w:rsid w:val="00D0668D"/>
    <w:rsid w:val="00D26CB0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3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3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3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3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003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031D"/>
    <w:rPr>
      <w:sz w:val="24"/>
      <w:szCs w:val="24"/>
    </w:rPr>
  </w:style>
  <w:style w:styleId="Podnoje" w:type="paragraph">
    <w:name w:val="footer"/>
    <w:basedOn w:val="Normal"/>
    <w:link w:val="PodnojeChar"/>
    <w:rsid w:val="002003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031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0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3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3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3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3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003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031D"/>
    <w:rPr>
      <w:sz w:val="24"/>
      <w:szCs w:val="24"/>
    </w:rPr>
  </w:style>
  <w:style w:styleId="Podnoje" w:type="paragraph">
    <w:name w:val="footer"/>
    <w:basedOn w:val="Normal"/>
    <w:link w:val="PodnojeChar"/>
    <w:rsid w:val="002003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031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8235</izvorni_sadrzaj>
    <derivirana_varijabla naziv="DomainObject.Predmet.Broj_1">8235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St-8235/2015</izvorni_sadrzaj>
    <derivirana_varijabla naziv="DomainObject.Predmet.OznakaBroj_1">St-8235/2015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j.d.o.o. zastupanog po punomoćniku ZRINKA GRABAS</izvorni_sadrzaj>
    <derivirana_varijabla naziv="DomainObject.Predmet.ProtustrankaFormated_1">  DANAS TRADE j.d.o.o. zastupanog po punomoćniku ZRINKA GRABAS</derivirana_varijabla>
  </DomainObject.Predmet.ProtustrankaFormated>
  <DomainObject.Predmet.ProtustrankaFormatedOIB>
    <izvorni_sadrzaj>  DANAS TRADE j.d.o.o., OIB 70937592702 zastupanog po punomoćniku ZRINKA GRABAS</izvorni_sadrzaj>
    <derivirana_varijabla naziv="DomainObject.Predmet.ProtustrankaFormatedOIB_1">  DANAS TRADE j.d.o.o., OIB 70937592702 zastupanog po punomoćniku ZRINKA GRABAS</derivirana_varijabla>
  </DomainObject.Predmet.ProtustrankaFormatedOIB>
  <DomainObject.Predmet.ProtustrankaFormatedWithAdress>
    <izvorni_sadrzaj> DANAS TRADE j.d.o.o., Novodvorska 7, 49290 Klanjec zastupanog po punomoćniku ZRINKA GRABAS</izvorni_sadrzaj>
    <derivirana_varijabla naziv="DomainObject.Predmet.ProtustrankaFormatedWithAdress_1"> DANAS TRADE j.d.o.o., Novodvorska 7, 49290 Klanjec zastupanog po punomoćniku ZRINKA GRABAS</derivirana_varijabla>
  </DomainObject.Predmet.ProtustrankaFormatedWithAdress>
  <DomainObject.Predmet.ProtustrankaFormatedWithAdressOIB>
    <izvorni_sadrzaj> DANAS TRADE j.d.o.o., OIB 70937592702, Novodvorska 7, 49290 Klanjec zastupanog po punomoćniku ZRINKA GRABAS</izvorni_sadrzaj>
    <derivirana_varijabla naziv="DomainObject.Predmet.ProtustrankaFormatedWithAdressOIB_1"> DANAS TRADE j.d.o.o., OIB 70937592702, Novodvorska 7, 49290 Klanjec zastupanog po punomoćniku ZRINKA GRABAS</derivirana_varijabla>
  </DomainObject.Predmet.ProtustrankaFormatedWithAdressOIB>
  <DomainObject.Predmet.ProtustrankaWithAdress>
    <izvorni_sadrzaj>DANAS TRADE j.d.o.o. Novodvorska 7, 49290 Klanjec</izvorni_sadrzaj>
    <derivirana_varijabla naziv="DomainObject.Predmet.ProtustrankaWithAdress_1">DANAS TRADE j.d.o.o. Novodvorska 7, 49290 Klanjec</derivirana_varijabla>
  </DomainObject.Predmet.ProtustrankaWithAdress>
  <DomainObject.Predmet.ProtustrankaWithAdressOIB>
    <izvorni_sadrzaj>DANAS TRADE j.d.o.o., OIB 70937592702, Novodvorska 7, 49290 Klanjec</izvorni_sadrzaj>
    <derivirana_varijabla naziv="DomainObject.Predmet.ProtustrankaWithAdressOIB_1">DANAS TRADE j.d.o.o., OIB 70937592702, Novodvorska 7, 49290 Klanjec</derivirana_varijabla>
  </DomainObject.Predmet.ProtustrankaWithAdressOIB>
  <DomainObject.Predmet.ProtustrankaNazivFormated>
    <izvorni_sadrzaj>DANAS TRADE j.d.o.o.</izvorni_sadrzaj>
    <derivirana_varijabla naziv="DomainObject.Predmet.ProtustrankaNazivFormated_1">DANAS TRADE j.d.o.o.</derivirana_varijabla>
  </DomainObject.Predmet.ProtustrankaNazivFormated>
  <DomainObject.Predmet.ProtustrankaNazivFormatedOIB>
    <izvorni_sadrzaj>DANAS TRADE j.d.o.o., OIB 70937592702</izvorni_sadrzaj>
    <derivirana_varijabla naziv="DomainObject.Predmet.ProtustrankaNazivFormatedOIB_1">DANAS TRADE j.d.o.o.,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DANAS TRADE j.d.o.o.</izvorni_sadrzaj>
    <derivirana_varijabla naziv="DomainObject.Predmet.StrankaFormated_1">  DANAS TRADE j.d.o.o.</derivirana_varijabla>
  </DomainObject.Predmet.StrankaFormated>
  <DomainObject.Predmet.StrankaFormatedOIB>
    <izvorni_sadrzaj>  DANAS TRADE j.d.o.o., OIB 70937592702</izvorni_sadrzaj>
    <derivirana_varijabla naziv="DomainObject.Predmet.StrankaFormatedOIB_1">  DANAS TRADE j.d.o.o., OIB 70937592702</derivirana_varijabla>
  </DomainObject.Predmet.StrankaFormatedOIB>
  <DomainObject.Predmet.StrankaFormatedWithAdress>
    <izvorni_sadrzaj> DANAS TRADE j.d.o.o., Novodvorska 7, 49290 Klanjec</izvorni_sadrzaj>
    <derivirana_varijabla naziv="DomainObject.Predmet.StrankaFormatedWithAdress_1"> DANAS TRADE j.d.o.o., Novodvorska 7, 49290 Klanjec</derivirana_varijabla>
  </DomainObject.Predmet.StrankaFormatedWithAdress>
  <DomainObject.Predmet.StrankaFormatedWithAdressOIB>
    <izvorni_sadrzaj> DANAS TRADE j.d.o.o., OIB 70937592702, Novodvorska 7, 49290 Klanjec</izvorni_sadrzaj>
    <derivirana_varijabla naziv="DomainObject.Predmet.StrankaFormatedWithAdressOIB_1"> DANAS TRADE j.d.o.o., OIB 70937592702, Novodvorska 7, 49290 Klanjec</derivirana_varijabla>
  </DomainObject.Predmet.StrankaFormatedWithAdressOIB>
  <DomainObject.Predmet.StrankaWithAdress>
    <izvorni_sadrzaj>DANAS TRADE j.d.o.o. Novodvorska 7,49290 Klanjec</izvorni_sadrzaj>
    <derivirana_varijabla naziv="DomainObject.Predmet.StrankaWithAdress_1">DANAS TRADE j.d.o.o. Novodvorska 7,49290 Klanjec</derivirana_varijabla>
  </DomainObject.Predmet.StrankaWithAdress>
  <DomainObject.Predmet.StrankaWithAdressOIB>
    <izvorni_sadrzaj>DANAS TRADE j.d.o.o., OIB 70937592702, Novodvorska 7,49290 Klanjec</izvorni_sadrzaj>
    <derivirana_varijabla naziv="DomainObject.Predmet.StrankaWithAdressOIB_1">DANAS TRADE j.d.o.o., OIB 70937592702, Novodvorska 7,49290 Klanjec</derivirana_varijabla>
  </DomainObject.Predmet.StrankaWithAdressOIB>
  <DomainObject.Predmet.StrankaNazivFormated>
    <izvorni_sadrzaj>DANAS TRADE j.d.o.o.</izvorni_sadrzaj>
    <derivirana_varijabla naziv="DomainObject.Predmet.StrankaNazivFormated_1">DANAS TRADE j.d.o.o.</derivirana_varijabla>
  </DomainObject.Predmet.StrankaNazivFormated>
  <DomainObject.Predmet.StrankaNazivFormatedOIB>
    <izvorni_sadrzaj>DANAS TRADE j.d.o.o., OIB 70937592702</izvorni_sadrzaj>
    <derivirana_varijabla naziv="DomainObject.Predmet.StrankaNazivFormatedOIB_1">DANAS TRADE j.d.o.o., OIB 70937592702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DANAS TRADE j.d.o.o.</item>
    </izvorni_sadrzaj>
    <derivirana_varijabla naziv="DomainObject.Predmet.StrankaListFormated_1">
      <item>DANAS TRADE j.d.o.o.</item>
    </derivirana_varijabla>
  </DomainObject.Predmet.StrankaListFormated>
  <DomainObject.Predmet.StrankaListFormatedOIB>
    <izvorni_sadrzaj>
      <item>DANAS TRADE j.d.o.o., OIB 70937592702</item>
    </izvorni_sadrzaj>
    <derivirana_varijabla naziv="DomainObject.Predmet.StrankaListFormatedOIB_1">
      <item>DANAS TRADE j.d.o.o., OIB 70937592702</item>
    </derivirana_varijabla>
  </DomainObject.Predmet.StrankaListFormatedOIB>
  <DomainObject.Predmet.StrankaListFormatedWithAdress>
    <izvorni_sadrzaj>
      <item>DANAS TRADE j.d.o.o., Novodvorska 7, 49290 Klanjec</item>
    </izvorni_sadrzaj>
    <derivirana_varijabla naziv="DomainObject.Predmet.StrankaListFormatedWithAdress_1">
      <item>DANAS TRADE j.d.o.o., Novodvorska 7, 49290 Klanjec</item>
    </derivirana_varijabla>
  </DomainObject.Predmet.StrankaListFormatedWithAdress>
  <DomainObject.Predmet.StrankaListFormatedWithAdressOIB>
    <izvorni_sadrzaj>
      <item>DANAS TRADE j.d.o.o., OIB 70937592702, Novodvorska 7, 49290 Klanjec</item>
    </izvorni_sadrzaj>
    <derivirana_varijabla naziv="DomainObject.Predmet.StrankaListFormatedWithAdressOIB_1">
      <item>DANAS TRADE j.d.o.o., OIB 70937592702, Novodvorska 7, 49290 Klanjec</item>
    </derivirana_varijabla>
  </DomainObject.Predmet.StrankaListFormatedWithAdressOIB>
  <DomainObject.Predmet.StrankaListNazivFormated>
    <izvorni_sadrzaj>
      <item>DANAS TRADE j.d.o.o.</item>
    </izvorni_sadrzaj>
    <derivirana_varijabla naziv="DomainObject.Predmet.StrankaListNazivFormated_1">
      <item>DANAS TRADE j.d.o.o.</item>
    </derivirana_varijabla>
  </DomainObject.Predmet.StrankaListNazivFormated>
  <DomainObject.Predmet.StrankaListNazivFormatedOIB>
    <izvorni_sadrzaj>
      <item>DANAS TRADE j.d.o.o., OIB 70937592702</item>
    </izvorni_sadrzaj>
    <derivirana_varijabla naziv="DomainObject.Predmet.StrankaListNazivFormatedOIB_1">
      <item>DANAS TRADE j.d.o.o., OIB 70937592702</item>
    </derivirana_varijabla>
  </DomainObject.Predmet.StrankaListNazivFormatedOIB>
  <DomainObject.Predmet.ProtuStrankaListFormated>
    <izvorni_sadrzaj>
      <item>DANAS TRADE j.d.o.o. zastupanog po punomoćniku ZRINKA GRABAS</item>
    </izvorni_sadrzaj>
    <derivirana_varijabla naziv="DomainObject.Predmet.ProtuStrankaListFormated_1">
      <item>DANAS TRADE j.d.o.o. zastupanog po punomoćniku ZRINKA GRABAS</item>
    </derivirana_varijabla>
  </DomainObject.Predmet.ProtuStrankaListFormated>
  <DomainObject.Predmet.ProtuStrankaListFormatedOIB>
    <izvorni_sadrzaj>
      <item>DANAS TRADE j.d.o.o., OIB 70937592702 zastupanog po punomoćniku ZRINKA GRABAS</item>
    </izvorni_sadrzaj>
    <derivirana_varijabla naziv="DomainObject.Predmet.ProtuStrankaListFormatedOIB_1">
      <item>DANAS TRADE j.d.o.o., OIB 70937592702 zastupanog po punomoćniku ZRINKA GRABAS</item>
    </derivirana_varijabla>
  </DomainObject.Predmet.ProtuStrankaListFormatedOIB>
  <DomainObject.Predmet.ProtuStrankaListFormatedWithAdress>
    <izvorni_sadrzaj>
      <item>DANAS TRADE j.d.o.o., Novodvorska 7, 49290 Klanjec zastupanog po punomoćniku ZRINKA GRABAS</item>
    </izvorni_sadrzaj>
    <derivirana_varijabla naziv="DomainObject.Predmet.ProtuStrankaListFormatedWithAdress_1">
      <item>DANAS TRADE j.d.o.o., Novodvorska 7, 49290 Klanjec zastupanog po punomoćniku ZRINKA GRABAS</item>
    </derivirana_varijabla>
  </DomainObject.Predmet.ProtuStrankaListFormatedWithAdress>
  <DomainObject.Predmet.ProtuStrankaListFormatedWithAdressOIB>
    <izvorni_sadrzaj>
      <item>DANAS TRADE j.d.o.o., OIB 70937592702, Novodvorska 7, 49290 Klanjec zastupanog po punomoćniku ZRINKA GRABAS</item>
    </izvorni_sadrzaj>
    <derivirana_varijabla naziv="DomainObject.Predmet.ProtuStrankaListFormatedWithAdressOIB_1">
      <item>DANAS TRADE j.d.o.o., OIB 70937592702, Novodvorska 7, 49290 Klanjec zastupanog po punomoćniku ZRINKA GRABAS</item>
    </derivirana_varijabla>
  </DomainObject.Predmet.ProtuStrankaListFormatedWithAdressOIB>
  <DomainObject.Predmet.ProtuStrankaListNazivFormated>
    <izvorni_sadrzaj>
      <item>DANAS TRADE j.d.o.o.</item>
    </izvorni_sadrzaj>
    <derivirana_varijabla naziv="DomainObject.Predmet.ProtuStrankaListNazivFormated_1">
      <item>DANAS TRADE j.d.o.o.</item>
    </derivirana_varijabla>
  </DomainObject.Predmet.ProtuStrankaListNazivFormated>
  <DomainObject.Predmet.ProtuStrankaListNazivFormatedOIB>
    <izvorni_sadrzaj>
      <item>DANAS TRADE j.d.o.o., OIB 70937592702</item>
    </izvorni_sadrzaj>
    <derivirana_varijabla naziv="DomainObject.Predmet.ProtuStrankaListNazivFormatedOIB_1">
      <item>DANAS TRADE j.d.o.o., OIB 70937592702</item>
    </derivirana_varijabla>
  </DomainObject.Predmet.ProtuStrankaListNazivFormatedOIB>
  <DomainObject.Predmet.OstaliListFormated>
    <izvorni_sadrzaj>
      <item>ZRINKA GRABAS punomoćnik sudionika u postupku DANAS TRADE j.d.o.o.</item>
      <item>DANI PRIBOŽIĆ</item>
      <item>IVA PINJUH</item>
    </izvorni_sadrzaj>
    <derivirana_varijabla naziv="DomainObject.Predmet.OstaliListFormated_1">
      <item>ZRINKA GRABAS punomoćnik sudionika u postupku DANAS TRADE j.d.o.o.</item>
      <item>DANI PRIBOŽIĆ</item>
      <item>IVA PINJUH</item>
    </derivirana_varijabla>
  </DomainObject.Predmet.OstaliListFormated>
  <DomainObject.Predmet.OstaliListFormatedOIB>
    <izvorni_sadrzaj>
      <item>ZRINKA GRABAS punomoćnik sudionika u postupku DANAS TRADE j.d.o.o.</item>
      <item>DANI PRIBOŽIĆ, OIB 63736083735</item>
      <item>IVA PINJUH</item>
    </izvorni_sadrzaj>
    <derivirana_varijabla naziv="DomainObject.Predmet.OstaliListFormatedOIB_1">
      <item>ZRINKA GRABAS punomoćnik sudionika u postupku DANAS TRADE j.d.o.o.</item>
      <item>DANI PRIBOŽIĆ, OIB 63736083735</item>
      <item>IVA PINJUH</item>
    </derivirana_varijabla>
  </DomainObject.Predmet.OstaliListFormatedOIB>
  <DomainObject.Predmet.OstaliListFormatedWithAdress>
    <izvorni_sadrzaj>
      <item>ZRINKA GRABAS, STROJARSKA 2, 10000 Zagreb punomoćnik sudionika u postupku DANAS TRADE j.d.o.o.</item>
      <item>DANI PRIBOŽIĆ, Ulica Moše Pijade 26, MARIBOR</item>
      <item>IVA PINJUH, Boškovićeva 13A, 10000 Zagreb</item>
    </izvorni_sadrzaj>
    <derivirana_varijabla naziv="DomainObject.Predmet.OstaliListFormatedWithAdress_1">
      <item>ZRINKA GRABAS, STROJARSKA 2, 10000 Zagreb punomoćnik sudionika u postupku DANAS TRADE j.d.o.o.</item>
      <item>DANI PRIBOŽIĆ, Ulica Moše Pijade 26, MARIBOR</item>
      <item>IVA PINJUH, Boškovićeva 13A, 10000 Zagreb</item>
    </derivirana_varijabla>
  </DomainObject.Predmet.OstaliListFormatedWithAdress>
  <DomainObject.Predmet.OstaliListFormatedWithAdressOIB>
    <izvorni_sadrzaj>
      <item>ZRINKA GRABAS, STROJARSKA 2, 10000 Zagreb punomoćnik sudionika u postupku DANAS TRADE j.d.o.o.</item>
      <item>DANI PRIBOŽIĆ, OIB 63736083735, Ulica Moše Pijade 26, MARIBOR</item>
      <item>IVA PINJUH, Boškovićeva 13A, 10000 Zagreb</item>
    </izvorni_sadrzaj>
    <derivirana_varijabla naziv="DomainObject.Predmet.OstaliListFormatedWithAdressOIB_1">
      <item>ZRINKA GRABAS, STROJARSKA 2, 10000 Zagreb punomoćnik sudionika u postupku DANAS TRADE j.d.o.o.</item>
      <item>DANI PRIBOŽIĆ, OIB 63736083735, Ulica Moše Pijade 26, MARIBOR</item>
      <item>IVA PINJUH, Boškovićeva 13A, 10000 Zagreb</item>
    </derivirana_varijabla>
  </DomainObject.Predmet.OstaliListFormatedWithAdressOIB>
  <DomainObject.Predmet.OstaliListNazivFormated>
    <izvorni_sadrzaj>
      <item>ZRINKA GRABAS</item>
      <item>DANI PRIBOŽIĆ</item>
      <item>IVA PINJUH</item>
    </izvorni_sadrzaj>
    <derivirana_varijabla naziv="DomainObject.Predmet.OstaliListNazivFormated_1">
      <item>ZRINKA GRABAS</item>
      <item>DANI PRIBOŽIĆ</item>
      <item>IVA PINJUH</item>
    </derivirana_varijabla>
  </DomainObject.Predmet.OstaliListNazivFormated>
  <DomainObject.Predmet.OstaliListNazivFormatedOIB>
    <izvorni_sadrzaj>
      <item>ZRINKA GRABAS</item>
      <item>DANI PRIBOŽIĆ, OIB 63736083735</item>
      <item>IVA PINJUH</item>
    </izvorni_sadrzaj>
    <derivirana_varijabla naziv="DomainObject.Predmet.OstaliListNazivFormatedOIB_1">
      <item>ZRINKA GRABAS</item>
      <item>DANI PRIBOŽIĆ, OIB 63736083735</item>
      <item>IVA PINJUH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DANAS TRADE j.d.o.o.</izvorni_sadrzaj>
    <derivirana_varijabla naziv="DomainObject.Predmet.StrankaIDrugi_1">DANAS TRADE j.d.o.o.</derivirana_varijabla>
  </DomainObject.Predmet.StrankaIDrugi>
  <DomainObject.Predmet.ProtustrankaIDrugi>
    <izvorni_sadrzaj>DANAS TRADE j.d.o.o.</izvorni_sadrzaj>
    <derivirana_varijabla naziv="DomainObject.Predmet.ProtustrankaIDrugi_1">DANAS TRADE j.d.o.o.</derivirana_varijabla>
  </DomainObject.Predmet.ProtustrankaIDrugi>
  <DomainObject.Predmet.StrankaIDrugiAdressOIB>
    <izvorni_sadrzaj>DANAS TRADE j.d.o.o., OIB 70937592702, Novodvorska 7, 49290 Klanjec</izvorni_sadrzaj>
    <derivirana_varijabla naziv="DomainObject.Predmet.StrankaIDrugiAdressOIB_1">DANAS TRADE j.d.o.o., OIB 70937592702, Novodvorska 7, 49290 Klanjec</derivirana_varijabla>
  </DomainObject.Predmet.StrankaIDrugiAdressOIB>
  <DomainObject.Predmet.ProtustrankaIDrugiAdressOIB>
    <izvorni_sadrzaj>DANAS TRADE j.d.o.o., OIB 70937592702, Novodvorska 7, 49290 Klanjec</izvorni_sadrzaj>
    <derivirana_varijabla naziv="DomainObject.Predmet.ProtustrankaIDrugiAdressOIB_1">DANAS TRADE j.d.o.o.,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DANAS TRADE j.d.o.o.</item>
      <item>DANAS TRADE j.d.o.o.</item>
      <item>ZRINKA GRABAS</item>
      <item>DANI PRIBOŽIĆ</item>
      <item>IVA PINJUH</item>
    </izvorni_sadrzaj>
    <derivirana_varijabla naziv="DomainObject.Predmet.SudioniciListNaziv_1">
      <item>DANAS TRADE j.d.o.o.</item>
      <item>DANAS TRADE j.d.o.o.</item>
      <item>ZRINKA GRABAS</item>
      <item>DANI PRIBOŽIĆ</item>
      <item>IVA PINJUH</item>
    </derivirana_varijabla>
  </DomainObject.Predmet.SudioniciListNaziv>
  <DomainObject.Predmet.SudioniciListAdressOIB>
    <izvorni_sadrzaj>
      <item>DANAS TRADE j.d.o.o., OIB 70937592702, Novodvorska 7,49290 Klanjec</item>
      <item>DANAS TRADE j.d.o.o., OIB 70937592702, Novodvorska 7,49290 Klanjec</item>
      <item>ZRINKA GRABAS, STROJARSKA 2,10000 Zagreb</item>
      <item>DANI PRIBOŽIĆ, OIB 63736083735, Ulica Moše Pijade 26,MARIBOR</item>
      <item>IVA PINJUH, Boškovićeva 13A,10000 Zagreb</item>
    </izvorni_sadrzaj>
    <derivirana_varijabla naziv="DomainObject.Predmet.SudioniciListAdressOIB_1">
      <item>DANAS TRADE j.d.o.o., OIB 70937592702, Novodvorska 7,49290 Klanjec</item>
      <item>DANAS TRADE j.d.o.o., OIB 70937592702, Novodvorska 7,49290 Klanjec</item>
      <item>ZRINKA GRABAS, STROJARSKA 2,10000 Zagreb</item>
      <item>DANI PRIBOŽIĆ, OIB 63736083735, Ulica Moše Pijade 26,MARIBOR</item>
      <item>IVA PINJUH, Boškovićeva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70937592702</item>
      <item>, OIB 70937592702</item>
      <item>, OIB null</item>
      <item>, OIB 63736083735</item>
      <item>, OIB null</item>
    </izvorni_sadrzaj>
    <derivirana_varijabla naziv="DomainObject.Predmet.SudioniciListNazivOIB_1">
      <item>, OIB 70937592702</item>
      <item>, OIB 70937592702</item>
      <item>, OIB null</item>
      <item>, OIB 63736083735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1819</properties:Characters>
  <properties:Lines>59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2016-05-03T09:58:00Z</dcterms:created>
  <dc:creator>gzubak</dc:creator>
  <cp:lastModifiedBy>Ivana Rogić</cp:lastModifiedBy>
  <cp:lastPrinted>2016-05-03T10:56:00Z</cp:lastPrinted>
  <dcterms:modified xmlns:xsi="http://www.w3.org/2001/XMLSchema-instance" xsi:type="dcterms:W3CDTF">2016-05-03T10:56:00Z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