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d734" w14:paraId="a8bd734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</w:r>
      <w:r w:rsidR="00845CBB">
        <w:t>TRGOVAČKI SUD U OSIJEKU, po sucu Dubravki Kuveždić u stečajnom predmetu predlagatelja FINA RC Zagreb Podružnica Zagreb, Trg svibanjskih žrtava 1995. br. 1 povodom prijedloga za otvaranje stečajnog postupka nad dužnikom</w:t>
      </w:r>
      <w:r w:rsidR="00D83661">
        <w:t xml:space="preserve"> DEVIĆ GRAĐENJE j.d.o.o. za </w:t>
      </w:r>
      <w:r w:rsidR="00845CBB">
        <w:t xml:space="preserve">trgovinu i usluge Zagreb, </w:t>
      </w:r>
      <w:r w:rsidR="00D83661">
        <w:t>Dravogradski put 1, OIB 45551396393, MBS 081035207, dana 3. listopada 2018.,</w:t>
      </w:r>
      <w:r w:rsidR="00845CBB">
        <w:t xml:space="preserve"> 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5A54CF" w:rsidP="004F25AD" w:rsidR="005A54CF">
      <w:pPr>
        <w:tabs>
          <w:tab w:pos="3705" w:val="left"/>
        </w:tabs>
        <w:jc w:val="both"/>
      </w:pP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r w:rsidR="00D83661">
        <w:t>DEVIĆ GRAĐENJE j.d.o.o. za trgovinu i usluge Zagreb, Dravogradski put 1, OIB 45551396393, MBS 081035207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83661" w:rsidRPr="00D83661">
        <w:rPr>
          <w:b/>
        </w:rPr>
        <w:t>15. studenoga 2018</w:t>
      </w:r>
      <w:r w:rsidR="00A23173">
        <w:rPr>
          <w:b/>
        </w:rPr>
        <w:t xml:space="preserve">. u </w:t>
      </w:r>
      <w:r w:rsidR="00615950">
        <w:rPr>
          <w:b/>
        </w:rPr>
        <w:t>10,</w:t>
      </w:r>
      <w:r w:rsidR="00D83661">
        <w:rPr>
          <w:b/>
        </w:rPr>
        <w:t>0</w:t>
      </w:r>
      <w:r w:rsidR="00D576FB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</w:t>
      </w:r>
      <w:r w:rsidR="00D83661">
        <w:t xml:space="preserve">Zoran Ostović iz Velike Gorice, </w:t>
      </w:r>
      <w:r w:rsidR="00556377">
        <w:t>Šibenska 19, OIB 14973076805.</w:t>
      </w:r>
      <w:r w:rsidR="00D576FB">
        <w:t xml:space="preserve">       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>Zagreb</w:t>
      </w:r>
      <w:r w:rsidR="005A54CF">
        <w:t>, Podružnica Zagreb</w:t>
      </w:r>
      <w:r w:rsidR="002F1377">
        <w:t xml:space="preserve"> </w:t>
      </w:r>
      <w:r w:rsidR="00B32D98">
        <w:t>podni</w:t>
      </w:r>
      <w:r w:rsidR="00EF5439">
        <w:t>o je</w:t>
      </w:r>
      <w:r w:rsidR="005A54CF">
        <w:t xml:space="preserve"> Trgovačkom sudu u Zagrebu</w:t>
      </w:r>
      <w:r w:rsidR="00EF5439">
        <w:t xml:space="preserve"> dana</w:t>
      </w:r>
      <w:r w:rsidR="005A54CF">
        <w:t xml:space="preserve"> </w:t>
      </w:r>
      <w:r w:rsidR="00556377">
        <w:t>10. kolovoza 2018.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>nad dužnikom</w:t>
      </w:r>
      <w:r w:rsidR="002F1377" w:rsidRPr="002F1377">
        <w:t xml:space="preserve"> </w:t>
      </w:r>
      <w:r w:rsidR="00556377">
        <w:t>DEVIĆ GRAĐENJE j.d.o.o. za trgovinu i usluge Zagreb, Dravogradski put 1, OIB 45551396393, MBS 081035207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556377">
        <w:t>7. kolovoza 2018.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556377">
        <w:t xml:space="preserve">30.453,12 </w:t>
      </w:r>
      <w:r>
        <w:t>kn u koji iznos je uračunata kamata i naknada FINE za provedbu ovrhe na novčanim sredstvima te da dužnik ima</w:t>
      </w:r>
      <w:r w:rsidR="008F68B8">
        <w:t xml:space="preserve"> </w:t>
      </w:r>
      <w:r w:rsidR="00556377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 w:rsidR="008F68B8">
        <w:t xml:space="preserve">u skladu s </w:t>
      </w:r>
      <w:r>
        <w:t>čl</w:t>
      </w:r>
      <w:r w:rsidR="00C45E7F">
        <w:t>ank</w:t>
      </w:r>
      <w:r w:rsidR="008F68B8">
        <w:t>om</w:t>
      </w:r>
      <w:r>
        <w:t xml:space="preserve"> 115</w:t>
      </w:r>
      <w:r w:rsidR="008F68B8">
        <w:t>.</w:t>
      </w:r>
      <w:r>
        <w:t xml:space="preserve"> Stečajnog zakona (N</w:t>
      </w:r>
      <w:r w:rsidR="00C45E7F">
        <w:t>arodne novine br.</w:t>
      </w:r>
      <w:r>
        <w:t xml:space="preserve"> 71/15</w:t>
      </w:r>
      <w:r w:rsidR="00C45E7F">
        <w:t>, dalje SZ</w:t>
      </w:r>
      <w:r>
        <w:t xml:space="preserve">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>akona imenovan je privremeni stečajni upravitelj</w:t>
      </w:r>
      <w:r w:rsidR="00556377">
        <w:t xml:space="preserve"> Zoran Ostović iz Velike Gorice, Šibenska 19</w:t>
      </w:r>
      <w:r w:rsidR="00935EEC">
        <w:t xml:space="preserve"> (a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660D00">
        <w:t>3</w:t>
      </w:r>
      <w:r w:rsidR="00556377">
        <w:t>. listopada 2018</w:t>
      </w:r>
      <w:r w:rsidR="00935EEC">
        <w:t xml:space="preserve">.                </w:t>
      </w:r>
    </w:p>
    <w:p w:rsidRDefault="00094230" w:rsidP="001309A4" w:rsidR="00094230">
      <w:pPr>
        <w:pStyle w:val="Tijeloteksta"/>
        <w:jc w:val="center"/>
      </w:pPr>
    </w:p>
    <w:p w:rsidRDefault="001726B9" w:rsidP="001309A4" w:rsidR="001726B9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832" w:rsidR="00997832">
      <w:r>
        <w:separator/>
      </w:r>
    </w:p>
  </w:endnote>
  <w:endnote w:id="0" w:type="continuationSeparator">
    <w:p w:rsidRDefault="00997832" w:rsidR="00997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832" w:rsidR="00997832">
      <w:r>
        <w:separator/>
      </w:r>
    </w:p>
  </w:footnote>
  <w:footnote w:id="0" w:type="continuationSeparator">
    <w:p w:rsidRDefault="00997832" w:rsidR="00997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9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D83661">
      <w:t>737/18-6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4F3ED7"/>
    <w:multiLevelType w:val="hybridMultilevel"/>
    <w:tmpl w:val="7C9E26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6B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56377"/>
    <w:rsid w:val="005601BF"/>
    <w:rsid w:val="00576EA0"/>
    <w:rsid w:val="00597F65"/>
    <w:rsid w:val="005A1D35"/>
    <w:rsid w:val="005A3E5A"/>
    <w:rsid w:val="005A54CF"/>
    <w:rsid w:val="005A7923"/>
    <w:rsid w:val="005B403D"/>
    <w:rsid w:val="005D4764"/>
    <w:rsid w:val="005E5805"/>
    <w:rsid w:val="005E7218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45CBB"/>
    <w:rsid w:val="00850A85"/>
    <w:rsid w:val="008737C5"/>
    <w:rsid w:val="00891BF4"/>
    <w:rsid w:val="008F68B8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97832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94A89"/>
    <w:rsid w:val="00BA690C"/>
    <w:rsid w:val="00BB795F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3661"/>
    <w:rsid w:val="00D85A5F"/>
    <w:rsid w:val="00D86163"/>
    <w:rsid w:val="00D86D66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B79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79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9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9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B79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79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9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9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St-737/2018</izvorni_sadrzaj>
    <derivirana_varijabla naziv="DomainObject.Predmet.OznakaBroj_1">St-737/2018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DEVIĆ GRAĐENJE j.d.o.o.</izvorni_sadrzaj>
    <derivirana_varijabla naziv="DomainObject.Predmet.ProtustrankaFormated_1">  DEVIĆ GRAĐENJE j.d.o.o.</derivirana_varijabla>
  </DomainObject.Predmet.ProtustrankaFormated>
  <DomainObject.Predmet.ProtustrankaFormatedOIB>
    <izvorni_sadrzaj>  DEVIĆ GRAĐENJE j.d.o.o., OIB 45551396393</izvorni_sadrzaj>
    <derivirana_varijabla naziv="DomainObject.Predmet.ProtustrankaFormatedOIB_1">  DEVIĆ GRAĐENJE j.d.o.o., OIB 45551396393</derivirana_varijabla>
  </DomainObject.Predmet.ProtustrankaFormatedOIB>
  <DomainObject.Predmet.ProtustrankaFormatedWithAdress>
    <izvorni_sadrzaj> DEVIĆ GRAĐENJE j.d.o.o., Dravogradski put 12, 10000 Zagreb</izvorni_sadrzaj>
    <derivirana_varijabla naziv="DomainObject.Predmet.ProtustrankaFormatedWithAdress_1"> DEVIĆ GRAĐENJE j.d.o.o., Dravogradski put 12, 10000 Zagreb</derivirana_varijabla>
  </DomainObject.Predmet.ProtustrankaFormatedWithAdress>
  <DomainObject.Predmet.ProtustrankaFormatedWithAdressOIB>
    <izvorni_sadrzaj> DEVIĆ GRAĐENJE j.d.o.o., OIB 45551396393, Dravogradski put 12, 10000 Zagreb</izvorni_sadrzaj>
    <derivirana_varijabla naziv="DomainObject.Predmet.ProtustrankaFormatedWithAdressOIB_1"> DEVIĆ GRAĐENJE j.d.o.o., OIB 45551396393, Dravogradski put 12, 10000 Zagreb</derivirana_varijabla>
  </DomainObject.Predmet.ProtustrankaFormatedWithAdressOIB>
  <DomainObject.Predmet.ProtustrankaWithAdress>
    <izvorni_sadrzaj>DEVIĆ GRAĐENJE j.d.o.o. Dravogradski put 12, 10000 Zagreb</izvorni_sadrzaj>
    <derivirana_varijabla naziv="DomainObject.Predmet.ProtustrankaWithAdress_1">DEVIĆ GRAĐENJE j.d.o.o. Dravogradski put 12, 10000 Zagreb</derivirana_varijabla>
  </DomainObject.Predmet.ProtustrankaWithAdress>
  <DomainObject.Predmet.ProtustrankaWithAdressOIB>
    <izvorni_sadrzaj>DEVIĆ GRAĐENJE j.d.o.o., OIB 45551396393, Dravogradski put 12, 10000 Zagreb</izvorni_sadrzaj>
    <derivirana_varijabla naziv="DomainObject.Predmet.ProtustrankaWithAdressOIB_1">DEVIĆ GRAĐENJE j.d.o.o., OIB 45551396393, Dravogradski put 12, 10000 Zagreb</derivirana_varijabla>
  </DomainObject.Predmet.ProtustrankaWithAdressOIB>
  <DomainObject.Predmet.ProtustrankaNazivFormated>
    <izvorni_sadrzaj>DEVIĆ GRAĐENJE j.d.o.o.</izvorni_sadrzaj>
    <derivirana_varijabla naziv="DomainObject.Predmet.ProtustrankaNazivFormated_1">DEVIĆ GRAĐENJE j.d.o.o.</derivirana_varijabla>
  </DomainObject.Predmet.ProtustrankaNazivFormated>
  <DomainObject.Predmet.ProtustrankaNazivFormatedOIB>
    <izvorni_sadrzaj>DEVIĆ GRAĐENJE j.d.o.o., OIB 45551396393</izvorni_sadrzaj>
    <derivirana_varijabla naziv="DomainObject.Predmet.ProtustrankaNazivFormatedOIB_1">DEVIĆ GRAĐENJE j.d.o.o., OIB 45551396393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DEVIĆ GRAĐENJE j.d.o.o.</item>
    </izvorni_sadrzaj>
    <derivirana_varijabla naziv="DomainObject.Predmet.ProtuStrankaListFormated_1">
      <item>DEVIĆ GRAĐENJE j.d.o.o.</item>
    </derivirana_varijabla>
  </DomainObject.Predmet.ProtuStrankaListFormated>
  <DomainObject.Predmet.ProtuStrankaListFormatedOIB>
    <izvorni_sadrzaj>
      <item>DEVIĆ GRAĐENJE j.d.o.o., OIB 45551396393</item>
    </izvorni_sadrzaj>
    <derivirana_varijabla naziv="DomainObject.Predmet.ProtuStrankaListFormatedOIB_1">
      <item>DEVIĆ GRAĐENJE j.d.o.o., OIB 45551396393</item>
    </derivirana_varijabla>
  </DomainObject.Predmet.ProtuStrankaListFormatedOIB>
  <DomainObject.Predmet.ProtuStrankaListFormatedWithAdress>
    <izvorni_sadrzaj>
      <item>DEVIĆ GRAĐENJE j.d.o.o., Dravogradski put 12, 10000 Zagreb</item>
    </izvorni_sadrzaj>
    <derivirana_varijabla naziv="DomainObject.Predmet.ProtuStrankaListFormatedWithAdress_1">
      <item>DEVIĆ GRAĐENJE j.d.o.o., Dravogradski put 12, 10000 Zagreb</item>
    </derivirana_varijabla>
  </DomainObject.Predmet.ProtuStrankaListFormatedWithAdress>
  <DomainObject.Predmet.ProtuStrankaListFormatedWithAdressOIB>
    <izvorni_sadrzaj>
      <item>DEVIĆ GRAĐENJE j.d.o.o., OIB 45551396393, Dravogradski put 12, 10000 Zagreb</item>
    </izvorni_sadrzaj>
    <derivirana_varijabla naziv="DomainObject.Predmet.ProtuStrankaListFormatedWithAdressOIB_1">
      <item>DEVIĆ GRAĐENJE j.d.o.o., OIB 45551396393, Dravogradski put 12, 10000 Zagreb</item>
    </derivirana_varijabla>
  </DomainObject.Predmet.ProtuStrankaListFormatedWithAdressOIB>
  <DomainObject.Predmet.ProtuStrankaListNazivFormated>
    <izvorni_sadrzaj>
      <item>DEVIĆ GRAĐENJE j.d.o.o.</item>
    </izvorni_sadrzaj>
    <derivirana_varijabla naziv="DomainObject.Predmet.ProtuStrankaListNazivFormated_1">
      <item>DEVIĆ GRAĐENJE j.d.o.o.</item>
    </derivirana_varijabla>
  </DomainObject.Predmet.ProtuStrankaListNazivFormated>
  <DomainObject.Predmet.ProtuStrankaListNazivFormatedOIB>
    <izvorni_sadrzaj>
      <item>DEVIĆ GRAĐENJE j.d.o.o., OIB 45551396393</item>
    </izvorni_sadrzaj>
    <derivirana_varijabla naziv="DomainObject.Predmet.ProtuStrankaListNazivFormatedOIB_1">
      <item>DEVIĆ GRAĐENJE j.d.o.o., OIB 45551396393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DEVIĆ GRAĐENJE j.d.o.o.</izvorni_sadrzaj>
    <derivirana_varijabla naziv="DomainObject.Predmet.ProtustrankaIDrugi_1">DEVIĆ GRAĐENJE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DEVIĆ GRAĐENJE j.d.o.o., OIB 45551396393, Dravogradski put 12, 10000 Zagreb</izvorni_sadrzaj>
    <derivirana_varijabla naziv="DomainObject.Predmet.ProtustrankaIDrugiAdressOIB_1">DEVIĆ GRAĐENJE j.d.o.o., OIB 45551396393, Dravogradski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DEVIĆ GRAĐENJE j.d.o.o.</item>
      <item>FINA Regionalni centar Zagreb</item>
    </izvorni_sadrzaj>
    <derivirana_varijabla naziv="DomainObject.Predmet.SudioniciListNaziv_1">
      <item>DEVIĆ GRAĐENJE j.d.o.o.</item>
      <item>FINA Regionalni centar Zagreb</item>
    </derivirana_varijabla>
  </DomainObject.Predmet.SudioniciListNaziv>
  <DomainObject.Predmet.SudioniciListAdressOIB>
    <izvorni_sadrzaj>
      <item>DEVIĆ GRAĐENJE j.d.o.o., OIB 45551396393, Dravogradski put 12,10000 Zagreb</item>
      <item>FINA Regionalni centar Zagreb, OIB 85821130368, Trg svibanjskih žrtava 1995. 1,10000 Zagreb</item>
    </izvorni_sadrzaj>
    <derivirana_varijabla naziv="DomainObject.Predmet.SudioniciListAdressOIB_1">
      <item>DEVIĆ GRAĐENJE j.d.o.o., OIB 45551396393, Dravogradski put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45551396393</item>
      <item>, OIB 85821130368</item>
    </izvorni_sadrzaj>
    <derivirana_varijabla naziv="DomainObject.Predmet.SudioniciListNazivOIB_1">
      <item>, OIB 45551396393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65DF4-7F58-4352-869C-160FC0204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2540</properties:Characters>
  <properties:Lines>87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2018-10-03T06:43:00Z</dcterms:created>
  <dc:creator>hermanj</dc:creator>
  <cp:lastModifiedBy>Darija Miličević</cp:lastModifiedBy>
  <cp:lastPrinted>2017-08-30T12:00:00Z</cp:lastPrinted>
  <dcterms:modified xmlns:xsi="http://www.w3.org/2001/XMLSchema-instance" xsi:type="dcterms:W3CDTF">2018-10-03T06:45:00Z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