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f7180" w14:paraId="4df7180"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B64C4A">
        <w:t>648</w:t>
      </w:r>
      <w:r w:rsidR="00335F93">
        <w:t>/1</w:t>
      </w:r>
      <w:r w:rsidR="00D86986">
        <w:t>8</w:t>
      </w:r>
      <w:r w:rsidR="00335F93">
        <w:t>-</w:t>
      </w:r>
      <w:r w:rsidR="006A1DE8">
        <w:t>1</w:t>
      </w:r>
      <w:r w:rsidR="00B64C4A">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C581C" w:rsidP="00156BC3" w:rsidR="008C581C">
      <w:pPr>
        <w:ind w:hanging="720" w:left="360"/>
        <w:rPr>
          <w:sz w:val="22"/>
          <w:szCs w:val="22"/>
        </w:rPr>
      </w:pPr>
    </w:p>
    <w:p w:rsidRDefault="008C581C" w:rsidP="00156BC3" w:rsidR="008C581C"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8C581C" w:rsidP="00A31D1E" w:rsidR="008C581C">
      <w:pPr>
        <w:jc w:val="both"/>
      </w:pPr>
    </w:p>
    <w:p w:rsidRDefault="007B563B" w:rsidP="00514F01" w:rsidR="00514F01">
      <w:pPr>
        <w:jc w:val="both"/>
      </w:pPr>
      <w:r>
        <w:tab/>
      </w:r>
      <w:r w:rsidR="00B64C4A" w:rsidRPr="00B64C4A">
        <w:t>Trgovački sud u Osijeku, po sucu mr. sc. Tihomiru Kovačeviću, kao stečajnom sucu, povodom prijedloga FINANCIJSKE AGENCIJE ZAGREB, Regionalni centar Osijek, L. Jagera 3, OIB 85821130368 za otvaranje stečajnog postupka nad dužnikom KRALJ PVC j.d.o.o. za proizvodnju i trgovinu, Laslovo, Ulica Pobjede 35, MBS 030158838, OIB: 66042302636</w:t>
      </w:r>
      <w:r w:rsidR="00514F01" w:rsidRPr="0041082E">
        <w:t xml:space="preserve">, dana </w:t>
      </w:r>
      <w:r w:rsidR="00321A76">
        <w:t>1</w:t>
      </w:r>
      <w:r w:rsidR="00B64C4A">
        <w:t>7</w:t>
      </w:r>
      <w:r w:rsidR="00514F01" w:rsidRPr="0041082E">
        <w:t xml:space="preserve">. </w:t>
      </w:r>
      <w:r w:rsidR="00321A76">
        <w:t>svib</w:t>
      </w:r>
      <w:r w:rsidR="002321E0">
        <w:t>nj</w:t>
      </w:r>
      <w:r w:rsidR="00514F01">
        <w:t>a</w:t>
      </w:r>
      <w:r w:rsidR="00514F01" w:rsidRPr="0041082E">
        <w:t xml:space="preserve"> 201</w:t>
      </w:r>
      <w:r w:rsidR="00514F01">
        <w:t>8</w:t>
      </w:r>
      <w:r w:rsidR="00514F01" w:rsidRPr="0041082E">
        <w:t>.</w:t>
      </w:r>
    </w:p>
    <w:p w:rsidRDefault="00514F01" w:rsidP="00514F01" w:rsidR="00514F01">
      <w:pPr>
        <w:ind w:firstLine="708"/>
        <w:jc w:val="both"/>
      </w:pPr>
    </w:p>
    <w:p w:rsidRDefault="008C581C" w:rsidP="00514F01" w:rsidR="008C581C">
      <w:pPr>
        <w:ind w:firstLine="708"/>
        <w:jc w:val="both"/>
      </w:pPr>
    </w:p>
    <w:p w:rsidRDefault="00514F01" w:rsidP="00514F01" w:rsidR="00514F01" w:rsidRPr="00F15533">
      <w:pPr>
        <w:ind w:firstLine="708"/>
        <w:jc w:val="center"/>
      </w:pPr>
      <w:r w:rsidRPr="00F15533">
        <w:t>r i j e š i o   j e</w:t>
      </w:r>
    </w:p>
    <w:p w:rsidRDefault="00514F01" w:rsidP="00514F01" w:rsidR="00514F01">
      <w:pPr>
        <w:jc w:val="both"/>
      </w:pPr>
    </w:p>
    <w:p w:rsidRDefault="008C581C" w:rsidP="00514F01" w:rsidR="008C581C">
      <w:pPr>
        <w:jc w:val="both"/>
      </w:pPr>
    </w:p>
    <w:p w:rsidRDefault="00514F01" w:rsidP="00B64C4A" w:rsidR="00514F01">
      <w:pPr>
        <w:numPr>
          <w:ilvl w:val="0"/>
          <w:numId w:val="2"/>
        </w:numPr>
        <w:jc w:val="both"/>
      </w:pPr>
      <w:r>
        <w:t xml:space="preserve">Pozivaju se osobe koje imaju pravni interes da se provede stečajni postupak nad </w:t>
      </w:r>
      <w:r w:rsidRPr="009750F1">
        <w:t xml:space="preserve">dužnikom </w:t>
      </w:r>
      <w:r w:rsidR="00B64C4A" w:rsidRPr="00B64C4A">
        <w:t>KRALJ PVC j.d.o.o. za proizvodnju i trgovinu, Laslovo, Ulica Pobjede 35, MBS 030158838, OIB: 66042302636</w:t>
      </w:r>
      <w:r>
        <w:t>, da u roku od 15 dana uplate na sudski depozit ovoga suda broj HR3123900011300000200 s pozivom na broj HR05 272-</w:t>
      </w:r>
      <w:r w:rsidR="00B64C4A">
        <w:t>684</w:t>
      </w:r>
      <w:r>
        <w:t>-1</w:t>
      </w:r>
      <w:r w:rsidR="00D86986">
        <w:t>8</w:t>
      </w:r>
      <w:r>
        <w:t xml:space="preserve"> kod Hrvatske poštanske banke iznos od </w:t>
      </w:r>
      <w:r w:rsidR="003B38C5">
        <w:rPr>
          <w:color w:val="000000"/>
        </w:rPr>
        <w:t>36</w:t>
      </w:r>
      <w:r w:rsidR="00D86986">
        <w:rPr>
          <w:color w:val="000000"/>
        </w:rPr>
        <w:t>.</w:t>
      </w:r>
      <w:r w:rsidR="00A12888">
        <w:rPr>
          <w:color w:val="000000"/>
        </w:rPr>
        <w:t>0</w:t>
      </w:r>
      <w:r w:rsidR="003B38C5">
        <w:rPr>
          <w:color w:val="000000"/>
        </w:rPr>
        <w:t>1</w:t>
      </w:r>
      <w:r w:rsidR="00D86986">
        <w:rPr>
          <w:color w:val="000000"/>
        </w:rPr>
        <w:t>0</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514F01" w:rsidP="00514F01" w:rsidR="00514F01"/>
    <w:p w:rsidRDefault="008C581C" w:rsidP="00514F01" w:rsidR="008C581C"/>
    <w:p w:rsidRDefault="008C581C" w:rsidP="00514F01" w:rsidR="008C581C"/>
    <w:p w:rsidRDefault="008C581C" w:rsidP="00514F01" w:rsidR="008C581C"/>
    <w:p w:rsidRDefault="00846A27" w:rsidP="00514F01" w:rsidR="00846A27"/>
    <w:p w:rsidRDefault="00846A27" w:rsidP="00514F01" w:rsidR="00846A27" w:rsidRPr="00442BB5"/>
    <w:p w:rsidRDefault="00514F01" w:rsidP="00514F01" w:rsidR="00514F01">
      <w:pPr>
        <w:pStyle w:val="Naslov1"/>
        <w:rPr>
          <w:b w:val="false"/>
          <w:bCs w:val="false"/>
        </w:rPr>
      </w:pPr>
      <w:r w:rsidRPr="00F15533">
        <w:rPr>
          <w:b w:val="false"/>
          <w:bCs w:val="false"/>
        </w:rPr>
        <w:t>Obrazloženje</w:t>
      </w:r>
    </w:p>
    <w:p w:rsidRDefault="008C581C" w:rsidP="00514F01" w:rsidR="008C581C"/>
    <w:p w:rsidRDefault="00846A27" w:rsidP="00514F01" w:rsidR="00846A27"/>
    <w:p w:rsidRDefault="00846A27" w:rsidP="00514F01" w:rsidR="00846A27" w:rsidRPr="00702E78"/>
    <w:p w:rsidRDefault="003B38C5" w:rsidP="003B38C5" w:rsidR="003B38C5">
      <w:pPr>
        <w:ind w:firstLine="720"/>
        <w:jc w:val="both"/>
      </w:pPr>
      <w:r>
        <w:t xml:space="preserve">Dana 17.04.2018. zaprimljen je na ovome sudu </w:t>
      </w:r>
      <w:r w:rsidR="009D576A">
        <w:t>prijedlog</w:t>
      </w:r>
      <w:r>
        <w:t xml:space="preserve"> FINE Regionalni centar Osijek, Podružnica Osijek, klasa: 110-07/18-01/04 Ur. broj 04-06-18-1697 od 16.04.2018. godine, za otvaranje stečajnog postupka nad dužnikom </w:t>
      </w:r>
      <w:r w:rsidRPr="0052760A">
        <w:t>KRALJ PVC j.d.o.o. za proizvodnju i trgovinu, Laslovo, Ulica Pobjede 35, MBS 030158838, OIB: 66042302636</w:t>
      </w:r>
      <w:r>
        <w:t>, temeljem odredbe čl. 110. st. 1. Stečajnog zakona (NN 71/15 i 104/17, dalje: SZ).</w:t>
      </w:r>
    </w:p>
    <w:p w:rsidRDefault="003B38C5" w:rsidP="003B38C5" w:rsidR="003B38C5">
      <w:pPr>
        <w:ind w:firstLine="720"/>
        <w:jc w:val="both"/>
      </w:pPr>
    </w:p>
    <w:p w:rsidRDefault="003B38C5" w:rsidP="003B38C5" w:rsidR="003B38C5">
      <w:pPr>
        <w:ind w:firstLine="720"/>
        <w:jc w:val="both"/>
      </w:pPr>
      <w:r>
        <w:t xml:space="preserve">U prijedlogu je navela da na dan 13.04.2018. dužnik u Očevidniku redoslijeda osnova za plaćanje ima evidentirane neizvršene osnove za plaćanje u neprekinutom razdoblju od 120 dana, u ukupnom iznosu od 90.734,27 kn, u koji iznos je uračunata kamata i naknada FINE za provedbe ovrhe na novčanim sredstvima dužnika. Navodi da dužnik ima jednog zaposlenog radnika. </w:t>
      </w:r>
    </w:p>
    <w:p w:rsidRDefault="003B38C5" w:rsidP="003B38C5" w:rsidR="003B38C5">
      <w:pPr>
        <w:ind w:firstLine="720"/>
        <w:jc w:val="both"/>
      </w:pPr>
    </w:p>
    <w:p w:rsidRDefault="003B38C5" w:rsidP="003B38C5" w:rsidR="003B38C5">
      <w:pPr>
        <w:ind w:firstLine="720"/>
        <w:jc w:val="both"/>
      </w:pPr>
      <w:r>
        <w:t>Dostavlja popis računa i oročenih novčanih sredstava dužnika na dan 13</w:t>
      </w:r>
      <w:r w:rsidRPr="00E65EF2">
        <w:t>.0</w:t>
      </w:r>
      <w:r>
        <w:t>4</w:t>
      </w:r>
      <w:r w:rsidRPr="002F1C40">
        <w:t>.2018</w:t>
      </w:r>
      <w:r>
        <w:t>., te navodi da na temelju čl. 112. st. 5. SZ dužnik na ime predujma za namirenje troškova stečajnog postupka ima zaplijenjena novčana sredstva u iznosu od 4.825,00 kn na dan 11</w:t>
      </w:r>
      <w:r w:rsidRPr="00E65EF2">
        <w:t>.0</w:t>
      </w:r>
      <w:r>
        <w:t>4</w:t>
      </w:r>
      <w:r w:rsidRPr="002F1C40">
        <w:t>.2018</w:t>
      </w:r>
      <w:r>
        <w:t xml:space="preserve">. </w:t>
      </w:r>
    </w:p>
    <w:p w:rsidRDefault="005334E5" w:rsidP="005F045D" w:rsidR="005334E5">
      <w:pPr>
        <w:ind w:right="-335"/>
        <w:jc w:val="both"/>
      </w:pPr>
    </w:p>
    <w:p w:rsidRDefault="00514F01" w:rsidP="00A0434E" w:rsidR="00846A27">
      <w:pPr>
        <w:ind w:right="-335"/>
        <w:jc w:val="both"/>
      </w:pPr>
      <w:r>
        <w:tab/>
        <w:t xml:space="preserve">Na ročištu radi izjašnjenja o prijedlogu za otvaranje stečajnog postupka i ročišta radi rasprave o uvjetima za otvaranje stečajnog postupka nad dužnikom, održanom </w:t>
      </w:r>
      <w:r w:rsidR="003F0F62">
        <w:t>1</w:t>
      </w:r>
      <w:r w:rsidR="003B38C5">
        <w:t>7</w:t>
      </w:r>
      <w:r>
        <w:t>.0</w:t>
      </w:r>
      <w:r w:rsidR="003F0F62">
        <w:t>5</w:t>
      </w:r>
      <w:r>
        <w:t>.2018.  godine, privremen</w:t>
      </w:r>
      <w:r w:rsidR="005334E5">
        <w:t>a</w:t>
      </w:r>
      <w:r>
        <w:t xml:space="preserve"> stečajn</w:t>
      </w:r>
      <w:r w:rsidR="005334E5">
        <w:t>a</w:t>
      </w:r>
      <w:r>
        <w:t xml:space="preserve"> upravitelj</w:t>
      </w:r>
      <w:r w:rsidR="005334E5">
        <w:t>ica</w:t>
      </w:r>
      <w:r>
        <w:t xml:space="preserve"> je izloži</w:t>
      </w:r>
      <w:r w:rsidR="005334E5">
        <w:t>la</w:t>
      </w:r>
      <w:r>
        <w:t xml:space="preserve"> svoje pisano izvješće od</w:t>
      </w:r>
      <w:r w:rsidRPr="00A128F1">
        <w:t xml:space="preserve"> </w:t>
      </w:r>
      <w:r w:rsidR="003B38C5">
        <w:t>9</w:t>
      </w:r>
      <w:r w:rsidRPr="00A128F1">
        <w:t>.</w:t>
      </w:r>
      <w:r>
        <w:t>0</w:t>
      </w:r>
      <w:r w:rsidR="003F0F62">
        <w:t>5</w:t>
      </w:r>
      <w:r w:rsidRPr="00A128F1">
        <w:t>.201</w:t>
      </w:r>
      <w:r>
        <w:t>8</w:t>
      </w:r>
      <w:r w:rsidRPr="00A128F1">
        <w:t xml:space="preserve">. godine koje se nalazi u spisu na listu broj </w:t>
      </w:r>
      <w:r w:rsidR="00CA7A57">
        <w:t>1</w:t>
      </w:r>
      <w:r w:rsidR="003B38C5">
        <w:t>4</w:t>
      </w:r>
      <w:r w:rsidRPr="00F16487">
        <w:t>-</w:t>
      </w:r>
      <w:r w:rsidR="003B38C5">
        <w:t>17</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w:t>
      </w:r>
      <w:r w:rsidR="004202D9">
        <w:t>u značajnije vrijednosti</w:t>
      </w:r>
      <w:r>
        <w:t xml:space="preserve"> </w:t>
      </w:r>
      <w:r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7E437D">
        <w:t>36</w:t>
      </w:r>
      <w:r w:rsidR="00CA7A57" w:rsidRPr="00CA7A57">
        <w:t>.0</w:t>
      </w:r>
      <w:r w:rsidR="007E437D">
        <w:t>1</w:t>
      </w:r>
      <w:r w:rsidR="00CA7A57" w:rsidRPr="00CA7A57">
        <w:t xml:space="preserve">0,00 </w:t>
      </w:r>
      <w:r w:rsidR="00820518">
        <w:t xml:space="preserve">kn i </w:t>
      </w:r>
      <w:r w:rsidR="00162879">
        <w:t xml:space="preserve">to </w:t>
      </w:r>
      <w:r w:rsidR="007E437D">
        <w:rPr>
          <w:color w:val="000000"/>
        </w:rPr>
        <w:t>k</w:t>
      </w:r>
      <w:r w:rsidR="007E437D" w:rsidRPr="00E51B73">
        <w:rPr>
          <w:color w:val="000000"/>
        </w:rPr>
        <w:t>njigovodstvene usluge (18 mjeseci x1.000,00)</w:t>
      </w:r>
      <w:r w:rsidR="007E437D">
        <w:rPr>
          <w:color w:val="000000"/>
        </w:rPr>
        <w:t xml:space="preserve"> u iznosu od 18.000,00 kn, trošak arhiviranja dokumentacije u iznosu od 3.000,00 kn</w:t>
      </w:r>
      <w:r w:rsidR="00DF71A3">
        <w:rPr>
          <w:color w:val="000000"/>
        </w:rPr>
        <w:t>, otvaranje i vođenje žiro-računa (18-50,00) u iznosu od 900,00 kn, trošak izrade pečata u iznosu od 150,00 kn, nagrada stečajnom upravitelju u iznosu od 10.000,00 kn, troškovi stečajnog upravitelja (uredski materijal, korištenje osobnog vozila, drugi nepredvidivi troškovi) u izno</w:t>
      </w:r>
      <w:r w:rsidR="00606C6D">
        <w:rPr>
          <w:color w:val="000000"/>
        </w:rPr>
        <w:t>s</w:t>
      </w:r>
      <w:r w:rsidR="00DF71A3">
        <w:rPr>
          <w:color w:val="000000"/>
        </w:rPr>
        <w:t>u od 1.000,00 kn</w:t>
      </w:r>
      <w:r w:rsidR="00606C6D">
        <w:rPr>
          <w:color w:val="000000"/>
        </w:rPr>
        <w:t xml:space="preserve">, troškovi oglašavanja i prodaje vozila u iznosu od 500,00 kn, naknada FINI za 2 objave GFI-POD u iznosu od 460,00 kn, paušalna sudska pristojba u stečajnom postupku, Tbr. 24. Zakona o sudskim pristojbama u iznosu od 2.000,00 kn, u roku od </w:t>
      </w:r>
      <w:r w:rsidR="00A0434E">
        <w:rPr>
          <w:color w:val="000000"/>
        </w:rPr>
        <w:t>15 dana</w:t>
      </w:r>
      <w:r w:rsidR="00A16D1A" w:rsidRPr="005F045D">
        <w:t>.</w:t>
      </w:r>
    </w:p>
    <w:p w:rsidRDefault="00514F01" w:rsidP="00514F01" w:rsidR="00846A27" w:rsidRPr="00F15533">
      <w:pPr>
        <w:jc w:val="center"/>
      </w:pPr>
      <w:r w:rsidRPr="00F15533">
        <w:t xml:space="preserve">U Osijeku </w:t>
      </w:r>
      <w:r w:rsidR="000B3A4C">
        <w:t>1</w:t>
      </w:r>
      <w:r w:rsidR="00B64C4A">
        <w:t>7</w:t>
      </w:r>
      <w:r w:rsidR="00EC24AC" w:rsidRPr="00EC24AC">
        <w:t xml:space="preserve">. </w:t>
      </w:r>
      <w:r w:rsidR="000B3A4C">
        <w:t>svib</w:t>
      </w:r>
      <w:r w:rsidR="00EC24AC" w:rsidRPr="00EC24AC">
        <w:t xml:space="preserve">nja </w:t>
      </w:r>
      <w:r w:rsidRPr="00333014">
        <w:t>2018</w:t>
      </w:r>
      <w:r w:rsidRPr="00F15533">
        <w:t>.</w:t>
      </w: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514F01">
      <w:pPr>
        <w:jc w:val="both"/>
        <w:rPr>
          <w:b/>
          <w:bCs/>
        </w:rPr>
      </w:pPr>
      <w:r>
        <w:rPr>
          <w:b/>
          <w:bCs/>
        </w:rPr>
        <w:tab/>
      </w:r>
      <w:r>
        <w:rPr>
          <w:b/>
          <w:bCs/>
        </w:rPr>
        <w:tab/>
      </w:r>
      <w:r>
        <w:rPr>
          <w:b/>
          <w:bCs/>
        </w:rPr>
        <w:tab/>
      </w:r>
      <w:r>
        <w:rPr>
          <w:b/>
          <w:bCs/>
        </w:rPr>
        <w:tab/>
      </w:r>
      <w:r>
        <w:rPr>
          <w:b/>
          <w:bCs/>
        </w:rPr>
        <w:tab/>
      </w:r>
    </w:p>
    <w:p w:rsidRDefault="00514F01" w:rsidP="00514F01" w:rsidR="00514F01">
      <w:pPr>
        <w:pStyle w:val="Tijeloteksta"/>
      </w:pPr>
      <w:r>
        <w:t>POUKA O PRAVNOM LIJEKU:</w:t>
      </w:r>
    </w:p>
    <w:p w:rsidRDefault="00514F01" w:rsidP="00514F01" w:rsidR="00514F01">
      <w:pPr>
        <w:pStyle w:val="Tijeloteksta"/>
      </w:pPr>
      <w:r>
        <w:t>Protiv ovog rješenja može nezadovoljna stranka uložiti žalbu Visokom trgovačkom sudu Republike Hrvatske u Zagrebu u roku od 8 dana pismeno u 3 primjerka putem ovog suda.</w:t>
      </w:r>
    </w:p>
    <w:p w:rsidRDefault="00514F01" w:rsidP="00514F01" w:rsidR="00514F01">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514F01" w:rsidP="00514F01" w:rsidR="00514F01" w:rsidRPr="006178F4">
      <w:pPr>
        <w:jc w:val="both"/>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09B9">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B64C4A" w:rsidRPr="00B64C4A">
      <w:t>648/18-12</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1AEE"/>
    <w:rsid w:val="002431F5"/>
    <w:rsid w:val="00250830"/>
    <w:rsid w:val="00253522"/>
    <w:rsid w:val="00257509"/>
    <w:rsid w:val="00257A00"/>
    <w:rsid w:val="002617D8"/>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016A"/>
    <w:rsid w:val="005A73F6"/>
    <w:rsid w:val="005B6A33"/>
    <w:rsid w:val="005B6A8B"/>
    <w:rsid w:val="005C1D46"/>
    <w:rsid w:val="005C21AE"/>
    <w:rsid w:val="005C2B42"/>
    <w:rsid w:val="005C5A85"/>
    <w:rsid w:val="005C5BBD"/>
    <w:rsid w:val="005D60F9"/>
    <w:rsid w:val="005D6EE9"/>
    <w:rsid w:val="005F045D"/>
    <w:rsid w:val="005F2FF7"/>
    <w:rsid w:val="005F7553"/>
    <w:rsid w:val="0060477C"/>
    <w:rsid w:val="00606C6D"/>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20EEF"/>
    <w:rsid w:val="00A22C4E"/>
    <w:rsid w:val="00A23433"/>
    <w:rsid w:val="00A24B27"/>
    <w:rsid w:val="00A251E3"/>
    <w:rsid w:val="00A31987"/>
    <w:rsid w:val="00A31D1E"/>
    <w:rsid w:val="00A3289A"/>
    <w:rsid w:val="00A33AC5"/>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09B9"/>
    <w:rsid w:val="00D711A1"/>
    <w:rsid w:val="00D745A1"/>
    <w:rsid w:val="00D75DA6"/>
    <w:rsid w:val="00D8111E"/>
    <w:rsid w:val="00D83E05"/>
    <w:rsid w:val="00D8515F"/>
    <w:rsid w:val="00D860FD"/>
    <w:rsid w:val="00D86986"/>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40FB"/>
    <w:rsid w:val="00E573C2"/>
    <w:rsid w:val="00E647B1"/>
    <w:rsid w:val="00E66FAE"/>
    <w:rsid w:val="00E7063F"/>
    <w:rsid w:val="00E712C4"/>
    <w:rsid w:val="00E71CA5"/>
    <w:rsid w:val="00E73E4E"/>
    <w:rsid w:val="00E75B08"/>
    <w:rsid w:val="00E8111A"/>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749"/>
    <w:rsid w:val="00FD0FD9"/>
    <w:rsid w:val="00FD38F4"/>
    <w:rsid w:val="00FD4E64"/>
    <w:rsid w:val="00FD6872"/>
    <w:rsid w:val="00FE223B"/>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D709B9"/>
    <w:rPr>
      <w:color w:val="808080"/>
      <w:bdr w:space="0" w:sz="0" w:color="auto" w:val="none"/>
      <w:shd w:fill="auto" w:color="auto" w:val="clear"/>
    </w:rPr>
  </w:style>
  <w:style w:customStyle="true" w:styleId="eSPISCCParagraphDefaultFont" w:type="character">
    <w:name w:val="eSPIS_CC_Paragraph Default Font"/>
    <w:basedOn w:val="Naglaeno"/>
    <w:rsid w:val="00D709B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709B9"/>
    <w:rPr>
      <w:b/>
      <w:bCs/>
      <w:bdr w:space="0" w:sz="0" w:color="auto" w:val="none"/>
      <w:shd w:fill="FFFFCC" w:color="auto" w:val="clear"/>
      <w:lang w:val="hr-HR"/>
    </w:rPr>
  </w:style>
  <w:style w:customStyle="true" w:styleId="PozadinaSvijetloCrvena" w:type="character">
    <w:name w:val="Pozadina_SvijetloCrvena"/>
    <w:basedOn w:val="eSPISCCParagraphDefaultFont"/>
    <w:rsid w:val="00D709B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709B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Tekstrezerviranogmjesta" w:type="character">
    <w:name w:val="Placeholder Text"/>
    <w:basedOn w:val="Zadanifontodlomka"/>
    <w:uiPriority w:val="99"/>
    <w:semiHidden/>
    <w:rsid w:val="00D709B9"/>
    <w:rPr>
      <w:color w:val="808080"/>
      <w:bdr w:color="auto" w:space="0" w:sz="0" w:val="none"/>
      <w:shd w:color="auto" w:fill="auto" w:val="clear"/>
    </w:rPr>
  </w:style>
  <w:style w:customStyle="1" w:styleId="eSPISCCParagraphDefaultFont" w:type="character">
    <w:name w:val="eSPIS_CC_Paragraph Default Font"/>
    <w:basedOn w:val="Naglaeno"/>
    <w:rsid w:val="00D709B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709B9"/>
    <w:rPr>
      <w:b/>
      <w:bCs/>
      <w:bdr w:color="auto" w:space="0" w:sz="0" w:val="none"/>
      <w:shd w:color="auto" w:fill="FFFFCC" w:val="clear"/>
      <w:lang w:val="hr-HR"/>
    </w:rPr>
  </w:style>
  <w:style w:customStyle="1" w:styleId="PozadinaSvijetloCrvena" w:type="character">
    <w:name w:val="Pozadina_SvijetloCrvena"/>
    <w:basedOn w:val="eSPISCCParagraphDefaultFont"/>
    <w:rsid w:val="00D709B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709B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St-648/2018</izvorni_sadrzaj>
    <derivirana_varijabla naziv="DomainObject.Predmet.OznakaBroj_1">St-648/2018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KRALJ PVC j.d.o.o. za proizvodnju i trgovinu</izvorni_sadrzaj>
    <derivirana_varijabla naziv="DomainObject.Predmet.ProtustrankaFormated_1">  KRALJ PVC j.d.o.o. za proizvodnju i trgovinu</derivirana_varijabla>
  </DomainObject.Predmet.ProtustrankaFormated>
  <DomainObject.Predmet.ProtustrankaFormatedOIB>
    <izvorni_sadrzaj>  KRALJ PVC j.d.o.o. za proizvodnju i trgovinu, OIB 66042302636</izvorni_sadrzaj>
    <derivirana_varijabla naziv="DomainObject.Predmet.ProtustrankaFormatedOIB_1">  KRALJ PVC j.d.o.o. za proizvodnju i trgovinu, OIB 66042302636</derivirana_varijabla>
  </DomainObject.Predmet.ProtustrankaFormatedOIB>
  <DomainObject.Predmet.ProtustrankaFormatedWithAdress>
    <izvorni_sadrzaj> KRALJ PVC j.d.o.o. za proizvodnju i trgovinu, Ulica Pobjede 35, 31207 Laslovo</izvorni_sadrzaj>
    <derivirana_varijabla naziv="DomainObject.Predmet.ProtustrankaFormatedWithAdress_1"> KRALJ PVC j.d.o.o. za proizvodnju i trgovinu, Ulica Pobjede 35, 31207 Laslovo</derivirana_varijabla>
  </DomainObject.Predmet.ProtustrankaFormatedWithAdress>
  <DomainObject.Predmet.ProtustrankaFormatedWithAdressOIB>
    <izvorni_sadrzaj> KRALJ PVC j.d.o.o. za proizvodnju i trgovinu, OIB 66042302636, Ulica Pobjede 35, 31207 Laslovo</izvorni_sadrzaj>
    <derivirana_varijabla naziv="DomainObject.Predmet.ProtustrankaFormatedWithAdressOIB_1"> KRALJ PVC j.d.o.o. za proizvodnju i trgovinu, OIB 66042302636, Ulica Pobjede 35, 31207 Laslovo</derivirana_varijabla>
  </DomainObject.Predmet.ProtustrankaFormatedWithAdressOIB>
  <DomainObject.Predmet.ProtustrankaWithAdress>
    <izvorni_sadrzaj>KRALJ PVC j.d.o.o. za proizvodnju i trgovinu Ulica Pobjede 35, 31207 Laslovo</izvorni_sadrzaj>
    <derivirana_varijabla naziv="DomainObject.Predmet.ProtustrankaWithAdress_1">KRALJ PVC j.d.o.o. za proizvodnju i trgovinu Ulica Pobjede 35, 31207 Laslovo</derivirana_varijabla>
  </DomainObject.Predmet.ProtustrankaWithAdress>
  <DomainObject.Predmet.ProtustrankaWithAdressOIB>
    <izvorni_sadrzaj>KRALJ PVC j.d.o.o. za proizvodnju i trgovinu, OIB 66042302636, Ulica Pobjede 35, 31207 Laslovo</izvorni_sadrzaj>
    <derivirana_varijabla naziv="DomainObject.Predmet.ProtustrankaWithAdressOIB_1">KRALJ PVC j.d.o.o. za proizvodnju i trgovinu, OIB 66042302636, Ulica Pobjede 35, 31207 Laslovo</derivirana_varijabla>
  </DomainObject.Predmet.ProtustrankaWithAdressOIB>
  <DomainObject.Predmet.ProtustrankaNazivFormated>
    <izvorni_sadrzaj>KRALJ PVC j.d.o.o. za proizvodnju i trgovinu</izvorni_sadrzaj>
    <derivirana_varijabla naziv="DomainObject.Predmet.ProtustrankaNazivFormated_1">KRALJ PVC j.d.o.o. za proizvodnju i trgovinu</derivirana_varijabla>
  </DomainObject.Predmet.ProtustrankaNazivFormated>
  <DomainObject.Predmet.ProtustrankaNazivFormatedOIB>
    <izvorni_sadrzaj>KRALJ PVC j.d.o.o. za proizvodnju i trgovinu, OIB 66042302636</izvorni_sadrzaj>
    <derivirana_varijabla naziv="DomainObject.Predmet.ProtustrankaNazivFormatedOIB_1">KRALJ PVC j.d.o.o. za proizvodnju i trgovinu, OIB 66042302636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KRALJ PVC j.d.o.o. za proizvodnju i trgovinu</item>
    </izvorni_sadrzaj>
    <derivirana_varijabla naziv="DomainObject.Predmet.ProtuStrankaListFormated_1">
      <item>KRALJ PVC j.d.o.o. za proizvodnju i trgovinu</item>
    </derivirana_varijabla>
  </DomainObject.Predmet.ProtuStrankaListFormated>
  <DomainObject.Predmet.ProtuStrankaListFormatedOIB>
    <izvorni_sadrzaj>
      <item>KRALJ PVC j.d.o.o. za proizvodnju i trgovinu, OIB 66042302636</item>
    </izvorni_sadrzaj>
    <derivirana_varijabla naziv="DomainObject.Predmet.ProtuStrankaListFormatedOIB_1">
      <item>KRALJ PVC j.d.o.o. za proizvodnju i trgovinu, OIB 66042302636</item>
    </derivirana_varijabla>
  </DomainObject.Predmet.ProtuStrankaListFormatedOIB>
  <DomainObject.Predmet.ProtuStrankaListFormatedWithAdress>
    <izvorni_sadrzaj>
      <item>KRALJ PVC j.d.o.o. za proizvodnju i trgovinu, Ulica Pobjede 35, 31207 Laslovo</item>
    </izvorni_sadrzaj>
    <derivirana_varijabla naziv="DomainObject.Predmet.ProtuStrankaListFormatedWithAdress_1">
      <item>KRALJ PVC j.d.o.o. za proizvodnju i trgovinu, Ulica Pobjede 35, 31207 Laslovo</item>
    </derivirana_varijabla>
  </DomainObject.Predmet.ProtuStrankaListFormatedWithAdress>
  <DomainObject.Predmet.ProtuStrankaListFormatedWithAdressOIB>
    <izvorni_sadrzaj>
      <item>KRALJ PVC j.d.o.o. za proizvodnju i trgovinu, OIB 66042302636, Ulica Pobjede 35, 31207 Laslovo</item>
    </izvorni_sadrzaj>
    <derivirana_varijabla naziv="DomainObject.Predmet.ProtuStrankaListFormatedWithAdressOIB_1">
      <item>KRALJ PVC j.d.o.o. za proizvodnju i trgovinu, OIB 66042302636, Ulica Pobjede 35, 31207 Laslovo</item>
    </derivirana_varijabla>
  </DomainObject.Predmet.ProtuStrankaListFormatedWithAdressOIB>
  <DomainObject.Predmet.ProtuStrankaListNazivFormated>
    <izvorni_sadrzaj>
      <item>KRALJ PVC j.d.o.o. za proizvodnju i trgovinu</item>
    </izvorni_sadrzaj>
    <derivirana_varijabla naziv="DomainObject.Predmet.ProtuStrankaListNazivFormated_1">
      <item>KRALJ PVC j.d.o.o. za proizvodnju i trgovinu</item>
    </derivirana_varijabla>
  </DomainObject.Predmet.ProtuStrankaListNazivFormated>
  <DomainObject.Predmet.ProtuStrankaListNazivFormatedOIB>
    <izvorni_sadrzaj>
      <item>KRALJ PVC j.d.o.o. za proizvodnju i trgovinu, OIB 66042302636</item>
    </izvorni_sadrzaj>
    <derivirana_varijabla naziv="DomainObject.Predmet.ProtuStrankaListNazivFormatedOIB_1">
      <item>KRALJ PVC j.d.o.o. za proizvodnju i trgovinu, OIB 66042302636</item>
    </derivirana_varijabla>
  </DomainObject.Predmet.ProtuStrankaListNazivFormatedOIB>
  <DomainObject.Predmet.OstaliListFormated>
    <izvorni_sadrzaj>
      <item>Andrej Kralj</item>
    </izvorni_sadrzaj>
    <derivirana_varijabla naziv="DomainObject.Predmet.OstaliListFormated_1">
      <item>Andrej Kralj</item>
    </derivirana_varijabla>
  </DomainObject.Predmet.OstaliListFormated>
  <DomainObject.Predmet.OstaliListFormatedOIB>
    <izvorni_sadrzaj>
      <item>Andrej Kralj, OIB 49732359932</item>
    </izvorni_sadrzaj>
    <derivirana_varijabla naziv="DomainObject.Predmet.OstaliListFormatedOIB_1">
      <item>Andrej Kralj, OIB 49732359932</item>
    </derivirana_varijabla>
  </DomainObject.Predmet.OstaliListFormatedOIB>
  <DomainObject.Predmet.OstaliListFormatedWithAdress>
    <izvorni_sadrzaj>
      <item>Andrej Kralj, Kolodvorska 24, 31207 Laslovo</item>
    </izvorni_sadrzaj>
    <derivirana_varijabla naziv="DomainObject.Predmet.OstaliListFormatedWithAdress_1">
      <item>Andrej Kralj, Kolodvorska 24, 31207 Laslovo</item>
    </derivirana_varijabla>
  </DomainObject.Predmet.OstaliListFormatedWithAdress>
  <DomainObject.Predmet.OstaliListFormatedWithAdressOIB>
    <izvorni_sadrzaj>
      <item>Andrej Kralj, OIB 49732359932, Kolodvorska 24, 31207 Laslovo</item>
    </izvorni_sadrzaj>
    <derivirana_varijabla naziv="DomainObject.Predmet.OstaliListFormatedWithAdressOIB_1">
      <item>Andrej Kralj, OIB 49732359932, Kolodvorska 24, 31207 Laslovo</item>
    </derivirana_varijabla>
  </DomainObject.Predmet.OstaliListFormatedWithAdressOIB>
  <DomainObject.Predmet.OstaliListNazivFormated>
    <izvorni_sadrzaj>
      <item>Andrej Kralj</item>
    </izvorni_sadrzaj>
    <derivirana_varijabla naziv="DomainObject.Predmet.OstaliListNazivFormated_1">
      <item>Andrej Kralj</item>
    </derivirana_varijabla>
  </DomainObject.Predmet.OstaliListNazivFormated>
  <DomainObject.Predmet.OstaliListNazivFormatedOIB>
    <izvorni_sadrzaj>
      <item>Andrej Kralj, OIB 49732359932</item>
    </izvorni_sadrzaj>
    <derivirana_varijabla naziv="DomainObject.Predmet.OstaliListNazivFormatedOIB_1">
      <item>Andrej Kralj, OIB 49732359932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KRALJ PVC j.d.o.o. za proizvodnju i trgovinu</izvorni_sadrzaj>
    <derivirana_varijabla naziv="DomainObject.Predmet.ProtustrankaIDrugi_1">KRALJ PVC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KRALJ PVC j.d.o.o. za proizvodnju i trgovinu, OIB 66042302636, Ulica Pobjede 35, 31207 Laslovo</izvorni_sadrzaj>
    <derivirana_varijabla naziv="DomainObject.Predmet.ProtustrankaIDrugiAdressOIB_1">KRALJ PVC j.d.o.o. za proizvodnju i trgovinu, OIB 66042302636, Ulica Pobjede 35, 31207 Laslovo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KRALJ PVC j.d.o.o. za proizvodnju i trgovinu</item>
      <item>Andrej Kralj</item>
    </izvorni_sadrzaj>
    <derivirana_varijabla naziv="DomainObject.Predmet.SudioniciListNaziv_1">
      <item>FINA RC OSIJEK</item>
      <item>KRALJ PVC j.d.o.o. za proizvodnju i trgovinu</item>
      <item>Andrej Kralj</item>
    </derivirana_varijabla>
  </DomainObject.Predmet.SudioniciListNaziv>
  <DomainObject.Predmet.SudioniciListAdressOIB>
    <izvorni_sadrzaj>
      <item>FINA RC OSIJEK, OIB 85821130368</item>
      <item>KRALJ PVC j.d.o.o. za proizvodnju i trgovinu, OIB 66042302636, Ulica Pobjede 35,31207 Laslovo</item>
      <item>Andrej Kralj, OIB 49732359932, Kolodvorska 24,31207 Laslovo</item>
    </izvorni_sadrzaj>
    <derivirana_varijabla naziv="DomainObject.Predmet.SudioniciListAdressOIB_1">
      <item>FINA RC OSIJEK, OIB 85821130368</item>
      <item>KRALJ PVC j.d.o.o. za proizvodnju i trgovinu, OIB 66042302636, Ulica Pobjede 35,31207 Laslovo</item>
      <item>Andrej Kralj, OIB 49732359932, Kolodvorska 24,31207 Laslovo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66042302636</item>
      <item>, OIB 49732359932</item>
    </izvorni_sadrzaj>
    <derivirana_varijabla naziv="DomainObject.Predmet.SudioniciListNazivOIB_1">
      <item>, OIB 85821130368</item>
      <item>, OIB 66042302636</item>
      <item>, OIB 49732359932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Sanela Kučar, OIB 97473612486, J. J. Strossmayera 37, 31000 Osijek</item>
    </izvorni_sadrzaj>
    <derivirana_varijabla naziv="DomainObject.Predmet.StecajniUpraviteljiListAddressOIB_1">
      <item>Sanela Kučar, OIB 97473612486, J. J. Strossmayera 37,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76D37-8BC5-497F-BAE7-6A2BFE12A5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721</properties:Words>
  <properties:Characters>3874</properties:Characters>
  <properties:Lines>93</properties:Lines>
  <properties:Paragraphs>23</properties:Paragraphs>
  <properties:TotalTime>370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2018-05-17T10:09:00Z</cp:lastPrinted>
  <dcterms:modified xmlns:xsi="http://www.w3.org/2001/XMLSchema-instance" xsi:type="dcterms:W3CDTF">2018-05-17T11:24:00Z</dcterms:modified>
  <cp:revision>69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36.010,00 kn.docx)</vt:lpwstr>
  </prop:property>
  <prop:property name="CC_coloring" pid="4" fmtid="{D5CDD505-2E9C-101B-9397-08002B2CF9AE}">
    <vt:bool>false</vt:bool>
  </prop:property>
  <prop:property name="BrojStranica" pid="5" fmtid="{D5CDD505-2E9C-101B-9397-08002B2CF9AE}">
    <vt:i4>2</vt:i4>
  </prop:property>
</prop:Properties>
</file>