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5f58" w14:paraId="e1e5f58" w:rsidRDefault="00AC19DB" w:rsidP="00AC19DB" w:rsidR="00AC19DB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19DB" w:rsidR="00AC19DB">
        <w:tc>
          <w:tcPr>
            <w:tcW w:type="dxa" w:w="2985"/>
            <w:hideMark/>
          </w:tcPr>
          <w:p w:rsidRDefault="00AC19DB" w:rsidR="00AC19D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19DB" w:rsidR="00AC19D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AC19DB" w:rsidR="00AC19D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AC19DB" w:rsidR="00AC19DB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AC19DB" w:rsidP="00AC19DB" w:rsidR="00AC19DB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19DB" w:rsidR="00AC19DB">
        <w:trPr>
          <w:jc w:val="right"/>
        </w:trPr>
        <w:tc>
          <w:tcPr>
            <w:tcW w:type="dxa" w:w="4320"/>
            <w:hideMark/>
          </w:tcPr>
          <w:p w:rsidRDefault="00AC19DB" w:rsidP="00AC19DB" w:rsidR="00AC19DB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275/18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AC19DB" w:rsidP="00AC19DB" w:rsidR="00AC19DB">
      <w:pPr>
        <w:jc w:val="center"/>
        <w:rPr>
          <w:lang w:val="hr-HR"/>
        </w:rPr>
      </w:pPr>
    </w:p>
    <w:p w:rsidRDefault="00AC19DB" w:rsidP="00AC19DB" w:rsidR="00AC19DB">
      <w:pPr>
        <w:jc w:val="center"/>
        <w:rPr>
          <w:lang w:val="hr-HR"/>
        </w:rPr>
      </w:pPr>
    </w:p>
    <w:p w:rsidRDefault="00AC19DB" w:rsidP="00AC19DB" w:rsidR="00AC19DB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TERAFRAK d.o.o., </w:t>
      </w:r>
      <w:proofErr w:type="spellStart"/>
      <w:r>
        <w:rPr>
          <w:lang w:val="hr-HR"/>
        </w:rPr>
        <w:t>Hlebine</w:t>
      </w:r>
      <w:proofErr w:type="spellEnd"/>
      <w:r>
        <w:rPr>
          <w:lang w:val="hr-HR"/>
        </w:rPr>
        <w:t xml:space="preserve">, Krste </w:t>
      </w:r>
      <w:proofErr w:type="spellStart"/>
      <w:r>
        <w:rPr>
          <w:lang w:val="hr-HR"/>
        </w:rPr>
        <w:t>Hegedušića</w:t>
      </w:r>
      <w:proofErr w:type="spellEnd"/>
      <w:r>
        <w:rPr>
          <w:lang w:val="hr-HR"/>
        </w:rPr>
        <w:t xml:space="preserve"> 26, dana </w:t>
      </w:r>
      <w:r>
        <w:rPr>
          <w:lang w:val="hr-HR"/>
        </w:rPr>
        <w:t>21. kolovoza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AC19DB" w:rsidP="00AC19DB" w:rsidR="00AC19DB">
      <w:pPr>
        <w:jc w:val="both"/>
        <w:rPr>
          <w:lang w:val="hr-HR"/>
        </w:rPr>
      </w:pPr>
    </w:p>
    <w:p w:rsidRDefault="00AC19DB" w:rsidP="00AC19DB" w:rsidR="00AC19DB">
      <w:pPr>
        <w:jc w:val="center"/>
        <w:rPr>
          <w:sz w:val="28"/>
          <w:szCs w:val="28"/>
          <w:lang w:val="hr-HR"/>
        </w:rPr>
      </w:pPr>
    </w:p>
    <w:p w:rsidRDefault="00AC19DB" w:rsidP="00AC19DB" w:rsidR="00AC19D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C19DB" w:rsidP="00AC19DB" w:rsidR="00AC19DB">
      <w:pPr>
        <w:jc w:val="both"/>
        <w:rPr>
          <w:lang w:val="hr-HR"/>
        </w:rPr>
      </w:pPr>
    </w:p>
    <w:p w:rsidRDefault="00AC19DB" w:rsidP="00AC19DB" w:rsidR="00AC19DB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>
        <w:rPr>
          <w:lang w:val="hr-HR"/>
        </w:rPr>
        <w:t>KG INFO j.d.o.o., OIB: 33060830379 sa sjedištem u Gornja Poljana 118, Gornja Poljana</w:t>
      </w:r>
      <w:r>
        <w:rPr>
          <w:lang w:val="hr-HR"/>
        </w:rPr>
        <w:t xml:space="preserve">, iznosi </w:t>
      </w:r>
      <w:r>
        <w:rPr>
          <w:lang w:val="hr-HR"/>
        </w:rPr>
        <w:t>17.943,80</w:t>
      </w:r>
      <w:r>
        <w:rPr>
          <w:lang w:val="hr-HR"/>
        </w:rPr>
        <w:t xml:space="preserve"> kuna. </w:t>
      </w:r>
    </w:p>
    <w:p w:rsidRDefault="00AC19DB" w:rsidP="00AC19DB" w:rsidR="00AC19DB">
      <w:pPr>
        <w:jc w:val="both"/>
        <w:rPr>
          <w:lang w:val="hr-HR"/>
        </w:rPr>
      </w:pPr>
    </w:p>
    <w:p w:rsidRDefault="00AC19DB" w:rsidP="00AC19DB" w:rsidR="00AC19DB">
      <w:pPr>
        <w:jc w:val="both"/>
        <w:rPr>
          <w:lang w:val="hr-HR"/>
        </w:rPr>
      </w:pPr>
      <w:r>
        <w:rPr>
          <w:lang w:val="hr-HR"/>
        </w:rPr>
        <w:tab/>
        <w:t>II/ Poziva se direktor dužnika</w:t>
      </w:r>
      <w:r>
        <w:rPr>
          <w:lang w:val="hr-HR"/>
        </w:rPr>
        <w:t xml:space="preserve"> Karlo </w:t>
      </w:r>
      <w:proofErr w:type="spellStart"/>
      <w:r>
        <w:rPr>
          <w:lang w:val="hr-HR"/>
        </w:rPr>
        <w:t>Gerić</w:t>
      </w:r>
      <w:proofErr w:type="spellEnd"/>
      <w:r>
        <w:rPr>
          <w:lang w:val="hr-HR"/>
        </w:rPr>
        <w:t>, OIB: 67699555952, Gornja Poljana, Gornja Poljana 51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AC19DB" w:rsidP="00AC19DB" w:rsidR="00AC19DB">
      <w:pPr>
        <w:jc w:val="both"/>
        <w:rPr>
          <w:lang w:val="hr-HR"/>
        </w:rPr>
      </w:pPr>
    </w:p>
    <w:p w:rsidRDefault="00AC19DB" w:rsidP="00AC19DB" w:rsidR="00AC19DB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AC19DB" w:rsidP="00AC19DB" w:rsidR="00AC19DB">
      <w:pPr>
        <w:jc w:val="both"/>
        <w:rPr>
          <w:lang w:val="hr-HR"/>
        </w:rPr>
      </w:pPr>
    </w:p>
    <w:p w:rsidRDefault="00AC19DB" w:rsidP="00AC19DB" w:rsidR="00AC19DB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C19DB" w:rsidP="00AC19DB" w:rsidR="00AC19DB">
      <w:pPr>
        <w:ind w:firstLine="720"/>
        <w:jc w:val="both"/>
        <w:rPr>
          <w:lang w:val="hr-HR"/>
        </w:rPr>
      </w:pPr>
    </w:p>
    <w:p w:rsidRDefault="00AC19DB" w:rsidP="00AC19DB" w:rsidR="00AC19DB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AC19DB" w:rsidP="00AC19DB" w:rsidR="00AC19DB">
      <w:pPr>
        <w:jc w:val="both"/>
        <w:rPr>
          <w:lang w:val="hr-HR"/>
        </w:rPr>
      </w:pPr>
    </w:p>
    <w:p w:rsidRDefault="00A32B60" w:rsidP="00AC19DB" w:rsidR="00A32B60">
      <w:pPr>
        <w:jc w:val="both"/>
        <w:rPr>
          <w:lang w:val="hr-HR"/>
        </w:rPr>
      </w:pPr>
    </w:p>
    <w:p w:rsidRDefault="00AC19DB" w:rsidP="00AC19DB" w:rsidR="00AC19DB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AC19DB" w:rsidP="00AC19DB" w:rsidR="00AC19DB">
      <w:pPr>
        <w:outlineLvl w:val="0"/>
        <w:rPr>
          <w:lang w:val="hr-HR"/>
        </w:rPr>
      </w:pPr>
    </w:p>
    <w:p w:rsidRDefault="00AC19DB" w:rsidP="00AC19DB" w:rsidR="00AC19DB">
      <w:pPr>
        <w:jc w:val="both"/>
        <w:outlineLvl w:val="0"/>
        <w:rPr>
          <w:lang w:val="hr-HR"/>
        </w:rPr>
      </w:pPr>
    </w:p>
    <w:p w:rsidRDefault="00AC19DB" w:rsidP="00AC19DB" w:rsidR="00AC19DB">
      <w:pPr>
        <w:jc w:val="center"/>
        <w:outlineLvl w:val="0"/>
        <w:rPr>
          <w:lang w:val="hr-HR"/>
        </w:rPr>
      </w:pPr>
    </w:p>
    <w:p w:rsidRDefault="00AC19DB" w:rsidP="00AC19DB" w:rsidR="00AC19D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21. kolovoza 2018.</w:t>
      </w:r>
      <w:r>
        <w:rPr>
          <w:lang w:val="hr-HR"/>
        </w:rPr>
        <w:t xml:space="preserve"> </w:t>
      </w:r>
    </w:p>
    <w:p w:rsidRDefault="00AC19DB" w:rsidP="00AC19DB" w:rsidR="00AC19DB">
      <w:pPr>
        <w:jc w:val="center"/>
        <w:outlineLvl w:val="0"/>
        <w:rPr>
          <w:lang w:val="hr-HR"/>
        </w:rPr>
      </w:pPr>
    </w:p>
    <w:p w:rsidRDefault="00AC19DB" w:rsidP="00AC19DB" w:rsidR="00AC19DB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AC19DB" w:rsidP="00AC19DB" w:rsidR="00AC19DB">
      <w:pPr>
        <w:ind w:left="5040"/>
        <w:jc w:val="center"/>
        <w:outlineLvl w:val="0"/>
        <w:rPr>
          <w:lang w:val="hr-HR"/>
        </w:rPr>
      </w:pPr>
    </w:p>
    <w:p w:rsidRDefault="00AC19DB" w:rsidP="00AC19DB" w:rsidR="00AC19DB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AC19DB" w:rsidP="00AC19DB" w:rsidR="00AC19DB">
      <w:pPr>
        <w:ind w:left="5040"/>
        <w:jc w:val="center"/>
        <w:outlineLvl w:val="0"/>
        <w:rPr>
          <w:color w:val="000000"/>
          <w:lang w:val="hr-HR"/>
        </w:rPr>
      </w:pPr>
    </w:p>
    <w:p w:rsidRDefault="00AC19DB" w:rsidP="00AC19DB" w:rsidR="00AC19DB">
      <w:pPr>
        <w:jc w:val="center"/>
        <w:outlineLvl w:val="0"/>
        <w:rPr>
          <w:lang w:val="hr-HR"/>
        </w:rPr>
      </w:pPr>
    </w:p>
    <w:p w:rsidRDefault="00AC19DB" w:rsidP="00AC19DB" w:rsidR="00AC19D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C19DB" w:rsidP="00AC19DB" w:rsidR="00AC19D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C19DB" w:rsidP="00AC19DB" w:rsidR="00AC19DB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AC19DB" w:rsidR="00AE649C" w:rsidRPr="00AC19DB"/>
    <w:sectPr w:rsidSect="0032366B" w:rsidR="00AE649C" w:rsidRPr="00AC19D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B60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9D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500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BDB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C19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C19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64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St-275/2018-3</izvorni_sadrzaj>
    <derivirana_varijabla naziv="DomainObject.Oznaka_1">St-275/2018-3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računala KG INFO jednostavno društvo s ograničenom odgovornošću za informatičke usluge i trgovinu zastupanog po punomoćniku Karlo Gerić</izvorni_sadrzaj>
    <derivirana_varijabla naziv="DomainObject.Predmet.ProtustrankaFormated_1">  Servis računala KG INFO jednostavno društvo s ograničenom odgovornošću za informatičke usluge i trgovinu zastupanog po punomoćniku Karlo Gerić</derivirana_varijabla>
  </DomainObject.Predmet.ProtustrankaFormated>
  <DomainObject.Predmet.ProtustrankaFormatedOIB>
    <izvorni_sadrzaj>  Servis računala KG INFO jednostavno društvo s ograničenom odgovornošću za informatičke usluge i trgovinu, OIB 33060830379 zastupanog po punomoćniku Karlo Gerić</izvorni_sadrzaj>
    <derivirana_varijabla naziv="DomainObject.Predmet.ProtustrankaFormatedOIB_1">  Servis računala KG INFO jednostavno društvo s ograničenom odgovornošću za informatičke usluge i trgovinu, OIB 33060830379 zastupanog po punomoćniku Karlo Gerić</derivirana_varijabla>
  </DomainObject.Predmet.ProtustrankaFormatedOIB>
  <DomainObject.Predmet.ProtustrankaFormatedWithAdress>
    <izvorni_sadrzaj> Servis računala KG INFO jednostavno društvo s ograničenom odgovornošću za informatičke usluge i trgovinu, Gornja Poljana 118, 42223 Gornja Poljana zastupanog po punomoćniku Karlo Gerić</izvorni_sadrzaj>
    <derivirana_varijabla naziv="DomainObject.Predmet.ProtustrankaFormatedWithAdress_1"> Servis računala KG INFO jednostavno društvo s ograničenom odgovornošću za informatičke usluge i trgovinu, Gornja Poljana 118, 42223 Gornja Poljana zastupanog po punomoćniku Karlo Gerić</derivirana_varijabla>
  </DomainObject.Predmet.ProtustrankaFormatedWithAdress>
  <DomainObject.Predmet.ProtustrankaFormatedWithAdressOIB>
    <izvorni_sadrzaj> Servis računala KG INFO jednostavno društvo s ograničenom odgovornošću za informatičke usluge i trgovinu, OIB 33060830379, Gornja Poljana 118, 42223 Gornja Poljana zastupanog po punomoćniku Karlo Gerić</izvorni_sadrzaj>
    <derivirana_varijabla naziv="DomainObject.Predmet.ProtustrankaFormatedWithAdressOIB_1"> Servis računala KG INFO jednostavno društvo s ograničenom odgovornošću za informatičke usluge i trgovinu, OIB 33060830379, Gornja Poljana 118, 42223 Gornja Poljana zastupanog po punomoćniku Karlo Gerić</derivirana_varijabla>
  </DomainObject.Predmet.ProtustrankaFormatedWithAdressOIB>
  <DomainObject.Predmet.ProtustrankaWithAdress>
    <izvorni_sadrzaj>Servis računala KG INFO jednostavno društvo s ograničenom odgovornošću za informatičke usluge i trgovinu Gornja Poljana 118, 42223 Gornja Poljana</izvorni_sadrzaj>
    <derivirana_varijabla naziv="DomainObject.Predmet.ProtustrankaWithAdress_1">Servis računala KG INFO jednostavno društvo s ograničenom odgovornošću za informatičke usluge i trgovinu Gornja Poljana 118, 42223 Gornja Poljana</derivirana_varijabla>
  </DomainObject.Predmet.ProtustrankaWithAdress>
  <DomainObject.Predmet.ProtustrankaWithAdressOIB>
    <izvorni_sadrzaj>Servis računala KG INFO jednostavno društvo s ograničenom odgovornošću za informatičke usluge i trgovinu, OIB 33060830379, Gornja Poljana 118, 42223 Gornja Poljana</izvorni_sadrzaj>
    <derivirana_varijabla naziv="DomainObject.Predmet.ProtustrankaWithAdressOIB_1">Servis računala KG INFO jednostavno društvo s ograničenom odgovornošću za informatičke usluge i trgovinu, OIB 33060830379, Gornja Poljana 118, 42223 Gornja Poljana</derivirana_varijabla>
  </DomainObject.Predmet.ProtustrankaWithAdressOIB>
  <DomainObject.Predmet.ProtustrankaNazivFormated>
    <izvorni_sadrzaj>Servis računala KG INFO jednostavno društvo s ograničenom odgovornošću za informatičke usluge i trgovinu</izvorni_sadrzaj>
    <derivirana_varijabla naziv="DomainObject.Predmet.ProtustrankaNazivFormated_1">Servis računala KG INFO jednostavno društvo s ograničenom odgovornošću za informatičke usluge i trgovinu</derivirana_varijabla>
  </DomainObject.Predmet.ProtustrankaNazivFormated>
  <DomainObject.Predmet.ProtustrankaNazivFormatedOIB>
    <izvorni_sadrzaj>Servis računala KG INFO jednostavno društvo s ograničenom odgovornošću za informatičke usluge i trgovinu, OIB 33060830379</izvorni_sadrzaj>
    <derivirana_varijabla naziv="DomainObject.Predmet.ProtustrankaNazivFormatedOIB_1">Servis računala KG INFO jednostavno društvo s ograničenom odgovornošću za informatičke usluge i trgovinu, OIB 33060830379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17943.80</izvorni_sadrzaj>
    <derivirana_varijabla naziv="DomainObject.Predmet.TrenutnaVrijednost_1">17943.80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računala KG INFO jednostavno društvo s ograničenom odgovornošću za informatičke usluge i trgovinu zastupanog po punomoćniku Karlo Gerić</item>
    </izvorni_sadrzaj>
    <derivirana_varijabla naziv="DomainObject.Predmet.ProtuStrankaListFormated_1">
      <item>Servis računala KG INFO jednostavno društvo s ograničenom odgovornošću za informatičke usluge i trgovinu zastupanog po punomoćniku Karlo Gerić</item>
    </derivirana_varijabla>
  </DomainObject.Predmet.ProtuStrankaListFormated>
  <DomainObject.Predmet.ProtuStrankaListFormatedOIB>
    <izvorni_sadrzaj>
      <item>Servis računala KG INFO jednostavno društvo s ograničenom odgovornošću za informatičke usluge i trgovinu, OIB 33060830379 zastupanog po punomoćniku Karlo Gerić</item>
    </izvorni_sadrzaj>
    <derivirana_varijabla naziv="DomainObject.Predmet.ProtuStrankaListFormatedOIB_1">
      <item>Servis računala KG INFO jednostavno društvo s ograničenom odgovornošću za informatičke usluge i trgovinu, OIB 33060830379 zastupanog po punomoćniku Karlo Gerić</item>
    </derivirana_varijabla>
  </DomainObject.Predmet.ProtuStrankaListFormatedOIB>
  <DomainObject.Predmet.ProtuStrankaListFormatedWithAdress>
    <izvorni_sadrzaj>
      <item>Servis računala KG INFO jednostavno društvo s ograničenom odgovornošću za informatičke usluge i trgovinu, Gornja Poljana 118, 42223 Gornja Poljana zastupanog po punomoćniku Karlo Gerić</item>
    </izvorni_sadrzaj>
    <derivirana_varijabla naziv="DomainObject.Predmet.ProtuStrankaListFormatedWithAdress_1">
      <item>Servis računala KG INFO jednostavno društvo s ograničenom odgovornošću za informatičke usluge i trgovinu, Gornja Poljana 118, 42223 Gornja Poljana zastupanog po punomoćniku Karlo Gerić</item>
    </derivirana_varijabla>
  </DomainObject.Predmet.ProtuStrankaListFormatedWithAdress>
  <DomainObject.Predmet.ProtuStrankaListFormatedWithAdressOIB>
    <izvorni_sadrzaj>
      <item>Servis računala KG INFO jednostavno društvo s ograničenom odgovornošću za informatičke usluge i trgovinu, OIB 33060830379, Gornja Poljana 118, 42223 Gornja Poljana zastupanog po punomoćniku Karlo Gerić</item>
    </izvorni_sadrzaj>
    <derivirana_varijabla naziv="DomainObject.Predmet.ProtuStrankaListFormatedWithAdressOIB_1">
      <item>Servis računala KG INFO jednostavno društvo s ograničenom odgovornošću za informatičke usluge i trgovinu, OIB 33060830379, Gornja Poljana 118, 42223 Gornja Poljana zastupanog po punomoćniku Karlo Gerić</item>
    </derivirana_varijabla>
  </DomainObject.Predmet.ProtuStrankaListFormatedWithAdressOIB>
  <DomainObject.Predmet.ProtuStrankaListNazivFormated>
    <izvorni_sadrzaj>
      <item>Servis računala KG INFO jednostavno društvo s ograničenom odgovornošću za informatičke usluge i trgovinu</item>
    </izvorni_sadrzaj>
    <derivirana_varijabla naziv="DomainObject.Predmet.ProtuStrankaListNazivFormated_1">
      <item>Servis računala KG INFO jednostavno društvo s ograničenom odgovornošću za informatičke usluge i trgovinu</item>
    </derivirana_varijabla>
  </DomainObject.Predmet.ProtuStrankaListNazivFormated>
  <DomainObject.Predmet.ProtuStrankaListNazivFormatedOIB>
    <izvorni_sadrzaj>
      <item>Servis računala KG INFO jednostavno društvo s ograničenom odgovornošću za informatičke usluge i trgovinu, OIB 33060830379</item>
    </izvorni_sadrzaj>
    <derivirana_varijabla naziv="DomainObject.Predmet.ProtuStrankaListNazivFormatedOIB_1">
      <item>Servis računala KG INFO jednostavno društvo s ograničenom odgovornošću za informatičke usluge i trgovinu, OIB 33060830379</item>
    </derivirana_varijabla>
  </DomainObject.Predmet.ProtuStrankaListNazivFormatedOIB>
  <DomainObject.Predmet.OstaliListFormated>
    <izvorni_sadrzaj>
      <item>Karlo Gerić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_1">
      <item>Karlo Gerić punomoćnik sudionika u postupku Servis računala KG INFO jednostavno društvo s ograničenom odgovornošću za informatičke usluge i trgovinu</item>
      <item>Sudski registar</item>
    </derivirana_varijabla>
  </DomainObject.Predmet.OstaliListFormated>
  <DomainObject.Predmet.OstaliListFormatedOIB>
    <izvorni_sadrzaj>
      <item>Karlo Gerić, OIB 67699555952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OIB_1">
      <item>Karlo Gerić, OIB 67699555952 punomoćnik sudionika u postupku Servis računala KG INFO jednostavno društvo s ograničenom odgovornošću za informatičke usluge i trgovinu</item>
      <item>Sudski registar</item>
    </derivirana_varijabla>
  </DomainObject.Predmet.OstaliListFormatedOIB>
  <DomainObject.Predmet.OstaliListFormatedWithAdress>
    <izvorni_sadrzaj>
      <item>Karlo Gerić, Gornja Poljana 51, 42223 Gornja Poljana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WithAdress_1">
      <item>Karlo Gerić, Gornja Poljana 51, 42223 Gornja Poljana punomoćnik sudionika u postupku Servis računala KG INFO jednostavno društvo s ograničenom odgovornošću za informatičke usluge i trgovinu</item>
      <item>Sudski registar</item>
    </derivirana_varijabla>
  </DomainObject.Predmet.OstaliListFormatedWithAdress>
  <DomainObject.Predmet.OstaliListFormatedWithAdressOIB>
    <izvorni_sadrzaj>
      <item>Karlo Gerić, OIB 67699555952, Gornja Poljana 51, 42223 Gornja Poljana punomoćnik sudionika u postupku Servis računala KG INFO jednostavno društvo s ograničenom odgovornošću za informatičke usluge i trgovinu</item>
      <item>Sudski registar</item>
    </izvorni_sadrzaj>
    <derivirana_varijabla naziv="DomainObject.Predmet.OstaliListFormatedWithAdressOIB_1">
      <item>Karlo Gerić, OIB 67699555952, Gornja Poljana 51, 42223 Gornja Poljana punomoćnik sudionika u postupku Servis računala KG INFO jednostavno društvo s ograničenom odgovornošću za informatičke usluge i trgovinu</item>
      <item>Sudski registar</item>
    </derivirana_varijabla>
  </DomainObject.Predmet.OstaliListFormatedWithAdressOIB>
  <DomainObject.Predmet.OstaliListNazivFormated>
    <izvorni_sadrzaj>
      <item>Karlo Gerić</item>
      <item>Sudski registar</item>
    </izvorni_sadrzaj>
    <derivirana_varijabla naziv="DomainObject.Predmet.OstaliListNazivFormated_1">
      <item>Karlo Gerić</item>
      <item>Sudski registar</item>
    </derivirana_varijabla>
  </DomainObject.Predmet.OstaliListNazivFormated>
  <DomainObject.Predmet.OstaliListNazivFormatedOIB>
    <izvorni_sadrzaj>
      <item>Karlo Gerić, OIB 67699555952</item>
      <item>Sudski registar</item>
    </izvorni_sadrzaj>
    <derivirana_varijabla naziv="DomainObject.Predmet.OstaliListNazivFormatedOIB_1">
      <item>Karlo Gerić, OIB 67699555952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St-275/2018-3</izvorni_sadrzaj>
    <derivirana_varijabla naziv="DomainObject.PoslovniBrojDokumenta_1">St-275/2018-3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računala KG INFO jednostavno društvo s ograničenom odgovornošću za informatičke usluge i trgovinu</izvorni_sadrzaj>
    <derivirana_varijabla naziv="DomainObject.Predmet.ProtustrankaIDrugi_1">Servis računala KG INFO jednostavno društvo s ograničenom odgovornošću za informatičke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računala KG INFO jednostavno društvo s ograničenom odgovornošću za informatičke usluge i trgovinu, OIB 33060830379, Gornja Poljana 118, 42223 Gornja Poljana</izvorni_sadrzaj>
    <derivirana_varijabla naziv="DomainObject.Predmet.ProtustrankaIDrugiAdressOIB_1">Servis računala KG INFO jednostavno društvo s ograničenom odgovornošću za informatičke usluge i trgovinu, OIB 33060830379, Gornja Poljana 118, 42223 Gornja Poljana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Servis računala KG INFO jednostavno društvo s ograničenom odgovornošću za informatičke usluge i trgovinu</item>
      <item>Karlo Gerić</item>
      <item>Sudski registar</item>
    </izvorni_sadrzaj>
    <derivirana_varijabla naziv="DomainObject.Predmet.SudioniciListNaziv_1">
      <item>Financijska agencija</item>
      <item>Servis računala KG INFO jednostavno društvo s ograničenom odgovornošću za informatičke usluge i trgovinu</item>
      <item>Karlo Gerić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Servis računala KG INFO jednostavno društvo s ograničenom odgovornošću za informatičke usluge i trgovinu, OIB 33060830379, Gornja Poljana 118,42223 Gornja Poljana</item>
      <item>Karlo Gerić, OIB 67699555952, Gornja Poljana 51,42223 Gornja Poljana</item>
      <item>Sudski registar</item>
    </izvorni_sadrzaj>
    <derivirana_varijabla naziv="DomainObject.Predmet.SudioniciListAdressOIB_1">
      <item>Financijska agencija, OIB 85821130368, Ulica grada Vukovara 70,10000 Zagreb</item>
      <item>Servis računala KG INFO jednostavno društvo s ograničenom odgovornošću za informatičke usluge i trgovinu, OIB 33060830379, Gornja Poljana 118,42223 Gornja Poljana</item>
      <item>Karlo Gerić, OIB 67699555952, Gornja Poljana 51,42223 Gornja Poljana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E1AE46-0C3A-444C-B8EF-1E1A92D1C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2057</properties:Characters>
  <properties:Lines>60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2018-08-21T08:21:00Z</cp:lastPrinted>
  <dcterms:modified xmlns:xsi="http://www.w3.org/2001/XMLSchema-instance" xsi:type="dcterms:W3CDTF">2018-08-21T08:21:00Z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St-275/2018-3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