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f4fb" w14:paraId="b85f4f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A91F1F">
        <w:t>46</w:t>
      </w:r>
      <w:r w:rsidR="003603FB">
        <w:t>44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603FB">
        <w:t xml:space="preserve">'POZITIV' d.o.o. ZA TRGOVINU I USLUGE, Zagreb, </w:t>
      </w:r>
      <w:proofErr w:type="spellStart"/>
      <w:r w:rsidR="003603FB">
        <w:t>Majevička</w:t>
      </w:r>
      <w:proofErr w:type="spellEnd"/>
      <w:r w:rsidR="003603FB">
        <w:t xml:space="preserve"> 19, OIB: 18161904596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3603FB">
        <w:t>18.793,93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519" w:rsidR="004D2519">
      <w:r>
        <w:separator/>
      </w:r>
    </w:p>
  </w:endnote>
  <w:endnote w:id="0" w:type="continuationSeparator">
    <w:p w:rsidRDefault="004D2519" w:rsidR="004D2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519" w:rsidR="004D2519">
      <w:r>
        <w:separator/>
      </w:r>
    </w:p>
  </w:footnote>
  <w:footnote w:id="0" w:type="continuationSeparator">
    <w:p w:rsidRDefault="004D2519" w:rsidR="004D25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2680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53D72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603FB"/>
    <w:rsid w:val="0038246E"/>
    <w:rsid w:val="00394BA9"/>
    <w:rsid w:val="003D35F9"/>
    <w:rsid w:val="003E3A15"/>
    <w:rsid w:val="00413F4C"/>
    <w:rsid w:val="00414289"/>
    <w:rsid w:val="004307B3"/>
    <w:rsid w:val="00436110"/>
    <w:rsid w:val="00454944"/>
    <w:rsid w:val="004A6CFE"/>
    <w:rsid w:val="004B337A"/>
    <w:rsid w:val="004D2519"/>
    <w:rsid w:val="004F3962"/>
    <w:rsid w:val="00530D6A"/>
    <w:rsid w:val="00533106"/>
    <w:rsid w:val="0053446F"/>
    <w:rsid w:val="0055091C"/>
    <w:rsid w:val="00556BE4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052DC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3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3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4644</izvorni_sadrzaj>
    <derivirana_varijabla naziv="DomainObject.Predmet.Broj_1">4644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St-4644/2015</izvorni_sadrzaj>
    <derivirana_varijabla naziv="DomainObject.Predmet.OznakaBroj_1">St-4644/2015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 D.O.O. ZA TRGOVINU I USLUGE</izvorni_sadrzaj>
    <derivirana_varijabla naziv="DomainObject.Predmet.ProtustrankaFormated_1">  POZITIV D.O.O. ZA TRGOVINU I USLUGE</derivirana_varijabla>
  </DomainObject.Predmet.ProtustrankaFormated>
  <DomainObject.Predmet.ProtustrankaFormatedOIB>
    <izvorni_sadrzaj>  POZITIV D.O.O. ZA TRGOVINU I USLUGE, OIB 18161904596</izvorni_sadrzaj>
    <derivirana_varijabla naziv="DomainObject.Predmet.ProtustrankaFormatedOIB_1">  POZITIV D.O.O. ZA TRGOVINU I USLUGE, OIB 18161904596</derivirana_varijabla>
  </DomainObject.Predmet.ProtustrankaFormatedOIB>
  <DomainObject.Predmet.ProtustrankaFormatedWithAdress>
    <izvorni_sadrzaj> POZITIV D.O.O. ZA TRGOVINU I USLUGE, Majevička 19, 10000 Zagreb</izvorni_sadrzaj>
    <derivirana_varijabla naziv="DomainObject.Predmet.ProtustrankaFormatedWithAdress_1"> POZITIV D.O.O. ZA TRGOVINU I USLUGE, Majevička 19, 10000 Zagreb</derivirana_varijabla>
  </DomainObject.Predmet.ProtustrankaFormatedWithAdress>
  <DomainObject.Predmet.ProtustrankaFormatedWithAdressOIB>
    <izvorni_sadrzaj> POZITIV D.O.O. ZA TRGOVINU I USLUGE, OIB 18161904596, Majevička 19, 10000 Zagreb</izvorni_sadrzaj>
    <derivirana_varijabla naziv="DomainObject.Predmet.ProtustrankaFormatedWithAdressOIB_1"> POZITIV D.O.O. ZA TRGOVINU I USLUGE, OIB 18161904596, Majevička 19, 10000 Zagreb</derivirana_varijabla>
  </DomainObject.Predmet.ProtustrankaFormatedWithAdressOIB>
  <DomainObject.Predmet.ProtustrankaWithAdress>
    <izvorni_sadrzaj>POZITIV D.O.O. ZA TRGOVINU I USLUGE Majevička 19, 10000 Zagreb</izvorni_sadrzaj>
    <derivirana_varijabla naziv="DomainObject.Predmet.ProtustrankaWithAdress_1">POZITIV D.O.O. ZA TRGOVINU I USLUGE Majevička 19, 10000 Zagreb</derivirana_varijabla>
  </DomainObject.Predmet.ProtustrankaWithAdress>
  <DomainObject.Predmet.ProtustrankaWithAdressOIB>
    <izvorni_sadrzaj>POZITIV D.O.O. ZA TRGOVINU I USLUGE, OIB 18161904596, Majevička 19, 10000 Zagreb</izvorni_sadrzaj>
    <derivirana_varijabla naziv="DomainObject.Predmet.ProtustrankaWithAdressOIB_1">POZITIV D.O.O. ZA TRGOVINU I USLUGE, OIB 18161904596, Majevička 19, 10000 Zagreb</derivirana_varijabla>
  </DomainObject.Predmet.ProtustrankaWithAdressOIB>
  <DomainObject.Predmet.ProtustrankaNazivFormated>
    <izvorni_sadrzaj>POZITIV D.O.O. ZA TRGOVINU I USLUGE</izvorni_sadrzaj>
    <derivirana_varijabla naziv="DomainObject.Predmet.ProtustrankaNazivFormated_1">POZITIV D.O.O. ZA TRGOVINU I USLUGE</derivirana_varijabla>
  </DomainObject.Predmet.ProtustrankaNazivFormated>
  <DomainObject.Predmet.ProtustrankaNazivFormatedOIB>
    <izvorni_sadrzaj>POZITIV D.O.O. ZA TRGOVINU I USLUGE, OIB 18161904596</izvorni_sadrzaj>
    <derivirana_varijabla naziv="DomainObject.Predmet.ProtustrankaNazivFormatedOIB_1">POZITIV D.O.O. ZA TRGOVINU I USLUGE, OIB 18161904596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POZITIV D.O.O. ZA TRGOVINU I USLUGE</item>
    </izvorni_sadrzaj>
    <derivirana_varijabla naziv="DomainObject.Predmet.ProtuStrankaListFormated_1">
      <item>POZITIV D.O.O. ZA TRGOVINU I USLUGE</item>
    </derivirana_varijabla>
  </DomainObject.Predmet.ProtuStrankaListFormated>
  <DomainObject.Predmet.ProtuStrankaListFormatedOIB>
    <izvorni_sadrzaj>
      <item>POZITIV D.O.O. ZA TRGOVINU I USLUGE, OIB 18161904596</item>
    </izvorni_sadrzaj>
    <derivirana_varijabla naziv="DomainObject.Predmet.ProtuStrankaListFormatedOIB_1">
      <item>POZITIV D.O.O. ZA TRGOVINU I USLUGE, OIB 18161904596</item>
    </derivirana_varijabla>
  </DomainObject.Predmet.ProtuStrankaListFormatedOIB>
  <DomainObject.Predmet.ProtuStrankaListFormatedWithAdress>
    <izvorni_sadrzaj>
      <item>POZITIV D.O.O. ZA TRGOVINU I USLUGE, Majevička 19, 10000 Zagreb</item>
    </izvorni_sadrzaj>
    <derivirana_varijabla naziv="DomainObject.Predmet.ProtuStrankaListFormatedWithAdress_1">
      <item>POZITIV D.O.O. ZA TRGOVINU I USLUGE, Majevička 19, 10000 Zagreb</item>
    </derivirana_varijabla>
  </DomainObject.Predmet.ProtuStrankaListFormatedWithAdress>
  <DomainObject.Predmet.ProtuStrankaListFormatedWithAdressOIB>
    <izvorni_sadrzaj>
      <item>POZITIV D.O.O. ZA TRGOVINU I USLUGE, OIB 18161904596, Majevička 19, 10000 Zagreb</item>
    </izvorni_sadrzaj>
    <derivirana_varijabla naziv="DomainObject.Predmet.ProtuStrankaListFormatedWithAdressOIB_1">
      <item>POZITIV D.O.O. ZA TRGOVINU I USLUGE, OIB 18161904596, Majevička 19, 10000 Zagreb</item>
    </derivirana_varijabla>
  </DomainObject.Predmet.ProtuStrankaListFormatedWithAdressOIB>
  <DomainObject.Predmet.ProtuStrankaListNazivFormated>
    <izvorni_sadrzaj>
      <item>POZITIV D.O.O. ZA TRGOVINU I USLUGE</item>
    </izvorni_sadrzaj>
    <derivirana_varijabla naziv="DomainObject.Predmet.ProtuStrankaListNazivFormated_1">
      <item>POZITIV D.O.O. ZA TRGOVINU I USLUGE</item>
    </derivirana_varijabla>
  </DomainObject.Predmet.ProtuStrankaListNazivFormated>
  <DomainObject.Predmet.ProtuStrankaListNazivFormatedOIB>
    <izvorni_sadrzaj>
      <item>POZITIV D.O.O. ZA TRGOVINU I USLUGE, OIB 18161904596</item>
    </izvorni_sadrzaj>
    <derivirana_varijabla naziv="DomainObject.Predmet.ProtuStrankaListNazivFormatedOIB_1">
      <item>POZITIV D.O.O. ZA TRGOVINU I USLUGE, OIB 18161904596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POZITIV D.O.O. ZA TRGOVINU I USLUGE</izvorni_sadrzaj>
    <derivirana_varijabla naziv="DomainObject.Predmet.ProtustrankaIDrugi_1">POZITIV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POZITIV D.O.O. ZA TRGOVINU I USLUGE, OIB 18161904596, Majevička 19, 10000 Zagreb</izvorni_sadrzaj>
    <derivirana_varijabla naziv="DomainObject.Predmet.ProtustrankaIDrugiAdressOIB_1">POZITIV D.O.O. ZA TRGOVINU I USLUGE, OIB 18161904596, Majevička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POZITIV D.O.O. ZA TRGOVINU I USLUGE</item>
      <item>FINA Regionalni centar Zagreb</item>
    </izvorni_sadrzaj>
    <derivirana_varijabla naziv="DomainObject.Predmet.SudioniciListNaziv_1">
      <item>POZITIV D.O.O. ZA TRGOVINU I USLUGE</item>
      <item>FINA Regionalni centar Zagreb</item>
    </derivirana_varijabla>
  </DomainObject.Predmet.SudioniciListNaziv>
  <DomainObject.Predmet.SudioniciListAdressOIB>
    <izvorni_sadrzaj>
      <item>POZITIV D.O.O. ZA TRGOVINU I USLUGE, OIB 18161904596, Majevička 19,10000 Zagreb</item>
      <item>FINA Regionalni centar Zagreb, OIB 85821130368, Trg svibanjskih žrtava 1995. 1,10000 Zagreb</item>
    </izvorni_sadrzaj>
    <derivirana_varijabla naziv="DomainObject.Predmet.SudioniciListAdressOIB_1">
      <item>POZITIV D.O.O. ZA TRGOVINU I USLUGE, OIB 18161904596, Majevička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18161904596</item>
      <item>, OIB 85821130368</item>
    </izvorni_sadrzaj>
    <derivirana_varijabla naziv="DomainObject.Predmet.SudioniciListNazivOIB_1">
      <item>, OIB 18161904596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2015-12-21T10:13:00Z</dcterms:created>
  <dc:creator>ilukac</dc:creator>
  <cp:lastModifiedBy>dvorana100</cp:lastModifiedBy>
  <cp:lastPrinted>2015-12-21T10:11:00Z</cp:lastPrinted>
  <dcterms:modified xmlns:xsi="http://www.w3.org/2001/XMLSchema-instance" xsi:type="dcterms:W3CDTF">2015-12-22T08:36:00Z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