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9b24" w14:paraId="1909b24" w:rsidRDefault="00381B4D" w:rsidP="00381B4D" w:rsidR="00381B4D">
      <w:pPr>
        <w:jc w:val="right"/>
        <w15:collapsed w:val="false"/>
      </w:pPr>
      <w:bookmarkStart w:name="_GoBack" w:id="0"/>
      <w:bookmarkEnd w:id="0"/>
      <w:r>
        <w:t>9 St-1032/2015</w:t>
      </w:r>
    </w:p>
    <w:p w:rsidRDefault="00381B4D" w:rsidP="00381B4D" w:rsidR="00381B4D"/>
    <w:p w:rsidRDefault="00381B4D" w:rsidP="00381B4D" w:rsidR="00381B4D"/>
    <w:p w:rsidRDefault="00381B4D" w:rsidP="00381B4D" w:rsidR="00381B4D">
      <w:r>
        <w:t>REPUBLIKA HRVATSKA</w:t>
      </w:r>
    </w:p>
    <w:p w:rsidRDefault="00381B4D" w:rsidP="00381B4D" w:rsidR="00381B4D">
      <w:r>
        <w:t>TRGOVAČKI SUD U ZADRU</w:t>
      </w:r>
    </w:p>
    <w:p w:rsidRDefault="00381B4D" w:rsidP="00381B4D" w:rsidR="00381B4D">
      <w:r>
        <w:t>STALNA SLUŽBA U ŠIBENIKU</w:t>
      </w:r>
    </w:p>
    <w:p w:rsidRDefault="00381B4D" w:rsidP="00381B4D" w:rsidR="00381B4D"/>
    <w:p w:rsidRDefault="00381B4D" w:rsidP="00381B4D" w:rsidR="00381B4D"/>
    <w:p w:rsidRDefault="00381B4D" w:rsidP="00381B4D" w:rsidR="00381B4D"/>
    <w:p w:rsidRDefault="00381B4D" w:rsidP="00381B4D" w:rsidR="00381B4D">
      <w:pPr>
        <w:jc w:val="center"/>
      </w:pPr>
      <w:r>
        <w:t xml:space="preserve">R E P U B L I K A  </w:t>
      </w:r>
      <w:r w:rsidR="00200719">
        <w:t xml:space="preserve">  </w:t>
      </w:r>
      <w:r>
        <w:t>H R V A T S K A</w:t>
      </w:r>
    </w:p>
    <w:p w:rsidRDefault="00381B4D" w:rsidP="00381B4D" w:rsidR="00381B4D">
      <w:pPr>
        <w:jc w:val="center"/>
      </w:pPr>
    </w:p>
    <w:p w:rsidRDefault="00381B4D" w:rsidP="00381B4D" w:rsidR="00381B4D">
      <w:pPr>
        <w:jc w:val="center"/>
      </w:pPr>
      <w:r>
        <w:t>R J E Š E N J E</w:t>
      </w:r>
    </w:p>
    <w:p w:rsidRDefault="00381B4D" w:rsidP="00381B4D" w:rsidR="00381B4D">
      <w:pPr>
        <w:jc w:val="center"/>
      </w:pPr>
    </w:p>
    <w:p w:rsidRDefault="00381B4D" w:rsidP="00381B4D" w:rsidR="00381B4D">
      <w:pPr>
        <w:jc w:val="both"/>
      </w:pPr>
    </w:p>
    <w:p w:rsidRDefault="00381B4D" w:rsidP="00381B4D" w:rsidR="00381B4D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ADRIACOM SOFTWARE d.o.o. u likvidaciji iz Vodica, Stablinac IV/58, OIB: 88574969173, povodom zahtjeva Financijske agencije – Regionalni centar Split, Podružnica Šibeni</w:t>
      </w:r>
      <w:r w:rsidR="00200719">
        <w:rPr>
          <w:lang w:val="hr-HR"/>
        </w:rPr>
        <w:t>k, po službenoj dužnosti dana 04</w:t>
      </w:r>
      <w:r>
        <w:rPr>
          <w:lang w:val="hr-HR"/>
        </w:rPr>
        <w:t>. travnja 2016. godine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381B4D" w:rsidP="00381B4D" w:rsidR="00381B4D">
      <w:pPr>
        <w:tabs>
          <w:tab w:pos="885" w:val="left"/>
        </w:tabs>
        <w:rPr>
          <w:lang w:val="hr-HR"/>
        </w:rPr>
      </w:pPr>
    </w:p>
    <w:p w:rsidRDefault="00381B4D" w:rsidP="00381B4D" w:rsidR="00381B4D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381B4D">
        <w:rPr>
          <w:lang w:val="hr-HR"/>
        </w:rPr>
        <w:t xml:space="preserve"> </w:t>
      </w:r>
      <w:r>
        <w:rPr>
          <w:lang w:val="hr-HR"/>
        </w:rPr>
        <w:t>ADRIACOM SOFTWARE d.o.o. u likvidaciji iz Vodica, Stablinac IV/5</w:t>
      </w:r>
      <w:r w:rsidR="00200719">
        <w:rPr>
          <w:lang w:val="hr-HR"/>
        </w:rPr>
        <w:t>8, OIB: 88574969173, sa danom 04</w:t>
      </w:r>
      <w:r>
        <w:rPr>
          <w:lang w:val="hr-HR"/>
        </w:rPr>
        <w:t xml:space="preserve">. travnja 2016. godine, </w:t>
      </w:r>
      <w:r w:rsidR="00200719">
        <w:rPr>
          <w:lang w:val="hr-HR"/>
        </w:rPr>
        <w:t xml:space="preserve">u 12.00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200719">
        <w:rPr>
          <w:lang w:val="hr-HR"/>
        </w:rPr>
        <w:t xml:space="preserve"> Renato Sabljić iz Zagreba, Zdenački zavoj 14, OIB: 74644810692.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381B4D">
        <w:rPr>
          <w:lang w:val="hr-HR"/>
        </w:rPr>
        <w:t xml:space="preserve"> </w:t>
      </w:r>
      <w:r>
        <w:rPr>
          <w:lang w:val="hr-HR"/>
        </w:rPr>
        <w:t>ADRIACOM SOFTWARE d.o.o. u likvidaciji iz Vodica, Stablinac IV/58, OIB: 88574969173, sa danom 0</w:t>
      </w:r>
      <w:r w:rsidR="00200719">
        <w:rPr>
          <w:lang w:val="hr-HR"/>
        </w:rPr>
        <w:t>4</w:t>
      </w:r>
      <w:r>
        <w:rPr>
          <w:lang w:val="hr-HR"/>
        </w:rPr>
        <w:t>. travnja 2016. godine.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81B4D" w:rsidP="00381B4D" w:rsidR="00381B4D">
      <w:pPr>
        <w:jc w:val="center"/>
        <w:rPr>
          <w:lang w:val="hr-HR"/>
        </w:rPr>
      </w:pPr>
    </w:p>
    <w:p w:rsidRDefault="00381B4D" w:rsidP="00381B4D" w:rsidR="00381B4D">
      <w:pPr>
        <w:ind w:firstLine="720"/>
        <w:jc w:val="both"/>
        <w:rPr>
          <w:lang w:val="hr-HR"/>
        </w:rPr>
      </w:pPr>
      <w:r>
        <w:rPr>
          <w:lang w:val="hr-HR"/>
        </w:rPr>
        <w:t>Dana 29. prosinca 2015. godine zaprimljen je na ovom sudu zahtjev Financijske agencije – Regionalni centar Split, Podružnica Šibenik, za provedbu skraćenog stečajnog postupka nad dužnikom</w:t>
      </w:r>
      <w:r w:rsidRPr="00381B4D">
        <w:rPr>
          <w:lang w:val="hr-HR"/>
        </w:rPr>
        <w:t xml:space="preserve"> </w:t>
      </w:r>
      <w:r>
        <w:rPr>
          <w:lang w:val="hr-HR"/>
        </w:rPr>
        <w:t>ADRIACOM SOFTWARE d.o.o. u likvidaciji iz Vodica, Stablinac IV/58, OIB: 88574969173.</w:t>
      </w:r>
    </w:p>
    <w:p w:rsidRDefault="00381B4D" w:rsidP="00381B4D" w:rsidR="00381B4D">
      <w:pPr>
        <w:ind w:firstLine="720"/>
        <w:jc w:val="right"/>
        <w:rPr>
          <w:lang w:val="hr-HR"/>
        </w:rPr>
      </w:pPr>
    </w:p>
    <w:p w:rsidRDefault="00381B4D" w:rsidP="00381B4D" w:rsidR="00381B4D">
      <w:pPr>
        <w:ind w:firstLine="720"/>
        <w:jc w:val="right"/>
        <w:rPr>
          <w:lang w:val="hr-HR"/>
        </w:rPr>
      </w:pPr>
    </w:p>
    <w:p w:rsidRDefault="00200719" w:rsidP="00200719" w:rsidR="00381B4D">
      <w:pPr>
        <w:ind w:firstLine="720" w:left="2160"/>
        <w:jc w:val="center"/>
        <w:rPr>
          <w:lang w:val="hr-HR"/>
        </w:rPr>
      </w:pPr>
      <w:r>
        <w:rPr>
          <w:lang w:val="hr-HR"/>
        </w:rPr>
        <w:t xml:space="preserve">    2                                                        </w:t>
      </w:r>
      <w:r w:rsidR="00381B4D">
        <w:rPr>
          <w:lang w:val="hr-HR"/>
        </w:rPr>
        <w:t>9 St-1032/2015</w:t>
      </w:r>
    </w:p>
    <w:p w:rsidRDefault="00381B4D" w:rsidP="00381B4D" w:rsidR="00381B4D">
      <w:pPr>
        <w:ind w:firstLine="720"/>
        <w:rPr>
          <w:lang w:val="hr-HR"/>
        </w:rPr>
      </w:pPr>
    </w:p>
    <w:p w:rsidRDefault="00381B4D" w:rsidP="00381B4D" w:rsidR="00381B4D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St-1032/2015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0D75BB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381B4D" w:rsidP="00381B4D" w:rsidR="00381B4D">
      <w:pPr>
        <w:ind w:firstLine="720"/>
        <w:jc w:val="both"/>
        <w:rPr>
          <w:lang w:val="hr-HR"/>
        </w:rPr>
      </w:pPr>
    </w:p>
    <w:p w:rsidRDefault="00381B4D" w:rsidP="00381B4D" w:rsidR="00381B4D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381B4D" w:rsidP="00381B4D" w:rsidR="00381B4D">
      <w:pPr>
        <w:ind w:firstLine="720"/>
        <w:jc w:val="both"/>
        <w:rPr>
          <w:lang w:val="hr-HR"/>
        </w:rPr>
      </w:pPr>
    </w:p>
    <w:p w:rsidRDefault="00381B4D" w:rsidP="00381B4D" w:rsidR="00381B4D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0D75BB">
        <w:rPr>
          <w:lang w:val="hr-HR"/>
        </w:rPr>
        <w:t>ik nesposoban za plaćanje, pa j</w:t>
      </w:r>
      <w:r>
        <w:rPr>
          <w:lang w:val="hr-HR"/>
        </w:rPr>
        <w:t>e</w:t>
      </w:r>
      <w:r w:rsidR="000D75BB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381B4D" w:rsidP="00381B4D" w:rsidR="00381B4D">
      <w:pPr>
        <w:ind w:firstLine="720"/>
        <w:jc w:val="both"/>
        <w:rPr>
          <w:lang w:val="hr-HR"/>
        </w:rPr>
      </w:pPr>
    </w:p>
    <w:p w:rsidRDefault="00381B4D" w:rsidP="00381B4D" w:rsidR="00381B4D">
      <w:pPr>
        <w:ind w:firstLine="720"/>
        <w:jc w:val="both"/>
        <w:rPr>
          <w:lang w:val="hr-HR"/>
        </w:rPr>
      </w:pPr>
    </w:p>
    <w:p w:rsidRDefault="00200719" w:rsidP="00381B4D" w:rsidR="00381B4D">
      <w:pPr>
        <w:ind w:firstLine="720"/>
        <w:jc w:val="center"/>
        <w:rPr>
          <w:lang w:val="hr-HR"/>
        </w:rPr>
      </w:pPr>
      <w:r>
        <w:rPr>
          <w:lang w:val="hr-HR"/>
        </w:rPr>
        <w:t>U Šibeniku, 04</w:t>
      </w:r>
      <w:r w:rsidR="00381B4D">
        <w:rPr>
          <w:lang w:val="hr-HR"/>
        </w:rPr>
        <w:t>. travnja 2016. godine</w:t>
      </w:r>
    </w:p>
    <w:p w:rsidRDefault="00381B4D" w:rsidP="00381B4D" w:rsidR="00381B4D">
      <w:pPr>
        <w:ind w:firstLine="720"/>
        <w:jc w:val="center"/>
        <w:rPr>
          <w:lang w:val="hr-HR"/>
        </w:rPr>
      </w:pPr>
    </w:p>
    <w:p w:rsidRDefault="00381B4D" w:rsidP="00381B4D" w:rsidR="00381B4D">
      <w:pPr>
        <w:ind w:firstLine="720"/>
        <w:jc w:val="center"/>
        <w:rPr>
          <w:lang w:val="hr-HR"/>
        </w:rPr>
      </w:pPr>
    </w:p>
    <w:p w:rsidRDefault="00381B4D" w:rsidP="00381B4D" w:rsidR="00381B4D">
      <w:pPr>
        <w:ind w:firstLine="720"/>
        <w:jc w:val="right"/>
        <w:rPr>
          <w:lang w:val="hr-HR"/>
        </w:rPr>
      </w:pPr>
    </w:p>
    <w:p w:rsidRDefault="00381B4D" w:rsidP="00381B4D" w:rsidR="00381B4D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381B4D" w:rsidP="00381B4D" w:rsidR="00381B4D">
      <w:pPr>
        <w:ind w:firstLine="720"/>
        <w:jc w:val="right"/>
        <w:rPr>
          <w:lang w:val="hr-HR"/>
        </w:rPr>
      </w:pPr>
    </w:p>
    <w:p w:rsidRDefault="00200719" w:rsidP="00381B4D" w:rsidR="00381B4D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381B4D" w:rsidP="00381B4D" w:rsidR="00381B4D">
      <w:pPr>
        <w:ind w:firstLine="720"/>
        <w:jc w:val="right"/>
        <w:rPr>
          <w:lang w:val="hr-HR"/>
        </w:rPr>
      </w:pP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381B4D" w:rsidR="00381B4D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381B4D" w:rsidP="00381B4D" w:rsidR="00381B4D">
      <w:pPr>
        <w:jc w:val="both"/>
        <w:rPr>
          <w:lang w:val="hr-HR"/>
        </w:rPr>
      </w:pPr>
    </w:p>
    <w:p w:rsidRDefault="00381B4D" w:rsidP="00200719" w:rsidR="00381B4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200719" w:rsidP="00200719" w:rsidR="00381B4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381B4D" w:rsidP="00200719" w:rsidR="00381B4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381B4D" w:rsidP="00200719" w:rsidR="00381B4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381B4D" w:rsidP="00200719" w:rsidR="00381B4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sudski registar,</w:t>
      </w:r>
      <w:r w:rsidR="00200719">
        <w:rPr>
          <w:lang w:val="hr-HR"/>
        </w:rPr>
        <w:t xml:space="preserve"> prije i</w:t>
      </w:r>
      <w:r>
        <w:rPr>
          <w:lang w:val="hr-HR"/>
        </w:rPr>
        <w:t xml:space="preserve"> po pravomoćnosti</w:t>
      </w:r>
    </w:p>
    <w:p w:rsidRDefault="00200719" w:rsidP="00200719" w:rsidR="0020071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200719" w:rsidP="00200719" w:rsidR="0020071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381B4D" w:rsidP="00381B4D" w:rsidR="00381B4D"/>
    <w:p w:rsidRDefault="00381B4D" w:rsidP="00381B4D" w:rsidR="00381B4D"/>
    <w:p w:rsidRDefault="00381B4D" w:rsidR="00381B4D"/>
    <w:sectPr w:rsidR="00381B4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A6C21"/>
    <w:multiLevelType w:val="hybridMultilevel"/>
    <w:tmpl w:val="35928B12"/>
    <w:lvl w:tplc="86FE620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B4D"/>
    <w:rsid w:val="000D75BB"/>
    <w:rsid w:val="00200719"/>
    <w:rsid w:val="00381B4D"/>
    <w:rsid w:val="0046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81B4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07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071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3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81B4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07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071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3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ADRIACOM SOFTWARE d.o.o. za informatiku u likvidaciji</izvorni_sadrzaj>
    <derivirana_varijabla naziv="DomainObject.Predmet.ProtustrankaFormated_1">  ADRIACOM SOFTWARE d.o.o. za informatiku u likvidaciji</derivirana_varijabla>
  </DomainObject.Predmet.ProtustrankaFormated>
  <DomainObject.Predmet.ProtustrankaFormatedOIB>
    <izvorni_sadrzaj>  ADRIACOM SOFTWARE d.o.o. za informatiku u likvidaciji, OIB 88574969173</izvorni_sadrzaj>
    <derivirana_varijabla naziv="DomainObject.Predmet.ProtustrankaFormatedOIB_1">  ADRIACOM SOFTWARE d.o.o. za informatiku u likvidaciji, OIB 88574969173</derivirana_varijabla>
  </DomainObject.Predmet.ProtustrankaFormatedOIB>
  <DomainObject.Predmet.ProtustrankaFormatedWithAdress>
    <izvorni_sadrzaj> ADRIACOM SOFTWARE d.o.o. za informatiku u likvidaciji, Stablinac IV/58 , 22211 Vodice</izvorni_sadrzaj>
    <derivirana_varijabla naziv="DomainObject.Predmet.ProtustrankaFormatedWithAdress_1"> ADRIACOM SOFTWARE d.o.o. za informatiku u likvidaciji, Stablinac IV/58 , 22211 Vodice</derivirana_varijabla>
  </DomainObject.Predmet.ProtustrankaFormatedWithAdress>
  <DomainObject.Predmet.ProtustrankaFormatedWithAdressOIB>
    <izvorni_sadrzaj> ADRIACOM SOFTWARE d.o.o. za informatiku u likvidaciji, OIB 88574969173, Stablinac IV/58 , 22211 Vodice</izvorni_sadrzaj>
    <derivirana_varijabla naziv="DomainObject.Predmet.ProtustrankaFormatedWithAdressOIB_1"> ADRIACOM SOFTWARE d.o.o. za informatiku u likvidaciji, OIB 88574969173, Stablinac IV/58 , 22211 Vodice</derivirana_varijabla>
  </DomainObject.Predmet.ProtustrankaFormatedWithAdressOIB>
  <DomainObject.Predmet.ProtustrankaWithAdress>
    <izvorni_sadrzaj>ADRIACOM SOFTWARE d.o.o. za informatiku u likvidaciji Stablinac IV/58 , 22211 Vodice</izvorni_sadrzaj>
    <derivirana_varijabla naziv="DomainObject.Predmet.ProtustrankaWithAdress_1">ADRIACOM SOFTWARE d.o.o. za informatiku u likvidaciji Stablinac IV/58 , 22211 Vodice</derivirana_varijabla>
  </DomainObject.Predmet.ProtustrankaWithAdress>
  <DomainObject.Predmet.ProtustrankaWithAdressOIB>
    <izvorni_sadrzaj>ADRIACOM SOFTWARE d.o.o. za informatiku u likvidaciji, OIB 88574969173, Stablinac IV/58 , 22211 Vodice</izvorni_sadrzaj>
    <derivirana_varijabla naziv="DomainObject.Predmet.ProtustrankaWithAdressOIB_1">ADRIACOM SOFTWARE d.o.o. za informatiku u likvidaciji, OIB 88574969173, Stablinac IV/58 , 22211 Vodice</derivirana_varijabla>
  </DomainObject.Predmet.ProtustrankaWithAdressOIB>
  <DomainObject.Predmet.ProtustrankaNazivFormated>
    <izvorni_sadrzaj>ADRIACOM SOFTWARE d.o.o. za informatiku u likvidaciji</izvorni_sadrzaj>
    <derivirana_varijabla naziv="DomainObject.Predmet.ProtustrankaNazivFormated_1">ADRIACOM SOFTWARE d.o.o. za informatiku u likvidaciji</derivirana_varijabla>
  </DomainObject.Predmet.ProtustrankaNazivFormated>
  <DomainObject.Predmet.ProtustrankaNazivFormatedOIB>
    <izvorni_sadrzaj>ADRIACOM SOFTWARE d.o.o. za informatiku u likvidaciji, OIB 88574969173</izvorni_sadrzaj>
    <derivirana_varijabla naziv="DomainObject.Predmet.ProtustrankaNazivFormatedOIB_1">ADRIACOM SOFTWARE d.o.o. za informatiku u likvidaciji, OIB 88574969173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ADRIACOM SOFTWARE d.o.o. za informatiku u likvidaciji</item>
    </izvorni_sadrzaj>
    <derivirana_varijabla naziv="DomainObject.Predmet.ProtuStrankaListFormated_1">
      <item>ADRIACOM SOFTWARE d.o.o. za informatiku u likvidaciji</item>
    </derivirana_varijabla>
  </DomainObject.Predmet.ProtuStrankaListFormated>
  <DomainObject.Predmet.ProtuStrankaListFormatedOIB>
    <izvorni_sadrzaj>
      <item>ADRIACOM SOFTWARE d.o.o. za informatiku u likvidaciji, OIB 88574969173</item>
    </izvorni_sadrzaj>
    <derivirana_varijabla naziv="DomainObject.Predmet.ProtuStrankaListFormatedOIB_1">
      <item>ADRIACOM SOFTWARE d.o.o. za informatiku u likvidaciji, OIB 88574969173</item>
    </derivirana_varijabla>
  </DomainObject.Predmet.ProtuStrankaListFormatedOIB>
  <DomainObject.Predmet.ProtuStrankaListFormatedWithAdress>
    <izvorni_sadrzaj>
      <item>ADRIACOM SOFTWARE d.o.o. za informatiku u likvidaciji, Stablinac IV/58 , 22211 Vodice</item>
    </izvorni_sadrzaj>
    <derivirana_varijabla naziv="DomainObject.Predmet.ProtuStrankaListFormatedWithAdress_1">
      <item>ADRIACOM SOFTWARE d.o.o. za informatiku u likvidaciji, Stablinac IV/58 , 22211 Vodice</item>
    </derivirana_varijabla>
  </DomainObject.Predmet.ProtuStrankaListFormatedWithAdress>
  <DomainObject.Predmet.ProtuStrankaListFormatedWithAdressOIB>
    <izvorni_sadrzaj>
      <item>ADRIACOM SOFTWARE d.o.o. za informatiku u likvidaciji, OIB 88574969173, Stablinac IV/58 , 22211 Vodice</item>
    </izvorni_sadrzaj>
    <derivirana_varijabla naziv="DomainObject.Predmet.ProtuStrankaListFormatedWithAdressOIB_1">
      <item>ADRIACOM SOFTWARE d.o.o. za informatiku u likvidaciji, OIB 88574969173, Stablinac IV/58 , 22211 Vodice</item>
    </derivirana_varijabla>
  </DomainObject.Predmet.ProtuStrankaListFormatedWithAdressOIB>
  <DomainObject.Predmet.ProtuStrankaListNazivFormated>
    <izvorni_sadrzaj>
      <item>ADRIACOM SOFTWARE d.o.o. za informatiku u likvidaciji</item>
    </izvorni_sadrzaj>
    <derivirana_varijabla naziv="DomainObject.Predmet.ProtuStrankaListNazivFormated_1">
      <item>ADRIACOM SOFTWARE d.o.o. za informatiku u likvidaciji</item>
    </derivirana_varijabla>
  </DomainObject.Predmet.ProtuStrankaListNazivFormated>
  <DomainObject.Predmet.ProtuStrankaListNazivFormatedOIB>
    <izvorni_sadrzaj>
      <item>ADRIACOM SOFTWARE d.o.o. za informatiku u likvidaciji, OIB 88574969173</item>
    </izvorni_sadrzaj>
    <derivirana_varijabla naziv="DomainObject.Predmet.ProtuStrankaListNazivFormatedOIB_1">
      <item>ADRIACOM SOFTWARE d.o.o. za informatiku u likvidaciji, OIB 88574969173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ADRIACOM SOFTWARE d.o.o. za informatiku u likvidaciji</izvorni_sadrzaj>
    <derivirana_varijabla naziv="DomainObject.Predmet.ProtustrankaIDrugi_1">ADRIACOM SOFTWARE d.o.o. za informatiku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ADRIACOM SOFTWARE d.o.o. za informatiku u likvidaciji, OIB 88574969173, Stablinac IV/58 , 22211 Vodice</izvorni_sadrzaj>
    <derivirana_varijabla naziv="DomainObject.Predmet.ProtustrankaIDrugiAdressOIB_1">ADRIACOM SOFTWARE d.o.o. za informatiku u likvidaciji, OIB 88574969173, Stablinac IV/58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ADRIACOM SOFTWARE d.o.o. za informatiku u likvidaciji</item>
    </izvorni_sadrzaj>
    <derivirana_varijabla naziv="DomainObject.Predmet.SudioniciListNaziv_1">
      <item>FINA - Podružnica Šibenik</item>
      <item>ADRIACOM SOFTWARE d.o.o. za informatiku u likvidaciji</item>
    </derivirana_varijabla>
  </DomainObject.Predmet.SudioniciListNaziv>
  <DomainObject.Predmet.SudioniciListAdressOIB>
    <izvorni_sadrzaj>
      <item>FINA - Podružnica Šibenik, OIB 85821130368, Perivoj L. Marune 1,22000 Šibenik</item>
      <item>ADRIACOM SOFTWARE d.o.o. za informatiku u likvidaciji, OIB 88574969173, Stablinac IV/58 ,22211 Vodice</item>
    </izvorni_sadrzaj>
    <derivirana_varijabla naziv="DomainObject.Predmet.SudioniciListAdressOIB_1">
      <item>FINA - Podružnica Šibenik, OIB 85821130368, Perivoj L. Marune 1,22000 Šibenik</item>
      <item>ADRIACOM SOFTWARE d.o.o. za informatiku u likvidaciji, OIB 88574969173, Stablinac IV/58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88574969173</item>
    </izvorni_sadrzaj>
    <derivirana_varijabla naziv="DomainObject.Predmet.SudioniciListNazivOIB_1">
      <item>, OIB 85821130368</item>
      <item>, OIB 88574969173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483</properties:Words>
  <properties:Characters>2623</properties:Characters>
  <properties:Lines>93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2016-04-04T08:17:00Z</dcterms:created>
  <dc:creator>Sektor za informatiku</dc:creator>
  <cp:keywords/>
  <cp:lastModifiedBy>Marina Gulin</cp:lastModifiedBy>
  <cp:lastPrinted>2016-04-04T08:16:00Z</cp:lastPrinted>
  <dcterms:modified xmlns:xsi="http://www.w3.org/2001/XMLSchema-instance" xsi:type="dcterms:W3CDTF">2016-04-04T08:27:00Z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