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7483b" w14:paraId="a27483b" w:rsidRDefault="00132B61" w:rsidP="001940FB" w:rsidR="00132B61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ED3E52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132B6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32B61" w:rsidP="00132B61" w:rsidR="00132B61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32B61" w:rsidP="00132B61" w:rsidR="00132B6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32B61" w:rsidP="00132B61" w:rsidR="00132B61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32B61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32B61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 w:rsidRPr="00132B61">
        <w:rPr>
          <w:rFonts w:cs="Calibri" w:eastAsia="Arial Unicode MS" w:hAnsi="Calibri" w:ascii="Calibri"/>
          <w:b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B07B5A">
        <w:rPr>
          <w:rFonts w:cs="Calibri" w:eastAsia="Arial Unicode MS" w:hAnsi="Calibri" w:ascii="Calibri"/>
          <w:kern w:val="1"/>
          <w:lang w:eastAsia="ar-SA" w:val="hr-HR"/>
        </w:rPr>
        <w:t>MARIJA VITEZICA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A963FC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32B61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B07B5A">
        <w:rPr>
          <w:rFonts w:cs="Calibri" w:hAnsi="Calibri" w:ascii="Calibri"/>
        </w:rPr>
        <w:t>46.259,62</w:t>
      </w:r>
      <w:r w:rsidR="001065A0">
        <w:rPr>
          <w:rFonts w:cs="Calibri" w:hAnsi="Calibri" w:ascii="Calibri"/>
        </w:rPr>
        <w:t xml:space="preserve">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A963FC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</w:t>
      </w:r>
      <w:r w:rsidR="00B07B5A">
        <w:rPr>
          <w:rFonts w:cs="Calibri" w:eastAsia="Arial Unicode MS" w:hAnsi="Calibri" w:ascii="Calibri"/>
          <w:kern w:val="1"/>
          <w:lang w:eastAsia="ar-SA" w:val="hr-HR"/>
        </w:rPr>
        <w:t xml:space="preserve"> 42.259,62 </w:t>
      </w:r>
      <w:r w:rsidR="00BF6B4A" w:rsidRPr="00BF6B4A">
        <w:rPr>
          <w:rFonts w:cs="Calibri" w:hAnsi="Calibri" w:ascii="Calibri"/>
        </w:rPr>
        <w:t>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FA4098">
        <w:rPr>
          <w:rFonts w:cs="Calibri" w:hAnsi="Calibri" w:ascii="Calibri"/>
        </w:rPr>
        <w:t>4.000,00</w:t>
      </w:r>
      <w:r w:rsidR="00BF6B4A" w:rsidRPr="00BF6B4A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kuna 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32B61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866BA5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32B61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32B61" w:rsidRPr="00132B61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132B61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32B61" w:rsidP="00AA6BCF" w:rsidR="00132B61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7B5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07B5A">
              <w:rPr>
                <w:rFonts w:cs="Calibri" w:hAnsi="Calibri" w:ascii="Calibri"/>
              </w:rPr>
              <w:t>MARIJA VITEZIC</w:t>
            </w:r>
            <w:r>
              <w:rPr>
                <w:rFonts w:cs="Calibri"/>
              </w:rPr>
              <w:t xml:space="preserve">A, </w:t>
            </w:r>
            <w:r w:rsidRPr="00B07B5A">
              <w:rPr>
                <w:rFonts w:cs="Calibri"/>
              </w:rPr>
              <w:t xml:space="preserve"> </w:t>
            </w:r>
            <w:r w:rsidRPr="00B07B5A">
              <w:rPr>
                <w:rFonts w:cs="Calibri" w:hAnsi="Calibri" w:ascii="Calibri"/>
              </w:rPr>
              <w:t>Matije Gubca 5,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 xml:space="preserve">OIB: </w:t>
            </w:r>
            <w:r w:rsidRPr="00B07B5A">
              <w:rPr>
                <w:rFonts w:cs="Calibri" w:hAnsi="Calibri" w:ascii="Calibri"/>
              </w:rPr>
              <w:t>52377224458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7B5A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B07B5A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07B5A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07B5A">
              <w:rPr>
                <w:rFonts w:cs="Calibri" w:hAnsi="Calibri" w:ascii="Calibri"/>
              </w:rPr>
              <w:t>46.259,62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7B5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07B5A">
              <w:rPr>
                <w:rFonts w:cs="Calibri" w:hAnsi="Calibri" w:ascii="Calibri"/>
              </w:rPr>
              <w:t>42.259,62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07B5A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B07B5A">
              <w:rPr>
                <w:rFonts w:cs="Calibri" w:hAnsi="Calibri" w:ascii="Calibri"/>
              </w:rPr>
              <w:t>4.000,00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32B61" w:rsidP="00132B61" w:rsidR="00132B61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0481A" w:rsidP="002B4CC7" w:rsidR="002B4CC7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3700" cx="2736850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3700" cx="273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4CC7" w:rsidP="002B4CC7" w:rsidR="002B4CC7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B4CC7" w:rsidP="002B4CC7" w:rsidR="002B4CC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B4CC7" w:rsidP="002B4CC7" w:rsidR="002B4CC7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44D3" w:rsidR="00C144D3">
      <w:pPr>
        <w:spacing w:after="0"/>
      </w:pPr>
      <w:r>
        <w:separator/>
      </w:r>
    </w:p>
  </w:endnote>
  <w:endnote w:id="0" w:type="continuationSeparator">
    <w:p w:rsidRDefault="00C144D3" w:rsidR="00C144D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3E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44D3" w:rsidR="00C144D3">
      <w:pPr>
        <w:spacing w:after="0"/>
      </w:pPr>
      <w:r>
        <w:separator/>
      </w:r>
    </w:p>
  </w:footnote>
  <w:footnote w:id="0" w:type="continuationSeparator">
    <w:p w:rsidRDefault="00C144D3" w:rsidR="00C144D3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E28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203E76BE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2B61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B4CC7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324C"/>
    <w:rsid w:val="006657E4"/>
    <w:rsid w:val="00667E18"/>
    <w:rsid w:val="00667F8C"/>
    <w:rsid w:val="006748E8"/>
    <w:rsid w:val="00675461"/>
    <w:rsid w:val="006761BC"/>
    <w:rsid w:val="00677BDD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4300"/>
    <w:rsid w:val="007F5BF3"/>
    <w:rsid w:val="007F78D2"/>
    <w:rsid w:val="00802B76"/>
    <w:rsid w:val="0080481A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963F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7B5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67C0"/>
    <w:rsid w:val="00B8712D"/>
    <w:rsid w:val="00B93195"/>
    <w:rsid w:val="00B93DCB"/>
    <w:rsid w:val="00BA20C7"/>
    <w:rsid w:val="00BA2D2B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144D3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3E28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3E52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02BA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098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17B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C3E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3E28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3E28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3E28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3E28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CC3E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3E28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3E28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3E28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3E28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3AA6FE-FC91-4924-B32B-97896E12F7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261</properties:Words>
  <properties:Characters>1444</properties:Characters>
  <properties:Lines>71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2018-08-23T10:43:00Z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2018-08-23T11:47:00Z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St-651/2017-231 / Podnesak - Podnesak (-231.docx)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