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99a6" w14:paraId="82599a6" w:rsidRDefault="00011F2C" w:rsidP="008615FD" w:rsidR="00011F2C" w:rsidRPr="006F0619">
      <w:pPr>
        <w15:collapsed w:val="false"/>
        <w:rPr>
          <w:rStyle w:val="Naglaeno"/>
        </w:rPr>
      </w:pPr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273372" w:rsidR="00085ECC" w:rsidRPr="006F0619">
      <w:pPr>
        <w:ind w:firstLine="708"/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273372">
        <w:t>AUTO POINT jednostavno društvo s ograničenom odgovornošću za usluge, Zagreb, Remetinečka cesta 107, MBS: 080936799, OIB: 39820399400</w:t>
      </w:r>
      <w:r w:rsidRPr="006F0619">
        <w:t xml:space="preserve">, dana </w:t>
      </w:r>
      <w:r w:rsidR="001A29A1">
        <w:t>2</w:t>
      </w:r>
      <w:r w:rsidR="00273372">
        <w:t>5</w:t>
      </w:r>
      <w:r w:rsidR="00A91212" w:rsidRPr="006F0619">
        <w:t>.</w:t>
      </w:r>
      <w:r w:rsidR="00716D7B" w:rsidRPr="006F0619">
        <w:t xml:space="preserve"> </w:t>
      </w:r>
      <w:r w:rsidR="00273372">
        <w:t>svibnja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BE1F89" w:rsidR="00894C25" w:rsidRPr="006F0619">
      <w:pPr>
        <w:pStyle w:val="Odlomakpopisa"/>
        <w:numPr>
          <w:ilvl w:val="0"/>
          <w:numId w:val="13"/>
        </w:numPr>
        <w:jc w:val="both"/>
      </w:pPr>
      <w:r w:rsidRPr="00BE1F89">
        <w:rPr>
          <w:bCs/>
        </w:rPr>
        <w:t xml:space="preserve">OTVARA SE </w:t>
      </w:r>
      <w:r w:rsidR="003F2200" w:rsidRPr="00BE1F89">
        <w:rPr>
          <w:bCs/>
        </w:rPr>
        <w:t xml:space="preserve">skraćeni </w:t>
      </w:r>
      <w:r w:rsidRPr="00BE1F89">
        <w:rPr>
          <w:bCs/>
        </w:rPr>
        <w:t>stečajni postupak nad dužnikom</w:t>
      </w:r>
      <w:r w:rsidRPr="006F0619">
        <w:t xml:space="preserve"> </w:t>
      </w:r>
      <w:r w:rsidR="00BE1F89">
        <w:t>AUTO POINT jednostavno društvo s ograničenom odgovornošću za usluge, Zagreb, Remetinečka cesta 107, MBS: 080936799, OIB: 39820399400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AE29AF" w:rsidP="00BE1F89" w:rsidR="00BE1F89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David Jakovljević, Sesvete, </w:t>
      </w:r>
      <w:proofErr w:type="spellStart"/>
      <w:r w:rsidRPr="00C736AD">
        <w:t>Kašinska</w:t>
      </w:r>
      <w:proofErr w:type="spellEnd"/>
      <w:r w:rsidRPr="00C736AD">
        <w:t xml:space="preserve"> 7, OIB: 63014812654</w:t>
      </w:r>
      <w:r>
        <w:t>.</w:t>
      </w:r>
    </w:p>
    <w:p w:rsidRDefault="00BE1F89" w:rsidP="00BE1F89" w:rsidR="00BE1F89" w:rsidRPr="00BE1F89">
      <w:pPr>
        <w:pStyle w:val="Odlomakpopisa"/>
        <w:rPr>
          <w:bCs/>
        </w:rPr>
      </w:pPr>
    </w:p>
    <w:p w:rsidRDefault="00085ECC" w:rsidP="00BE1F89" w:rsidR="00085ECC" w:rsidRPr="00BE1F89">
      <w:pPr>
        <w:pStyle w:val="Odlomakpopisa"/>
        <w:numPr>
          <w:ilvl w:val="0"/>
          <w:numId w:val="13"/>
        </w:numPr>
        <w:jc w:val="both"/>
      </w:pPr>
      <w:r w:rsidRPr="00BE1F89">
        <w:rPr>
          <w:bCs/>
        </w:rPr>
        <w:t xml:space="preserve">ZAKLJUČUJE SE </w:t>
      </w:r>
      <w:r w:rsidR="003F2200" w:rsidRPr="00BE1F89">
        <w:rPr>
          <w:bCs/>
        </w:rPr>
        <w:t xml:space="preserve">skraćeni </w:t>
      </w:r>
      <w:r w:rsidRPr="00BE1F89">
        <w:rPr>
          <w:bCs/>
        </w:rPr>
        <w:t xml:space="preserve">stečajni postupak nad dužnikom </w:t>
      </w:r>
      <w:r w:rsidR="00BE1F89">
        <w:t>AUTO POINT jednostavno društvo s ograničenom odgovornošću za usluge, Zagreb, Remetinečka cesta 107, MBS: 080936799, OIB: 39820399400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BE1F89" w:rsidR="00085ECC" w:rsidRPr="00BE1F89">
      <w:pPr>
        <w:pStyle w:val="Odlomakpopisa"/>
        <w:numPr>
          <w:ilvl w:val="0"/>
          <w:numId w:val="13"/>
        </w:numPr>
        <w:jc w:val="both"/>
        <w:rPr>
          <w:bCs/>
        </w:rPr>
      </w:pPr>
      <w:r w:rsidRPr="00BE1F8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10.</w:t>
      </w:r>
      <w:r w:rsidR="00FE3B60">
        <w:t xml:space="preserve"> listopada</w:t>
      </w:r>
      <w:r w:rsidR="00FE3B60" w:rsidRPr="006F0619">
        <w:t xml:space="preserve"> </w:t>
      </w:r>
      <w:r w:rsidRPr="006F0619">
        <w:t>2016. godine Trgovačkom sudu u Zagrebu zahtjev za provedbu skraćenog stečajnog postupka nad dužnikom</w:t>
      </w:r>
      <w:r w:rsidR="004E79D6" w:rsidRPr="004E79D6">
        <w:t xml:space="preserve"> </w:t>
      </w:r>
      <w:r w:rsidR="004E79D6">
        <w:t>AUTO POINT jednostavno društvo s ograničenom odgovornošću za usluge, Zagreb, Remetinečka cesta 107, MBS: 080936799, OIB: 39820399400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  <w:bookmarkStart w:name="_GoBack" w:id="0"/>
      <w:bookmarkEnd w:id="0"/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C07E07">
        <w:t>16</w:t>
      </w:r>
      <w:r w:rsidR="004E79D6">
        <w:t>0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4E79D6">
        <w:rPr>
          <w:sz w:val="24"/>
        </w:rPr>
        <w:t>25. svibnja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246452" w:rsidP="00246452" w:rsidR="00246452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246452" w:rsidP="00246452" w:rsidR="00246452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246452" w:rsidP="00246452" w:rsidR="00246452">
      <w:pPr>
        <w:pStyle w:val="Tijeloteksta"/>
        <w:ind w:left="360"/>
        <w:jc w:val="left"/>
        <w:rPr>
          <w:sz w:val="24"/>
        </w:rPr>
      </w:pPr>
    </w:p>
    <w:p w:rsidRDefault="00246452" w:rsidP="00246452" w:rsidR="0024645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F32" w:rsidR="00820F32">
      <w:r>
        <w:separator/>
      </w:r>
    </w:p>
  </w:endnote>
  <w:endnote w:id="0" w:type="continuationSeparator">
    <w:p w:rsidRDefault="00820F32" w:rsidR="00820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F32" w:rsidR="00820F32">
      <w:r>
        <w:separator/>
      </w:r>
    </w:p>
  </w:footnote>
  <w:footnote w:id="0" w:type="continuationSeparator">
    <w:p w:rsidRDefault="00820F32" w:rsidR="00820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6F6717">
      <w:t>7 St-16</w:t>
    </w:r>
    <w:r w:rsidR="00885E0A">
      <w:t>0</w:t>
    </w:r>
    <w:r w:rsidR="006F6717">
      <w:t>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F6717">
      <w:t>16</w:t>
    </w:r>
    <w:r w:rsidR="00885E0A">
      <w:t>0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54392A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000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452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372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E79D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0F32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E0A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F89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160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60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60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0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0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160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60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60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0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0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63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52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91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670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26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POINT jednostavno društvo s ograničenom odgovornošću za usluge</izvorni_sadrzaj>
    <derivirana_varijabla naziv="DomainObject.Predmet.ProtustrankaFormated_1">  AUTO POINT jednostavno društvo s ograničenom odgovornošću za usluge</derivirana_varijabla>
  </DomainObject.Predmet.ProtustrankaFormated>
  <DomainObject.Predmet.ProtustrankaFormatedOIB>
    <izvorni_sadrzaj>  AUTO POINT jednostavno društvo s ograničenom odgovornošću za usluge, OIB 39820399400</izvorni_sadrzaj>
    <derivirana_varijabla naziv="DomainObject.Predmet.ProtustrankaFormatedOIB_1">  AUTO POINT jednostavno društvo s ograničenom odgovornošću za usluge, OIB 39820399400</derivirana_varijabla>
  </DomainObject.Predmet.ProtustrankaFormatedOIB>
  <DomainObject.Predmet.ProtustrankaFormatedWithAdress>
    <izvorni_sadrzaj> AUTO POINT jednostavno društvo s ograničenom odgovornošću za usluge, Remetinečka cesta 107, 10000 Zagreb</izvorni_sadrzaj>
    <derivirana_varijabla naziv="DomainObject.Predmet.ProtustrankaFormatedWithAdress_1"> AUTO POINT jednostavno društvo s ograničenom odgovornošću za usluge, Remetinečka cesta 107, 10000 Zagreb</derivirana_varijabla>
  </DomainObject.Predmet.ProtustrankaFormatedWithAdress>
  <DomainObject.Predmet.ProtustrankaFormatedWithAdressOIB>
    <izvorni_sadrzaj> AUTO POINT jednostavno društvo s ograničenom odgovornošću za usluge, OIB 39820399400, Remetinečka cesta 107, 10000 Zagreb</izvorni_sadrzaj>
    <derivirana_varijabla naziv="DomainObject.Predmet.ProtustrankaFormatedWithAdressOIB_1"> AUTO POINT jednostavno društvo s ograničenom odgovornošću za usluge, OIB 39820399400, Remetinečka cesta 107, 10000 Zagreb</derivirana_varijabla>
  </DomainObject.Predmet.ProtustrankaFormatedWithAdressOIB>
  <DomainObject.Predmet.ProtustrankaWithAdress>
    <izvorni_sadrzaj>AUTO POINT jednostavno društvo s ograničenom odgovornošću za usluge Remetinečka cesta 107, 10000 Zagreb</izvorni_sadrzaj>
    <derivirana_varijabla naziv="DomainObject.Predmet.ProtustrankaWithAdress_1">AUTO POINT jednostavno društvo s ograničenom odgovornošću za usluge Remetinečka cesta 107, 10000 Zagreb</derivirana_varijabla>
  </DomainObject.Predmet.ProtustrankaWithAdress>
  <DomainObject.Predmet.ProtustrankaWithAdressOIB>
    <izvorni_sadrzaj>AUTO POINT jednostavno društvo s ograničenom odgovornošću za usluge, OIB 39820399400, Remetinečka cesta 107, 10000 Zagreb</izvorni_sadrzaj>
    <derivirana_varijabla naziv="DomainObject.Predmet.ProtustrankaWithAdressOIB_1">AUTO POINT jednostavno društvo s ograničenom odgovornošću za usluge, OIB 39820399400, Remetinečka cesta 107, 10000 Zagreb</derivirana_varijabla>
  </DomainObject.Predmet.ProtustrankaWithAdressOIB>
  <DomainObject.Predmet.ProtustrankaNazivFormated>
    <izvorni_sadrzaj>AUTO POINT jednostavno društvo s ograničenom odgovornošću za usluge</izvorni_sadrzaj>
    <derivirana_varijabla naziv="DomainObject.Predmet.ProtustrankaNazivFormated_1">AUTO POINT jednostavno društvo s ograničenom odgovornošću za usluge</derivirana_varijabla>
  </DomainObject.Predmet.ProtustrankaNazivFormated>
  <DomainObject.Predmet.ProtustrankaNazivFormatedOIB>
    <izvorni_sadrzaj>AUTO POINT jednostavno društvo s ograničenom odgovornošću za usluge, OIB 39820399400</izvorni_sadrzaj>
    <derivirana_varijabla naziv="DomainObject.Predmet.ProtustrankaNazivFormatedOIB_1">AUTO POINT jednostavno društvo s ograničenom odgovornošću za usluge, OIB 39820399400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POINT jednostavno društvo s ograničenom odgovornošću za usluge</item>
    </izvorni_sadrzaj>
    <derivirana_varijabla naziv="DomainObject.Predmet.ProtuStrankaListFormated_1">
      <item>AUTO POINT jednostavno društvo s ograničenom odgovornošću za usluge</item>
    </derivirana_varijabla>
  </DomainObject.Predmet.ProtuStrankaListFormated>
  <DomainObject.Predmet.ProtuStrankaListFormatedOIB>
    <izvorni_sadrzaj>
      <item>AUTO POINT jednostavno društvo s ograničenom odgovornošću za usluge, OIB 39820399400</item>
    </izvorni_sadrzaj>
    <derivirana_varijabla naziv="DomainObject.Predmet.ProtuStrankaListFormatedOIB_1">
      <item>AUTO POINT jednostavno društvo s ograničenom odgovornošću za usluge, OIB 39820399400</item>
    </derivirana_varijabla>
  </DomainObject.Predmet.ProtuStrankaListFormatedOIB>
  <DomainObject.Predmet.ProtuStrankaListFormatedWithAdress>
    <izvorni_sadrzaj>
      <item>AUTO POINT jednostavno društvo s ograničenom odgovornošću za usluge, Remetinečka cesta 107, 10000 Zagreb</item>
    </izvorni_sadrzaj>
    <derivirana_varijabla naziv="DomainObject.Predmet.ProtuStrankaListFormatedWithAdress_1">
      <item>AUTO POINT jednostavno društvo s ograničenom odgovornošću za usluge, Remetinečka cesta 107, 10000 Zagreb</item>
    </derivirana_varijabla>
  </DomainObject.Predmet.ProtuStrankaListFormatedWithAdress>
  <DomainObject.Predmet.ProtuStrankaListFormatedWithAdressOIB>
    <izvorni_sadrzaj>
      <item>AUTO POINT jednostavno društvo s ograničenom odgovornošću za usluge, OIB 39820399400, Remetinečka cesta 107, 10000 Zagreb</item>
    </izvorni_sadrzaj>
    <derivirana_varijabla naziv="DomainObject.Predmet.ProtuStrankaListFormatedWithAdressOIB_1">
      <item>AUTO POINT jednostavno društvo s ograničenom odgovornošću za usluge, OIB 39820399400, Remetinečka cesta 107, 10000 Zagreb</item>
    </derivirana_varijabla>
  </DomainObject.Predmet.ProtuStrankaListFormatedWithAdressOIB>
  <DomainObject.Predmet.ProtuStrankaListNazivFormated>
    <izvorni_sadrzaj>
      <item>AUTO POINT jednostavno društvo s ograničenom odgovornošću za usluge</item>
    </izvorni_sadrzaj>
    <derivirana_varijabla naziv="DomainObject.Predmet.ProtuStrankaListNazivFormated_1">
      <item>AUTO POINT jednostavno društvo s ograničenom odgovornošću za usluge</item>
    </derivirana_varijabla>
  </DomainObject.Predmet.ProtuStrankaListNazivFormated>
  <DomainObject.Predmet.ProtuStrankaListNazivFormatedOIB>
    <izvorni_sadrzaj>
      <item>AUTO POINT jednostavno društvo s ograničenom odgovornošću za usluge, OIB 39820399400</item>
    </izvorni_sadrzaj>
    <derivirana_varijabla naziv="DomainObject.Predmet.ProtuStrankaListNazivFormatedOIB_1">
      <item>AUTO POINT jednostavno društvo s ograničenom odgovornošću za usluge, OIB 39820399400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POINT jednostavno društvo s ograničenom odgovornošću za usluge</izvorni_sadrzaj>
    <derivirana_varijabla naziv="DomainObject.Predmet.ProtustrankaIDrugi_1">AUTO POINT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POINT jednostavno društvo s ograničenom odgovornošću za usluge, OIB 39820399400, Remetinečka cesta 107, 10000 Zagreb</izvorni_sadrzaj>
    <derivirana_varijabla naziv="DomainObject.Predmet.ProtustrankaIDrugiAdressOIB_1">AUTO POINT jednostavno društvo s ograničenom odgovornošću za usluge, OIB 39820399400, Remetinečka cesta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POINT jednostavno društvo s ograničenom odgovornošću za usluge</item>
      <item>FINA Regionalni centar Zagreb</item>
    </izvorni_sadrzaj>
    <derivirana_varijabla naziv="DomainObject.Predmet.SudioniciListNaziv_1">
      <item>AUTO POINT jednostavno društvo s ograničenom odgovornošću za usluge</item>
      <item>FINA Regionalni centar Zagreb</item>
    </derivirana_varijabla>
  </DomainObject.Predmet.SudioniciListNaziv>
  <DomainObject.Predmet.SudioniciListAdressOIB>
    <izvorni_sadrzaj>
      <item>AUTO POINT jednostavno društvo s ograničenom odgovornošću za usluge, OIB 39820399400, Remetinečka cesta 107,10000 Zagreb</item>
      <item>FINA Regionalni centar Zagreb, OIB 85821130368, Trg svibanjskih žrtava 1995. br. 1,10000 Zagreb</item>
    </izvorni_sadrzaj>
    <derivirana_varijabla naziv="DomainObject.Predmet.SudioniciListAdressOIB_1">
      <item>AUTO POINT jednostavno društvo s ograničenom odgovornošću za usluge, OIB 39820399400, Remetinečka cesta 107,10000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39820399400</item>
      <item>, OIB 85821130368</item>
    </izvorni_sadrzaj>
    <derivirana_varijabla naziv="DomainObject.Predmet.SudioniciListNazivOIB_1">
      <item>, OIB 39820399400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992C3-2794-40BE-9768-D5CE9EEA9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488</properties:Words>
  <properties:Characters>2688</properties:Characters>
  <properties:Lines>165</properties:Lines>
  <properties:Paragraphs>29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2017-05-25T07:36:00Z</dcterms:modified>
  <cp:revision>424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