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d444" w14:paraId="cd9d444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7F5322">
        <w:t>70.St-989/2018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4E35F3" w:rsidP="00DB7C18" w:rsidR="00C6743C" w:rsidRPr="00CD19D8">
      <w:pPr>
        <w:jc w:val="both"/>
      </w:pPr>
      <w:r w:rsidRPr="004E35F3"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BILD d.o.o. OIB: 21595375892 iz Zagreba, Ilica 177</w:t>
      </w:r>
      <w:r w:rsidR="00F94860">
        <w:t>, dana 1</w:t>
      </w:r>
      <w:r w:rsidR="005222A3">
        <w:t>2</w:t>
      </w:r>
      <w:r w:rsidR="002630FC">
        <w:t>. travnja 2018.</w:t>
      </w: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934567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2630FC" w:rsidRPr="002630FC">
        <w:t>BILD d.o.o. OIB: 21595375892 iz Zagreba, Ilica 177</w:t>
      </w:r>
      <w:r w:rsidR="002630FC">
        <w:t>.</w:t>
      </w:r>
    </w:p>
    <w:p w:rsidRDefault="000C3448" w:rsidP="009C021C" w:rsidR="000C3448" w:rsidRPr="00CD19D8">
      <w:pPr>
        <w:jc w:val="both"/>
      </w:pPr>
    </w:p>
    <w:p w:rsidRDefault="00F33713" w:rsidP="009C021C" w:rsidR="00F94860">
      <w:pPr>
        <w:jc w:val="both"/>
      </w:pPr>
      <w:r w:rsidRPr="00CD19D8">
        <w:t>II</w:t>
      </w:r>
      <w:r w:rsidR="00934567">
        <w:t>.</w:t>
      </w:r>
      <w:r w:rsidRPr="00CD19D8">
        <w:t xml:space="preserve"> Za stečajnog upravitelja imenuje se</w:t>
      </w:r>
      <w:r w:rsidR="00F94860">
        <w:t xml:space="preserve"> </w:t>
      </w:r>
      <w:r w:rsidR="00873465" w:rsidRPr="00CD19D8">
        <w:t xml:space="preserve"> </w:t>
      </w:r>
      <w:r w:rsidR="00F94860" w:rsidRPr="00F94860">
        <w:t xml:space="preserve">Ante Majić, OIB: 54998137767, Zagreb, Prilaz Baruna Filipovića 13. </w:t>
      </w:r>
    </w:p>
    <w:p w:rsidRDefault="00873465" w:rsidP="009C021C" w:rsidR="00B8398A" w:rsidRPr="00CD19D8">
      <w:pPr>
        <w:jc w:val="both"/>
      </w:pPr>
      <w:r w:rsidRPr="00CD19D8">
        <w:t xml:space="preserve">    </w:t>
      </w:r>
    </w:p>
    <w:p w:rsidRDefault="00D94276" w:rsidP="004C2491" w:rsidR="00F94860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A82B1C">
        <w:t xml:space="preserve"> </w:t>
      </w:r>
      <w:r w:rsidR="00127FB8">
        <w:t xml:space="preserve">12. travnja </w:t>
      </w:r>
      <w:r w:rsidR="00A82B1C" w:rsidRPr="00A82B1C">
        <w:t>2018.</w:t>
      </w:r>
      <w:r w:rsidR="0009017F" w:rsidRPr="00CD19D8">
        <w:t xml:space="preserve"> </w:t>
      </w:r>
      <w:r w:rsidR="00520CBB" w:rsidRPr="00CD19D8">
        <w:t xml:space="preserve"> 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2E101C">
        <w:t>e</w:t>
      </w:r>
      <w:r w:rsidRPr="00CD19D8">
        <w:t xml:space="preserve"> ploč</w:t>
      </w:r>
      <w:r w:rsidR="002E101C">
        <w:t>e</w:t>
      </w:r>
      <w:r w:rsidRPr="00CD19D8">
        <w:t xml:space="preserve"> Trgovačkog suda u Zagrebu dana</w:t>
      </w:r>
      <w:r w:rsidR="00A82B1C">
        <w:t xml:space="preserve"> </w:t>
      </w:r>
      <w:r w:rsidR="00127FB8">
        <w:t xml:space="preserve">12. travnja 2018. u 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EE758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F94860" w:rsidRPr="00F94860">
        <w:t>Ante Majić, OIB: 54998137767, Zagreb, Prilaz Baruna Filipovića 13.</w:t>
      </w:r>
    </w:p>
    <w:p w:rsidRDefault="007F5322" w:rsidP="0009017F" w:rsidR="007F5322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296C70">
        <w:t>(ispitno ročište)</w:t>
      </w:r>
      <w:r w:rsidRPr="00CD19D8">
        <w:rPr>
          <w:b/>
        </w:rPr>
        <w:t xml:space="preserve"> za dan </w:t>
      </w:r>
      <w:r w:rsidR="00296C70">
        <w:rPr>
          <w:b/>
        </w:rPr>
        <w:t>12</w:t>
      </w:r>
      <w:r w:rsidR="008F01A2" w:rsidRPr="00CD19D8">
        <w:rPr>
          <w:b/>
        </w:rPr>
        <w:t xml:space="preserve">. </w:t>
      </w:r>
      <w:r w:rsidR="00296C70">
        <w:rPr>
          <w:b/>
        </w:rPr>
        <w:t>rujn</w:t>
      </w:r>
      <w:r w:rsidR="006A588B">
        <w:rPr>
          <w:b/>
        </w:rPr>
        <w:t xml:space="preserve">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296C70">
        <w:rPr>
          <w:b/>
        </w:rPr>
        <w:t>09,3</w:t>
      </w:r>
      <w:r w:rsidRPr="00CD19D8">
        <w:rPr>
          <w:b/>
        </w:rPr>
        <w:t xml:space="preserve">0 sati </w:t>
      </w:r>
      <w:r w:rsidRPr="007F5322">
        <w:t xml:space="preserve">koje će se održati u zgradi ovog suda, Zagreb, Petrinjska </w:t>
      </w:r>
      <w:r w:rsidR="00810ABE" w:rsidRPr="007F5322">
        <w:t xml:space="preserve">8, soba broj 30/I (dvorišna </w:t>
      </w:r>
      <w:r w:rsidRPr="007F5322"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7F5322">
        <w:t>(izvještajno ročište) 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E8182D">
        <w:rPr>
          <w:b/>
        </w:rPr>
        <w:t>04</w:t>
      </w:r>
      <w:r w:rsidR="0069671A" w:rsidRPr="0069671A">
        <w:rPr>
          <w:b/>
        </w:rPr>
        <w:t xml:space="preserve">. travnja 2018. u </w:t>
      </w:r>
      <w:r w:rsidR="00226551">
        <w:rPr>
          <w:b/>
        </w:rPr>
        <w:t>1</w:t>
      </w:r>
      <w:r w:rsidR="00E8182D">
        <w:rPr>
          <w:b/>
        </w:rPr>
        <w:t>3</w:t>
      </w:r>
      <w:r w:rsidR="00810ABE" w:rsidRPr="00CD19D8">
        <w:rPr>
          <w:b/>
        </w:rPr>
        <w:t>,</w:t>
      </w:r>
      <w:r w:rsidR="00226551">
        <w:rPr>
          <w:b/>
        </w:rPr>
        <w:t>3</w:t>
      </w:r>
      <w:r w:rsidR="003A7232" w:rsidRPr="00CD19D8">
        <w:rPr>
          <w:b/>
        </w:rPr>
        <w:t>0</w:t>
      </w:r>
      <w:r w:rsidR="007F5322">
        <w:rPr>
          <w:b/>
        </w:rPr>
        <w:t xml:space="preserve"> sati</w:t>
      </w:r>
      <w:r w:rsidRPr="00CD19D8">
        <w:rPr>
          <w:b/>
        </w:rPr>
        <w:t xml:space="preserve"> </w:t>
      </w:r>
      <w:r w:rsidR="0069671A" w:rsidRPr="007F5322"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727008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296C70" w:rsidRPr="00296C70">
        <w:t>BILD d.o.o. OIB: 21595</w:t>
      </w:r>
      <w:r w:rsidR="00056C4A">
        <w:t xml:space="preserve">375892 iz Zagreba, Ilica 177, </w:t>
      </w:r>
      <w:r w:rsidR="008E73E7">
        <w:t>u zemljišnim knjigama</w:t>
      </w:r>
      <w:r w:rsidR="009B2D8B">
        <w:t xml:space="preserve"> te se nalaže Z</w:t>
      </w:r>
      <w:r w:rsidRPr="00CD19D8">
        <w:t xml:space="preserve">emljišnoknjižnom odjelu </w:t>
      </w:r>
      <w:r w:rsidR="00170DBD" w:rsidRPr="00170DBD">
        <w:t xml:space="preserve">Općinskog </w:t>
      </w:r>
      <w:r w:rsidR="00056C4A">
        <w:t xml:space="preserve">građanskog </w:t>
      </w:r>
      <w:r w:rsidR="00170DBD" w:rsidRPr="00170DBD">
        <w:t>suda u</w:t>
      </w:r>
      <w:r w:rsidR="00056C4A">
        <w:t xml:space="preserve"> Zagrebu</w:t>
      </w:r>
      <w:r w:rsidR="00170DBD" w:rsidRPr="00170DBD">
        <w:t xml:space="preserve">,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0219E6" w:rsidRPr="000219E6">
        <w:t>BILD d.o.o. OIB: 21</w:t>
      </w:r>
      <w:r w:rsidR="000219E6">
        <w:t xml:space="preserve">595375892 iz Zagreba, Ilica 177 </w:t>
      </w:r>
      <w:r w:rsidR="00D151D2" w:rsidRPr="00D151D2">
        <w:t xml:space="preserve">na nekretninama dužnika </w:t>
      </w:r>
      <w:r w:rsidR="00933D4A">
        <w:t xml:space="preserve">i to </w:t>
      </w:r>
      <w:r w:rsidR="00933D4A" w:rsidRPr="00933D4A">
        <w:t>stan oznake S1 u prizemlju zgrade površine 45,20 m2 s vrtom površine 70 m2 i parkirališnim mjestom kat. čestica 666/38, broj uloška 8603 k.o. Stenjevec i stan oznake S1 u prizemlju zgrade površine 46,20 m2 s vrtom površine 70 m2 i parkirališnim mjestom kat. čestica 666/39, broj uloška  1015 k.o. Stenjevec i dvorište Jelašička, površine 25 m2 kat. čes. 666/40 broj uloška 8604 k.o. Stenjevec.</w:t>
      </w:r>
    </w:p>
    <w:p w:rsidRDefault="00933D4A" w:rsidP="00A41571" w:rsidR="00933D4A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C15320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C15320" w:rsidRPr="00C15320">
        <w:t>BILD d.o.o. OIB: 21595375892 iz Zagreba, Ilica 177.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Prijedlog je zaveden pod brojem St-</w:t>
      </w:r>
      <w:r w:rsidR="00C15320">
        <w:rPr>
          <w:lang w:val="pt-BR"/>
        </w:rPr>
        <w:t>6230</w:t>
      </w:r>
      <w:r w:rsidRPr="00CD19D8">
        <w:rPr>
          <w:lang w:val="pt-BR"/>
        </w:rPr>
        <w:t>/</w:t>
      </w:r>
      <w:r w:rsidR="0029362F">
        <w:rPr>
          <w:lang w:val="pt-BR"/>
        </w:rPr>
        <w:t>20</w:t>
      </w:r>
      <w:r w:rsidR="00C15320">
        <w:rPr>
          <w:lang w:val="pt-BR"/>
        </w:rPr>
        <w:t>15</w:t>
      </w:r>
      <w:r w:rsidRPr="00CD19D8">
        <w:rPr>
          <w:lang w:val="pt-BR"/>
        </w:rPr>
        <w:t xml:space="preserve">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AE3DD1">
        <w:t>15</w:t>
      </w:r>
      <w:r w:rsidRPr="00CD19D8">
        <w:t xml:space="preserve">. </w:t>
      </w:r>
      <w:r w:rsidR="00AE3DD1">
        <w:t>veljače</w:t>
      </w:r>
      <w:r w:rsidR="00D922FB">
        <w:t xml:space="preserve"> </w:t>
      </w:r>
      <w:r w:rsidRPr="00CD19D8">
        <w:t>201</w:t>
      </w:r>
      <w:r w:rsidR="00AE3DD1">
        <w:t>8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F479BD">
        <w:t>22. 03</w:t>
      </w:r>
      <w:r w:rsidRPr="00CD19D8">
        <w:t>. 201</w:t>
      </w:r>
      <w:r w:rsidR="00F479BD">
        <w:t>8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B66ECF">
        <w:t xml:space="preserve">12. travnja </w:t>
      </w:r>
      <w:r w:rsidRPr="00F9735A">
        <w:t>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FA6A52">
        <w:t xml:space="preserve">, v.r. </w:t>
      </w: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lastRenderedPageBreak/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FA6A52" w:rsidP="004F5146" w:rsidR="00FA6A52">
      <w:pPr>
        <w:jc w:val="right"/>
      </w:pPr>
      <w:r>
        <w:t>za točnost otpravka-ovlašteni službenik</w:t>
      </w:r>
    </w:p>
    <w:p w:rsidRDefault="00FA6A52" w:rsidP="004F5146" w:rsidR="00FA6A52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6A52">
          <w:rPr>
            <w:noProof/>
          </w:rPr>
          <w:t>3</w:t>
        </w:r>
        <w:r>
          <w:fldChar w:fldCharType="end"/>
        </w:r>
        <w:r w:rsidR="002163FA">
          <w:tab/>
        </w:r>
        <w:r w:rsidR="007F5322">
          <w:t>70.St-989/2018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19E6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6C4A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27FB8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30FC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6C70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35F3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22A3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570F4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008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32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3D4A"/>
    <w:rsid w:val="00934567"/>
    <w:rsid w:val="009348B4"/>
    <w:rsid w:val="0094032C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3DD1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6ECF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401E"/>
    <w:rsid w:val="00C06F1A"/>
    <w:rsid w:val="00C07964"/>
    <w:rsid w:val="00C101EA"/>
    <w:rsid w:val="00C11538"/>
    <w:rsid w:val="00C11572"/>
    <w:rsid w:val="00C131D1"/>
    <w:rsid w:val="00C1383D"/>
    <w:rsid w:val="00C15320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9BD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4860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6A52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A5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A5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A5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A5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A5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A5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A5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A5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St-989/2018</izvorni_sadrzaj>
    <derivirana_varijabla naziv="DomainObject.Predmet.OznakaBroj_1">St-989/2018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BILD d.o.o. za graditeljstvo, ugostiteljstvo i turizam, trgovinu na veliko i malo te izvoz i uvoz</izvorni_sadrzaj>
    <derivirana_varijabla naziv="DomainObject.Predmet.ProtustrankaFormated_1">  BILD d.o.o. za graditeljstvo, ugostiteljstvo i turizam, trgovinu na veliko i malo te izvoz i uvoz</derivirana_varijabla>
  </DomainObject.Predmet.ProtustrankaFormated>
  <DomainObject.Predmet.ProtustrankaFormatedOIB>
    <izvorni_sadrzaj>  BILD d.o.o. za graditeljstvo, ugostiteljstvo i turizam, trgovinu na veliko i malo te izvoz i uvoz, OIB 21595375892</izvorni_sadrzaj>
    <derivirana_varijabla naziv="DomainObject.Predmet.ProtustrankaFormatedOIB_1">  BILD d.o.o. za graditeljstvo, ugostiteljstvo i turizam, trgovinu na veliko i malo te izvoz i uvoz, OIB 21595375892</derivirana_varijabla>
  </DomainObject.Predmet.ProtustrankaFormatedOIB>
  <DomainObject.Predmet.ProtustrankaFormatedWithAdress>
    <izvorni_sadrzaj> BILD d.o.o. za graditeljstvo, ugostiteljstvo i turizam, trgovinu na veliko i malo te izvoz i uvoz, Ilica 177, 10000 Zagreb</izvorni_sadrzaj>
    <derivirana_varijabla naziv="DomainObject.Predmet.ProtustrankaFormatedWithAdress_1"> BILD d.o.o. za graditeljstvo, ugostiteljstvo i turizam, trgovinu na veliko i malo te izvoz i uvoz, Ilica 177, 10000 Zagreb</derivirana_varijabla>
  </DomainObject.Predmet.ProtustrankaFormatedWithAdress>
  <DomainObject.Predmet.ProtustrankaFormatedWithAdressOIB>
    <izvorni_sadrzaj> BILD d.o.o. za graditeljstvo, ugostiteljstvo i turizam, trgovinu na veliko i malo te izvoz i uvoz, OIB 21595375892, Ilica 177, 10000 Zagreb</izvorni_sadrzaj>
    <derivirana_varijabla naziv="DomainObject.Predmet.ProtustrankaFormatedWithAdressOIB_1"> BILD d.o.o. za graditeljstvo, ugostiteljstvo i turizam, trgovinu na veliko i malo te izvoz i uvoz, OIB 21595375892, Ilica 177, 10000 Zagreb</derivirana_varijabla>
  </DomainObject.Predmet.ProtustrankaFormatedWithAdressOIB>
  <DomainObject.Predmet.ProtustrankaWithAdress>
    <izvorni_sadrzaj>BILD d.o.o. za graditeljstvo, ugostiteljstvo i turizam, trgovinu na veliko i malo te izvoz i uvoz Ilica 177, 10000 Zagreb</izvorni_sadrzaj>
    <derivirana_varijabla naziv="DomainObject.Predmet.ProtustrankaWithAdress_1">BILD d.o.o. za graditeljstvo, ugostiteljstvo i turizam, trgovinu na veliko i malo te izvoz i uvoz Ilica 177, 10000 Zagreb</derivirana_varijabla>
  </DomainObject.Predmet.ProtustrankaWithAdress>
  <DomainObject.Predmet.ProtustrankaWithAdressOIB>
    <izvorni_sadrzaj>BILD d.o.o. za graditeljstvo, ugostiteljstvo i turizam, trgovinu na veliko i malo te izvoz i uvoz, OIB 21595375892, Ilica 177, 10000 Zagreb</izvorni_sadrzaj>
    <derivirana_varijabla naziv="DomainObject.Predmet.ProtustrankaWithAdressOIB_1">BILD d.o.o. za graditeljstvo, ugostiteljstvo i turizam, trgovinu na veliko i malo te izvoz i uvoz, OIB 21595375892, Ilica 177, 10000 Zagreb</derivirana_varijabla>
  </DomainObject.Predmet.ProtustrankaWithAdressOIB>
  <DomainObject.Predmet.ProtustrankaNazivFormated>
    <izvorni_sadrzaj>BILD d.o.o. za graditeljstvo, ugostiteljstvo i turizam, trgovinu na veliko i malo te izvoz i uvoz</izvorni_sadrzaj>
    <derivirana_varijabla naziv="DomainObject.Predmet.ProtustrankaNazivFormated_1">BILD d.o.o. za graditeljstvo, ugostiteljstvo i turizam, trgovinu na veliko i malo te izvoz i uvoz</derivirana_varijabla>
  </DomainObject.Predmet.ProtustrankaNazivFormated>
  <DomainObject.Predmet.ProtustrankaNazivFormatedOIB>
    <izvorni_sadrzaj>BILD d.o.o. za graditeljstvo, ugostiteljstvo i turizam, trgovinu na veliko i malo te izvoz i uvoz, OIB 21595375892</izvorni_sadrzaj>
    <derivirana_varijabla naziv="DomainObject.Predmet.ProtustrankaNazivFormatedOIB_1">BILD d.o.o. za graditeljstvo, ugostiteljstvo i turizam, trgovinu na veliko i malo te izvoz i uvoz, OIB 21595375892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Jelić; RH Ministarstvo financija, Porezna uprava</izvorni_sadrzaj>
    <derivirana_varijabla naziv="DomainObject.Predmet.StrankaFormated_1">  FINA Regionalni centar Zagreb; Marinko Jelić; RH Ministarstvo financija, Porezna uprava</derivirana_varijabla>
  </DomainObject.Predmet.StrankaFormated>
  <DomainObject.Predmet.StrankaFormatedOIB>
    <izvorni_sadrzaj>  FINA Regionalni centar Zagreb, OIB 85821130368; Marinko Jelić, OIB 23741101929; RH Ministarstvo financija, Porezna uprava, OIB 18683136487</izvorni_sadrzaj>
    <derivirana_varijabla naziv="DomainObject.Predmet.StrankaFormatedOIB_1">  FINA Regionalni centar Zagreb, OIB 85821130368; Marinko Jelić, OIB 23741101929;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Marinko Jelić, Kravljak 9, 10432 Kravljak; RH Ministarstvo financija, Porezna uprava</izvorni_sadrzaj>
    <derivirana_varijabla naziv="DomainObject.Predmet.StrankaFormatedWithAdress_1"> FINA Regionalni centar Zagreb, Trg svibanjskih žrtava 1995. br. 1, 10000 Zagreb; Marinko Jelić, Kravljak 9, 10432 Kravljak; RH Ministarstvo financija, Porezna uprava</derivirana_varijabla>
  </DomainObject.Predmet.StrankaFormatedWithAdress>
  <DomainObject.Predmet.StrankaFormatedWithAdressOIB>
    <izvorni_sadrzaj> FINA Regionalni centar Zagreb, OIB 85821130368, Trg svibanjskih žrtava 1995. br. 1, 10000 Zagreb; Marinko Jelić, OIB 23741101929, Kravljak 9, 10432 Kravljak; RH Ministarstvo financija, Porezna uprava, OIB 18683136487</izvorni_sadrzaj>
    <derivirana_varijabla naziv="DomainObject.Predmet.StrankaFormatedWithAdressOIB_1"> FINA Regionalni centar Zagreb, OIB 85821130368, Trg svibanjskih žrtava 1995. br. 1, 10000 Zagreb; Marinko Jelić, OIB 23741101929, Kravljak 9, 10432 Kravljak; RH Ministarstvo financija, Porezna uprava, OIB 18683136487</derivirana_varijabla>
  </DomainObject.Predmet.StrankaFormatedWithAdressOIB>
  <DomainObject.Predmet.StrankaWithAdress>
    <izvorni_sadrzaj>FINA Regionalni centar Zagreb Trg svibanjskih žrtava 1995. br. 1,10000 Zagreb,Marinko Jelić Kravljak 9,10432 Kravljak,RH Ministarstvo financija, Porezna uprava </izvorni_sadrzaj>
    <derivirana_varijabla naziv="DomainObject.Predmet.StrankaWithAdress_1">FINA Regionalni centar Zagreb Trg svibanjskih žrtava 1995. br. 1,10000 Zagreb,Marinko Jelić Kravljak 9,10432 Kravljak,RH Ministarstvo financija, Porezna uprava </derivirana_varijabla>
  </DomainObject.Predmet.StrankaWithAdress>
  <DomainObject.Predmet.StrankaWithAdressOIB>
    <izvorni_sadrzaj>FINA Regionalni centar Zagreb, OIB 85821130368, Trg svibanjskih žrtava 1995. br. 1,10000 Zagreb,Marinko Jelić, OIB 23741101929, Kravljak 9,10432 Kravljak,RH Ministarstvo financija, Porezna uprava, OIB 18683136487</izvorni_sadrzaj>
    <derivirana_varijabla naziv="DomainObject.Predmet.StrankaWithAdressOIB_1">FINA Regionalni centar Zagreb, OIB 85821130368, Trg svibanjskih žrtava 1995. br. 1,10000 Zagreb,Marinko Jelić, OIB 23741101929, Kravljak 9,10432 Kravljak,RH Ministarstvo financija, Porezna uprava, OIB 18683136487</derivirana_varijabla>
  </DomainObject.Predmet.StrankaWithAdressOIB>
  <DomainObject.Predmet.StrankaNazivFormated>
    <izvorni_sadrzaj>FINA Regionalni centar Zagreb,Marinko Jelić,RH Ministarstvo financija, Porezna uprava</izvorni_sadrzaj>
    <derivirana_varijabla naziv="DomainObject.Predmet.StrankaNazivFormated_1">FINA Regionalni centar Zagreb,Marinko Jelić,RH Ministarstvo financija, Porezna uprava</derivirana_varijabla>
  </DomainObject.Predmet.StrankaNazivFormated>
  <DomainObject.Predmet.StrankaNazivFormatedOIB>
    <izvorni_sadrzaj>FINA Regionalni centar Zagreb, OIB 85821130368,Marinko Jelić, OIB 23741101929,RH Ministarstvo financija, Porezna uprava, OIB 18683136487</izvorni_sadrzaj>
    <derivirana_varijabla naziv="DomainObject.Predmet.StrankaNazivFormatedOIB_1">FINA Regionalni centar Zagreb, OIB 85821130368,Marinko Jelić, OIB 23741101929,RH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Marinko Jelić</item>
      <item>RH Ministarstvo financija, Porezna uprava</item>
    </izvorni_sadrzaj>
    <derivirana_varijabla naziv="DomainObject.Predmet.StrankaListFormated_1">
      <item>FINA Regionalni centar Zagreb</item>
      <item>Marinko Jelić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FormatedOIB_1">
      <item>FINA Regionalni centar Zagreb, OIB 85821130368</item>
      <item>Marinko Jelić, OIB 23741101929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Jelić, Kravljak 9, 10432 Kravljak</item>
      <item>RH Ministarstvo financija, Porezna uprava</item>
    </izvorni_sadrzaj>
    <derivirana_varijabla naziv="DomainObject.Predmet.StrankaListFormatedWithAdress_1">
      <item>FINA Regionalni centar Zagreb, Trg svibanjskih žrtava 1995. br. 1, 10000 Zagreb</item>
      <item>Marinko Jelić, Kravljak 9, 10432 Kravljak</item>
      <item>RH Ministarstvo financija, Porezna uprava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izvorni_sadrzaj>
    <derivirana_varijabla naziv="DomainObject.Predmet.StrankaListFormatedWithAdressOIB_1"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derivirana_varijabla>
  </DomainObject.Predmet.StrankaListFormatedWithAdressOIB>
  <DomainObject.Predmet.StrankaListNazivFormated>
    <izvorni_sadrzaj>
      <item>FINA Regionalni centar Zagreb</item>
      <item>Marinko Jelić</item>
      <item>RH Ministarstvo financija, Porezna uprava</item>
    </izvorni_sadrzaj>
    <derivirana_varijabla naziv="DomainObject.Predmet.StrankaListNazivFormated_1">
      <item>FINA Regionalni centar Zagreb</item>
      <item>Marinko Jelić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NazivFormatedOIB_1">
      <item>FINA Regionalni centar Zagreb, OIB 85821130368</item>
      <item>Marinko Jelić, OIB 23741101929</item>
      <item>RH Ministarstvo financija, Porezna uprava, OIB 18683136487</item>
    </derivirana_varijabla>
  </DomainObject.Predmet.StrankaListNazivFormatedOIB>
  <DomainObject.Predmet.ProtuStrankaListFormated>
    <izvorni_sadrzaj>
      <item>BILD d.o.o. za graditeljstvo, ugostiteljstvo i turizam, trgovinu na veliko i malo te izvoz i uvoz</item>
    </izvorni_sadrzaj>
    <derivirana_varijabla naziv="DomainObject.Predmet.ProtuStrankaListFormated_1">
      <item>BILD d.o.o. za graditeljstvo, ugostiteljstvo i turizam, trgovinu na veliko i malo te izvoz i uvoz</item>
    </derivirana_varijabla>
  </DomainObject.Predmet.ProtuStrankaListFormated>
  <DomainObject.Predmet.ProtuStrankaListFormatedOIB>
    <izvorni_sadrzaj>
      <item>BILD d.o.o. za graditeljstvo, ugostiteljstvo i turizam, trgovinu na veliko i malo te izvoz i uvoz, OIB 21595375892</item>
    </izvorni_sadrzaj>
    <derivirana_varijabla naziv="DomainObject.Predmet.ProtuStrankaListFormatedOIB_1">
      <item>BILD d.o.o. za graditeljstvo, ugostiteljstvo i turizam, trgovinu na veliko i malo te izvoz i uvoz, OIB 21595375892</item>
    </derivirana_varijabla>
  </DomainObject.Predmet.ProtuStrankaListFormatedOIB>
  <DomainObject.Predmet.ProtuStrankaListFormatedWithAdress>
    <izvorni_sadrzaj>
      <item>BILD d.o.o. za graditeljstvo, ugostiteljstvo i turizam, trgovinu na veliko i malo te izvoz i uvoz, Ilica 177, 10000 Zagreb</item>
    </izvorni_sadrzaj>
    <derivirana_varijabla naziv="DomainObject.Predmet.ProtuStrankaListFormatedWithAdress_1">
      <item>BILD d.o.o. za graditeljstvo, ugostiteljstvo i turizam, trgovinu na veliko i malo te izvoz i uvoz, Ilica 177, 10000 Zagreb</item>
    </derivirana_varijabla>
  </DomainObject.Predmet.ProtuStrankaListFormatedWithAdress>
  <DomainObject.Predmet.ProtuStrankaListFormatedWithAdressOIB>
    <izvorni_sadrzaj>
      <item>BILD d.o.o. za graditeljstvo, ugostiteljstvo i turizam, trgovinu na veliko i malo te izvoz i uvoz, OIB 21595375892, Ilica 177, 10000 Zagreb</item>
    </izvorni_sadrzaj>
    <derivirana_varijabla naziv="DomainObject.Predmet.ProtuStrankaListFormatedWithAdressOIB_1">
      <item>BILD d.o.o. za graditeljstvo, ugostiteljstvo i turizam, trgovinu na veliko i malo te izvoz i uvoz, OIB 21595375892, Ilica 177, 10000 Zagreb</item>
    </derivirana_varijabla>
  </DomainObject.Predmet.ProtuStrankaListFormatedWithAdressOIB>
  <DomainObject.Predmet.ProtuStrankaListNazivFormated>
    <izvorni_sadrzaj>
      <item>BILD d.o.o. za graditeljstvo, ugostiteljstvo i turizam, trgovinu na veliko i malo te izvoz i uvoz</item>
    </izvorni_sadrzaj>
    <derivirana_varijabla naziv="DomainObject.Predmet.ProtuStrankaListNazivFormated_1">
      <item>BILD d.o.o. za graditeljstvo, ugostiteljstvo i turizam, trgovinu na veliko i malo te izvoz i uvoz</item>
    </derivirana_varijabla>
  </DomainObject.Predmet.ProtuStrankaListNazivFormated>
  <DomainObject.Predmet.ProtuStrankaListNazivFormatedOIB>
    <izvorni_sadrzaj>
      <item>BILD d.o.o. za graditeljstvo, ugostiteljstvo i turizam, trgovinu na veliko i malo te izvoz i uvoz, OIB 21595375892</item>
    </izvorni_sadrzaj>
    <derivirana_varijabla naziv="DomainObject.Predmet.ProtuStrankaListNazivFormatedOIB_1">
      <item>BILD d.o.o. za graditeljstvo, ugostiteljstvo i turizam, trgovinu na veliko i malo te izvoz i uvoz, OIB 21595375892</item>
    </derivirana_varijabla>
  </DomainObject.Predmet.ProtuStrankaListNazivFormatedOIB>
  <DomainObject.Predmet.OstaliListFormated>
    <izvorni_sadrzaj>
      <item>JANISLAV ŠABAN</item>
      <item>BOGOSLAV ŠABAN</item>
      <item>Županijsko državno odvjetništvo u Zagrebu</item>
      <item>Marinko Jelić</item>
      <item>ŽDO ZAGREB</item>
    </izvorni_sadrzaj>
    <derivirana_varijabla naziv="DomainObject.Predmet.OstaliListFormated_1">
      <item>JANISLAV ŠABAN</item>
      <item>BOGOSLAV ŠABAN</item>
      <item>Županijsko državno odvjetništvo u Zagrebu</item>
      <item>Marinko Jelić</item>
      <item>ŽDO ZAGREB</item>
    </derivirana_varijabla>
  </DomainObject.Predmet.OstaliListFormated>
  <DomainObject.Predmet.OstaliList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</izvorni_sadrzaj>
    <derivirana_varijabla naziv="DomainObject.Predmet.OstaliList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</derivirana_varijabla>
  </DomainObject.Predmet.OstaliListFormatedOIB>
  <DomainObject.Predmet.OstaliListFormatedWithAdress>
    <izvorni_sadrzaj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</izvorni_sadrzaj>
    <derivirana_varijabla naziv="DomainObject.Predmet.OstaliListFormatedWithAdress_1"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</derivirana_varijabla>
  </DomainObject.Predmet.OstaliListFormatedWithAdress>
  <DomainObject.Predmet.OstaliListFormatedWithAdressOIB>
    <izvorni_sadrzaj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</izvorni_sadrzaj>
    <derivirana_varijabla naziv="DomainObject.Predmet.OstaliListFormatedWithAdressOIB_1"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</derivirana_varijabla>
  </DomainObject.Predmet.OstaliListFormatedWithAdressOIB>
  <DomainObject.Predmet.OstaliListNazivFormated>
    <izvorni_sadrzaj>
      <item>JANISLAV ŠABAN</item>
      <item>BOGOSLAV ŠABAN</item>
      <item>Županijsko državno odvjetništvo u Zagrebu</item>
      <item>Marinko Jelić</item>
      <item>ŽDO ZAGREB</item>
    </izvorni_sadrzaj>
    <derivirana_varijabla naziv="DomainObject.Predmet.OstaliListNazivFormated_1">
      <item>JANISLAV ŠABAN</item>
      <item>BOGOSLAV ŠABAN</item>
      <item>Županijsko državno odvjetništvo u Zagrebu</item>
      <item>Marinko Jelić</item>
      <item>ŽDO ZAGREB</item>
    </derivirana_varijabla>
  </DomainObject.Predmet.OstaliListNazivFormated>
  <DomainObject.Predmet.OstaliListNaziv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</izvorni_sadrzaj>
    <derivirana_varijabla naziv="DomainObject.Predmet.OstaliListNaziv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BILD d.o.o. za graditeljstvo, ugostiteljstvo i turizam, trgovinu na veliko i malo te izvoz i uvoz</izvorni_sadrzaj>
    <derivirana_varijabla naziv="DomainObject.Predmet.ProtustrankaIDrugi_1">BILD d.o.o. za graditeljstvo, ugostiteljstvo i turizam, trgovinu na veliko i malo te izvoz i uvoz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BILD d.o.o. za graditeljstvo, ugostiteljstvo i turizam, trgovinu na veliko i malo te izvoz i uvoz, OIB 21595375892, Ilica 177, 10000 Zagreb</izvorni_sadrzaj>
    <derivirana_varijabla naziv="DomainObject.Predmet.ProtustrankaIDrugiAdressOIB_1">BILD d.o.o. za graditeljstvo, ugostiteljstvo i turizam, trgovinu na veliko i malo te izvoz i uvoz, OIB 21595375892,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</izvorni_sadrzaj>
    <derivirana_varijabla naziv="DomainObject.Predmet.SudioniciListNaziv_1"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</derivirana_varijabla>
  </DomainObject.Predmet.SudioniciListNaziv>
  <DomainObject.Predmet.SudioniciListAdressOIB>
    <izvorni_sadrzaj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</izvorni_sadrzaj>
    <derivirana_varijabla naziv="DomainObject.Predmet.SudioniciListAdressOIB_1"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</izvorni_sadrzaj>
    <derivirana_varijabla naziv="DomainObject.Predmet.SudioniciListNazivOIB_1"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852</properties:Words>
  <properties:Characters>4680</properties:Characters>
  <properties:Lines>107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2018-04-10T12:46:00Z</dcterms:created>
  <dc:creator>radicn</dc:creator>
  <cp:lastModifiedBy>Mirjana Gašparić</cp:lastModifiedBy>
  <cp:lastPrinted>2018-04-12T11:53:00Z</cp:lastPrinted>
  <dcterms:modified xmlns:xsi="http://www.w3.org/2001/XMLSchema-instance" xsi:type="dcterms:W3CDTF">2018-04-12T11:53:00Z</dcterms:modified>
  <cp:revision>8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(St-989-18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