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65a9" w14:paraId="b2f65a9" w:rsidRDefault="008821E2" w:rsidP="008821E2" w:rsidR="008821E2" w:rsidRPr="008821E2">
      <w:pPr>
        <w:pStyle w:val="Bezproreda"/>
        <w15:collapsed w:val="false"/>
        <w:rPr>
          <w:noProof/>
          <w:lang w:eastAsia="hr-HR"/>
        </w:rPr>
      </w:pPr>
      <w:bookmarkStart w:name="_GoBack" w:id="0"/>
      <w:bookmarkEnd w:id="0"/>
      <w:r w:rsidRPr="008821E2"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821E2" w:rsidP="008821E2" w:rsidR="008821E2" w:rsidRPr="008821E2">
      <w:pPr>
        <w:pStyle w:val="Bezproreda"/>
        <w:rPr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>REPUBLIKA HRVATSKA</w:t>
      </w: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 xml:space="preserve">   Zagreb, Amruševa 2/II</w:t>
      </w:r>
    </w:p>
    <w:p w:rsidRDefault="008821E2" w:rsidP="008821E2" w:rsidR="00CC03F5" w:rsidRPr="008821E2">
      <w:pPr>
        <w:pStyle w:val="Bezproreda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81.</w:t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St-39</w:t>
      </w:r>
      <w:r w:rsidR="00B05CD9">
        <w:rPr>
          <w:rFonts w:cs="Times New Roman" w:eastAsia="Times New Roman" w:hAnsi="Times New Roman" w:ascii="Times New Roman"/>
          <w:sz w:val="24"/>
          <w:szCs w:val="24"/>
          <w:lang w:eastAsia="hr-HR"/>
        </w:rPr>
        <w:t>58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CC03F5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</w:t>
      </w:r>
      <w:r w:rsidR="00A31DCA">
        <w:rPr>
          <w:rFonts w:cs="Times New Roman" w:eastAsia="Times New Roman" w:hAnsi="Times New Roman" w:ascii="Times New Roman"/>
          <w:sz w:val="24"/>
          <w:szCs w:val="24"/>
          <w:lang w:eastAsia="hr-HR"/>
        </w:rPr>
        <w:t>J.J. LENA d.o.o., Zagreb, Ljubijska 79</w:t>
      </w:r>
      <w:r w:rsidR="006F06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F2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MBS: </w:t>
      </w:r>
      <w:r w:rsidR="0004586E">
        <w:rPr>
          <w:rFonts w:cs="Times New Roman" w:eastAsia="Times New Roman" w:hAnsi="Times New Roman" w:ascii="Times New Roman"/>
          <w:sz w:val="24"/>
          <w:szCs w:val="24"/>
          <w:lang w:eastAsia="hr-HR"/>
        </w:rPr>
        <w:t>080</w:t>
      </w:r>
      <w:r w:rsidR="00A31DCA">
        <w:rPr>
          <w:rFonts w:cs="Times New Roman" w:eastAsia="Times New Roman" w:hAnsi="Times New Roman" w:ascii="Times New Roman"/>
          <w:sz w:val="24"/>
          <w:szCs w:val="24"/>
          <w:lang w:eastAsia="hr-HR"/>
        </w:rPr>
        <w:t>642147</w:t>
      </w:r>
      <w:r w:rsidR="004B4430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31DCA">
        <w:rPr>
          <w:rFonts w:cs="Times New Roman" w:eastAsia="Times New Roman" w:hAnsi="Times New Roman" w:ascii="Times New Roman"/>
          <w:sz w:val="24"/>
          <w:szCs w:val="24"/>
          <w:lang w:eastAsia="hr-HR"/>
        </w:rPr>
        <w:t>96650897511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A31DCA">
        <w:rPr>
          <w:rFonts w:cs="Times New Roman" w:eastAsia="Times New Roman" w:hAnsi="Times New Roman" w:ascii="Times New Roman"/>
          <w:sz w:val="24"/>
          <w:szCs w:val="24"/>
          <w:lang w:eastAsia="hr-HR"/>
        </w:rPr>
        <w:t>J.J. LENA d.o.o., Zagreb, Ljubijska 79, MBS: 080642147</w:t>
      </w:r>
      <w:r w:rsidR="00A31DCA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31DCA">
        <w:rPr>
          <w:rFonts w:cs="Times New Roman" w:eastAsia="Times New Roman" w:hAnsi="Times New Roman" w:ascii="Times New Roman"/>
          <w:sz w:val="24"/>
          <w:szCs w:val="24"/>
          <w:lang w:eastAsia="hr-HR"/>
        </w:rPr>
        <w:t>96650897511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A31D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1258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te da ukupni iznos duga evidentiranog na temelju neizvršenih osnova za plaćanje iznosi </w:t>
      </w:r>
      <w:r w:rsidR="00A31DCA">
        <w:rPr>
          <w:rFonts w:cs="Times New Roman" w:eastAsia="Times New Roman" w:hAnsi="Times New Roman" w:ascii="Times New Roman"/>
          <w:sz w:val="24"/>
          <w:szCs w:val="24"/>
          <w:lang w:eastAsia="hr-HR"/>
        </w:rPr>
        <w:t>42.997,25</w:t>
      </w:r>
      <w:r w:rsidR="0095473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kuna na dan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 travnja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SUDSKI SAVJETNIK:</w:t>
      </w:r>
    </w:p>
    <w:p w:rsidRDefault="00492E13" w:rsidP="00492E13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MARIO ŽIŠKOVIĆ</w:t>
      </w:r>
      <w:r w:rsidR="00FF092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000D4" w:rsidP="00F84008" w:rsidR="005000D4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000D4" w:rsidP="00F84008" w:rsidR="005000D4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D3E25" w:rsidP="00F84008" w:rsidR="009D3E2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D3E25" w:rsidP="00F84008" w:rsidR="009D3E2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000D4" w:rsidP="00F84008" w:rsid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236F" w:rsidP="00F84008" w:rsidR="00CF236F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2E13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Mrežna stranica e-Oglasne ploče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8821E2" w:rsidR="00F84008" w:rsidRPr="004B4430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hideGrammaticalError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4586E"/>
    <w:rsid w:val="000A5216"/>
    <w:rsid w:val="00221DE7"/>
    <w:rsid w:val="00477039"/>
    <w:rsid w:val="00492E13"/>
    <w:rsid w:val="004A66FD"/>
    <w:rsid w:val="004B4430"/>
    <w:rsid w:val="005000D4"/>
    <w:rsid w:val="0055229F"/>
    <w:rsid w:val="00643181"/>
    <w:rsid w:val="006F0699"/>
    <w:rsid w:val="007D48B1"/>
    <w:rsid w:val="00843A94"/>
    <w:rsid w:val="008821E2"/>
    <w:rsid w:val="008863CE"/>
    <w:rsid w:val="008B2490"/>
    <w:rsid w:val="009037B9"/>
    <w:rsid w:val="009533C9"/>
    <w:rsid w:val="00954738"/>
    <w:rsid w:val="009D3E25"/>
    <w:rsid w:val="009F030D"/>
    <w:rsid w:val="00A31DCA"/>
    <w:rsid w:val="00AE3877"/>
    <w:rsid w:val="00B05CD9"/>
    <w:rsid w:val="00BE369E"/>
    <w:rsid w:val="00CC03F5"/>
    <w:rsid w:val="00CF236F"/>
    <w:rsid w:val="00D568FC"/>
    <w:rsid w:val="00DD3079"/>
    <w:rsid w:val="00E06870"/>
    <w:rsid w:val="00F520A4"/>
    <w:rsid w:val="00F84008"/>
    <w:rsid w:val="00FB5F20"/>
    <w:rsid w:val="00FF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21E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A5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2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521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52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52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21E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A52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21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521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521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521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3958</izvorni_sadrzaj>
    <derivirana_varijabla naziv="DomainObject.Predmet.Broj_1">3958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St-3958/2015</izvorni_sadrzaj>
    <derivirana_varijabla naziv="DomainObject.Predmet.OznakaBroj_1">St-3958/2015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J.J. LENA d.o.o.</izvorni_sadrzaj>
    <derivirana_varijabla naziv="DomainObject.Predmet.ProtustrankaFormated_1">  J.J. LENA d.o.o.</derivirana_varijabla>
  </DomainObject.Predmet.ProtustrankaFormated>
  <DomainObject.Predmet.ProtustrankaFormatedOIB>
    <izvorni_sadrzaj>  J.J. LENA d.o.o., OIB 96650897511</izvorni_sadrzaj>
    <derivirana_varijabla naziv="DomainObject.Predmet.ProtustrankaFormatedOIB_1">  J.J. LENA d.o.o., OIB 96650897511</derivirana_varijabla>
  </DomainObject.Predmet.ProtustrankaFormatedOIB>
  <DomainObject.Predmet.ProtustrankaFormatedWithAdress>
    <izvorni_sadrzaj> J.J. LENA d.o.o., Ljubijska 79, 10000 Zagreb</izvorni_sadrzaj>
    <derivirana_varijabla naziv="DomainObject.Predmet.ProtustrankaFormatedWithAdress_1"> J.J. LENA d.o.o., Ljubijska 79, 10000 Zagreb</derivirana_varijabla>
  </DomainObject.Predmet.ProtustrankaFormatedWithAdress>
  <DomainObject.Predmet.ProtustrankaFormatedWithAdressOIB>
    <izvorni_sadrzaj> J.J. LENA d.o.o., OIB 96650897511, Ljubijska 79, 10000 Zagreb</izvorni_sadrzaj>
    <derivirana_varijabla naziv="DomainObject.Predmet.ProtustrankaFormatedWithAdressOIB_1"> J.J. LENA d.o.o., OIB 96650897511, Ljubijska 79, 10000 Zagreb</derivirana_varijabla>
  </DomainObject.Predmet.ProtustrankaFormatedWithAdressOIB>
  <DomainObject.Predmet.ProtustrankaWithAdress>
    <izvorni_sadrzaj>J.J. LENA d.o.o. Ljubijska 79, 10000 Zagreb</izvorni_sadrzaj>
    <derivirana_varijabla naziv="DomainObject.Predmet.ProtustrankaWithAdress_1">J.J. LENA d.o.o. Ljubijska 79, 10000 Zagreb</derivirana_varijabla>
  </DomainObject.Predmet.ProtustrankaWithAdress>
  <DomainObject.Predmet.ProtustrankaWithAdressOIB>
    <izvorni_sadrzaj>J.J. LENA d.o.o., OIB 96650897511, Ljubijska 79, 10000 Zagreb</izvorni_sadrzaj>
    <derivirana_varijabla naziv="DomainObject.Predmet.ProtustrankaWithAdressOIB_1">J.J. LENA d.o.o., OIB 96650897511, Ljubijska 79, 10000 Zagreb</derivirana_varijabla>
  </DomainObject.Predmet.ProtustrankaWithAdressOIB>
  <DomainObject.Predmet.ProtustrankaNazivFormated>
    <izvorni_sadrzaj>J.J. LENA d.o.o.</izvorni_sadrzaj>
    <derivirana_varijabla naziv="DomainObject.Predmet.ProtustrankaNazivFormated_1">J.J. LENA d.o.o.</derivirana_varijabla>
  </DomainObject.Predmet.ProtustrankaNazivFormated>
  <DomainObject.Predmet.ProtustrankaNazivFormatedOIB>
    <izvorni_sadrzaj>J.J. LENA d.o.o., OIB 96650897511</izvorni_sadrzaj>
    <derivirana_varijabla naziv="DomainObject.Predmet.ProtustrankaNazivFormatedOIB_1">J.J. LENA d.o.o., OIB 96650897511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J.J. LENA d.o.o.</item>
    </izvorni_sadrzaj>
    <derivirana_varijabla naziv="DomainObject.Predmet.ProtuStrankaListFormated_1">
      <item>J.J. LENA d.o.o.</item>
    </derivirana_varijabla>
  </DomainObject.Predmet.ProtuStrankaListFormated>
  <DomainObject.Predmet.ProtuStrankaListFormatedOIB>
    <izvorni_sadrzaj>
      <item>J.J. LENA d.o.o., OIB 96650897511</item>
    </izvorni_sadrzaj>
    <derivirana_varijabla naziv="DomainObject.Predmet.ProtuStrankaListFormatedOIB_1">
      <item>J.J. LENA d.o.o., OIB 96650897511</item>
    </derivirana_varijabla>
  </DomainObject.Predmet.ProtuStrankaListFormatedOIB>
  <DomainObject.Predmet.ProtuStrankaListFormatedWithAdress>
    <izvorni_sadrzaj>
      <item>J.J. LENA d.o.o., Ljubijska 79, 10000 Zagreb</item>
    </izvorni_sadrzaj>
    <derivirana_varijabla naziv="DomainObject.Predmet.ProtuStrankaListFormatedWithAdress_1">
      <item>J.J. LENA d.o.o., Ljubijska 79, 10000 Zagreb</item>
    </derivirana_varijabla>
  </DomainObject.Predmet.ProtuStrankaListFormatedWithAdress>
  <DomainObject.Predmet.ProtuStrankaListFormatedWithAdressOIB>
    <izvorni_sadrzaj>
      <item>J.J. LENA d.o.o., OIB 96650897511, Ljubijska 79, 10000 Zagreb</item>
    </izvorni_sadrzaj>
    <derivirana_varijabla naziv="DomainObject.Predmet.ProtuStrankaListFormatedWithAdressOIB_1">
      <item>J.J. LENA d.o.o., OIB 96650897511, Ljubijska 79, 10000 Zagreb</item>
    </derivirana_varijabla>
  </DomainObject.Predmet.ProtuStrankaListFormatedWithAdressOIB>
  <DomainObject.Predmet.ProtuStrankaListNazivFormated>
    <izvorni_sadrzaj>
      <item>J.J. LENA d.o.o.</item>
    </izvorni_sadrzaj>
    <derivirana_varijabla naziv="DomainObject.Predmet.ProtuStrankaListNazivFormated_1">
      <item>J.J. LENA d.o.o.</item>
    </derivirana_varijabla>
  </DomainObject.Predmet.ProtuStrankaListNazivFormated>
  <DomainObject.Predmet.ProtuStrankaListNazivFormatedOIB>
    <izvorni_sadrzaj>
      <item>J.J. LENA d.o.o., OIB 96650897511</item>
    </izvorni_sadrzaj>
    <derivirana_varijabla naziv="DomainObject.Predmet.ProtuStrankaListNazivFormatedOIB_1">
      <item>J.J. LENA d.o.o., OIB 96650897511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J.J. LENA d.o.o.</izvorni_sadrzaj>
    <derivirana_varijabla naziv="DomainObject.Predmet.ProtustrankaIDrugi_1">J.J. LENA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J.J. LENA d.o.o., OIB 96650897511, Ljubijska 79, 10000 Zagreb</izvorni_sadrzaj>
    <derivirana_varijabla naziv="DomainObject.Predmet.ProtustrankaIDrugiAdressOIB_1">J.J. LENA d.o.o., OIB 96650897511, Ljubijska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J.J. LENA d.o.o.</item>
    </izvorni_sadrzaj>
    <derivirana_varijabla naziv="DomainObject.Predmet.SudioniciListNaziv_1">
      <item>FINA Regionalni centar Zagreb</item>
      <item>J.J. LENA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J.J. LENA d.o.o., OIB 96650897511, Ljubijska 79,10000 Zagreb</item>
    </izvorni_sadrzaj>
    <derivirana_varijabla naziv="DomainObject.Predmet.SudioniciListAdressOIB_1">
      <item>FINA Regionalni centar Zagreb, OIB 85821130368, Trg svibanjskih žrtava 1995. 1,10000 Zagreb</item>
      <item>J.J. LENA d.o.o., OIB 96650897511, Ljubijska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96650897511</item>
    </izvorni_sadrzaj>
    <derivirana_varijabla naziv="DomainObject.Predmet.SudioniciListNazivOIB_1">
      <item>, OIB 85821130368</item>
      <item>, OIB 96650897511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1952</properties:Characters>
  <properties:Lines>65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2016-04-13T09:52:00Z</dcterms:created>
  <dc:creator>Mario Žišković</dc:creator>
  <cp:lastModifiedBy>Lidija Klinčić</cp:lastModifiedBy>
  <cp:lastPrinted>2016-04-13T09:54:00Z</cp:lastPrinted>
  <dcterms:modified xmlns:xsi="http://www.w3.org/2001/XMLSchema-instance" xsi:type="dcterms:W3CDTF">2016-04-13T09:57:00Z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