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ff50" w14:paraId="9a3ff50" w:rsidRDefault="00AE649C" w:rsidP="00BA13C7" w:rsidR="00AE649C" w:rsidRPr="00B76F3C">
      <w:pPr>
        <w:pStyle w:val="Naslov3"/>
        <w:numPr>
          <w:ilvl w:val="0"/>
          <w:numId w:val="0"/>
        </w:numPr>
        <w:ind w:left="720"/>
        <w15:collapsed w:val="false"/>
      </w:pPr>
    </w:p>
    <w:p w:rsidRDefault="00B668D8"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BA13C7">
        <w:rPr>
          <w:b w:val="false"/>
        </w:rPr>
        <w:t>REPUBLIKA HRVATSKA</w:t>
      </w:r>
    </w:p>
    <w:p w:rsidRDefault="00BA13C7" w:rsidP="00E67D40" w:rsidR="00BA13C7">
      <w:pPr>
        <w:pStyle w:val="SudNaziv"/>
        <w:rPr>
          <w:b w:val="false"/>
        </w:rPr>
      </w:pPr>
      <w:r>
        <w:rPr>
          <w:b w:val="false"/>
        </w:rPr>
        <w:t>Trgovački sud u Varaždinu</w:t>
      </w:r>
    </w:p>
    <w:p w:rsidRDefault="00BA13C7" w:rsidP="00E67D40" w:rsidR="00BA13C7" w:rsidRPr="00BA13C7">
      <w:pPr>
        <w:pStyle w:val="SudNaziv"/>
        <w:rPr>
          <w:b w:val="false"/>
        </w:rPr>
      </w:pPr>
      <w:r>
        <w:rPr>
          <w:b w:val="false"/>
        </w:rPr>
        <w:t>Varaždin, Braće Radić br. 2.</w:t>
      </w:r>
    </w:p>
    <w:p w:rsidRDefault="00EA1C6D" w:rsidP="00E67D40" w:rsidR="00AE649C" w:rsidRPr="00B76F3C">
      <w:pPr>
        <w:pStyle w:val="SudSjedite"/>
      </w:pPr>
      <w:r>
        <w:tab/>
      </w:r>
    </w:p>
    <w:p w:rsidRDefault="006947CD" w:rsidP="00BA13C7" w:rsidR="006947CD">
      <w:pPr>
        <w:spacing w:after="0"/>
        <w:jc w:val="center"/>
      </w:pPr>
      <w:r>
        <w:t>R E P U B L I K A     H R V A T S K A</w:t>
      </w:r>
    </w:p>
    <w:p w:rsidRDefault="006947CD" w:rsidP="00BA13C7" w:rsidR="006947CD">
      <w:pPr>
        <w:spacing w:after="0"/>
        <w:jc w:val="center"/>
      </w:pPr>
    </w:p>
    <w:p w:rsidRDefault="006947CD" w:rsidP="00BA13C7" w:rsidR="006947CD">
      <w:pPr>
        <w:spacing w:after="0"/>
        <w:jc w:val="center"/>
      </w:pPr>
      <w:r>
        <w:t>R J E Š E N J E</w:t>
      </w:r>
    </w:p>
    <w:p w:rsidRDefault="006E2A8B" w:rsidP="00BA13C7" w:rsidR="006E2A8B">
      <w:pPr>
        <w:spacing w:after="0"/>
        <w:jc w:val="center"/>
      </w:pPr>
    </w:p>
    <w:p w:rsidRDefault="00BA13C7" w:rsidP="00BA13C7" w:rsidR="00BA13C7">
      <w:pPr>
        <w:spacing w:after="0"/>
      </w:pPr>
    </w:p>
    <w:p w:rsidRDefault="00BA13C7" w:rsidP="00BA13C7" w:rsidR="00BA13C7">
      <w:pPr>
        <w:pStyle w:val="Tijeloteksta2"/>
        <w:spacing w:lineRule="auto" w:line="240" w:after="0"/>
        <w:jc w:val="both"/>
        <w:rPr>
          <w:rFonts w:cs="Times New Roman"/>
        </w:rPr>
      </w:pPr>
      <w:r>
        <w:rPr>
          <w:rFonts w:cs="Times New Roman"/>
          <w:b/>
          <w:bCs/>
        </w:rPr>
        <w:t xml:space="preserve">           </w:t>
      </w:r>
      <w:r>
        <w:rPr>
          <w:rFonts w:cs="Times New Roman"/>
          <w:b/>
          <w:bCs/>
        </w:rPr>
        <w:tab/>
      </w:r>
      <w:r>
        <w:rPr>
          <w:rFonts w:cs="Times New Roman"/>
          <w:bCs/>
        </w:rPr>
        <w:t>TRGOVAČKI SUD U VARAŽDINU</w:t>
      </w:r>
      <w:r>
        <w:rPr>
          <w:rFonts w:cs="Times New Roman"/>
        </w:rPr>
        <w:t xml:space="preserve">, po sucu toga suda Hugu </w:t>
      </w:r>
      <w:proofErr w:type="spellStart"/>
      <w:r>
        <w:rPr>
          <w:rFonts w:cs="Times New Roman"/>
        </w:rPr>
        <w:t>Wedemeyeru</w:t>
      </w:r>
      <w:proofErr w:type="spellEnd"/>
      <w:r>
        <w:rPr>
          <w:rFonts w:cs="Times New Roman"/>
        </w:rPr>
        <w:t>, u stečajnom postupku nad stečajnim dužnikom</w:t>
      </w:r>
      <w:r>
        <w:rPr>
          <w:rFonts w:cs="Times New Roman"/>
          <w:bCs/>
        </w:rPr>
        <w:t xml:space="preserve"> </w:t>
      </w:r>
      <w:r w:rsidRPr="00BA13C7">
        <w:t>EURO-IVER d.o.o.</w:t>
      </w:r>
      <w:r>
        <w:t xml:space="preserve"> „u stečaju“, iz</w:t>
      </w:r>
      <w:r w:rsidRPr="00BA13C7">
        <w:t xml:space="preserve"> Čakov</w:t>
      </w:r>
      <w:r>
        <w:t>ca</w:t>
      </w:r>
      <w:r w:rsidRPr="00BA13C7">
        <w:t xml:space="preserve">, </w:t>
      </w:r>
      <w:proofErr w:type="spellStart"/>
      <w:r w:rsidRPr="00BA13C7">
        <w:t>Buzovečka</w:t>
      </w:r>
      <w:proofErr w:type="spellEnd"/>
      <w:r w:rsidRPr="00BA13C7">
        <w:t xml:space="preserve"> </w:t>
      </w:r>
      <w:proofErr w:type="spellStart"/>
      <w:r w:rsidRPr="00BA13C7">
        <w:t>bb</w:t>
      </w:r>
      <w:proofErr w:type="spellEnd"/>
      <w:r w:rsidRPr="00BA13C7">
        <w:t>, MBS: 070060675, OIB: 49234019190</w:t>
      </w:r>
      <w:r>
        <w:rPr>
          <w:rFonts w:cs="Times New Roman"/>
        </w:rPr>
        <w:t xml:space="preserve">, kojeg zastupa stečajni upravitelj </w:t>
      </w:r>
      <w:proofErr w:type="spellStart"/>
      <w:r>
        <w:rPr>
          <w:rFonts w:cs="Times New Roman"/>
        </w:rPr>
        <w:t>Lidia</w:t>
      </w:r>
      <w:proofErr w:type="spellEnd"/>
      <w:r>
        <w:rPr>
          <w:rFonts w:cs="Times New Roman"/>
        </w:rPr>
        <w:t xml:space="preserve"> Belamarić, odvjetnica iz Varaždina, Kratka br. 2,</w:t>
      </w:r>
      <w:r>
        <w:t xml:space="preserve"> </w:t>
      </w:r>
      <w:r>
        <w:rPr>
          <w:rFonts w:cs="Times New Roman"/>
        </w:rPr>
        <w:t xml:space="preserve">izvan ročišta 26. listopada 2015. godine, </w:t>
      </w:r>
    </w:p>
    <w:p w:rsidRDefault="00BA13C7" w:rsidP="00BA13C7" w:rsidR="00BA13C7">
      <w:pPr>
        <w:spacing w:after="0"/>
        <w:jc w:val="both"/>
        <w:rPr>
          <w:rFonts w:cs="Times New Roman"/>
        </w:rPr>
      </w:pPr>
    </w:p>
    <w:p w:rsidRDefault="006947CD" w:rsidP="00BA13C7" w:rsidR="00BA13C7">
      <w:pPr>
        <w:spacing w:after="0"/>
        <w:jc w:val="center"/>
      </w:pPr>
      <w:r>
        <w:t xml:space="preserve">r i j e š i o </w:t>
      </w:r>
      <w:r w:rsidR="00BA13C7">
        <w:t xml:space="preserve"> </w:t>
      </w:r>
      <w:r>
        <w:t xml:space="preserve">   j </w:t>
      </w:r>
      <w:r w:rsidR="00BA13C7">
        <w:t>e</w:t>
      </w:r>
    </w:p>
    <w:p w:rsidRDefault="00BA13C7" w:rsidP="00BA13C7" w:rsidR="00BA13C7">
      <w:pPr>
        <w:spacing w:after="0"/>
        <w:jc w:val="both"/>
      </w:pPr>
    </w:p>
    <w:p w:rsidRDefault="00BA13C7" w:rsidP="00BA13C7" w:rsidR="00BA13C7">
      <w:pPr>
        <w:spacing w:after="0"/>
        <w:jc w:val="both"/>
      </w:pPr>
    </w:p>
    <w:p w:rsidRDefault="00BA13C7" w:rsidP="00BA13C7" w:rsidR="00BA13C7">
      <w:pPr>
        <w:spacing w:after="0"/>
        <w:jc w:val="both"/>
      </w:pPr>
      <w:r>
        <w:tab/>
        <w:t>I/  Određuje se</w:t>
      </w:r>
      <w:r>
        <w:rPr>
          <w:b/>
        </w:rPr>
        <w:t xml:space="preserve"> </w:t>
      </w:r>
      <w:r>
        <w:t>posebno ispitno ročište radi ispitivanja naknadno podnesenih prijava tražbina vjerovnika kod ovog</w:t>
      </w:r>
      <w:r w:rsidR="00260C44">
        <w:t>a suda u Varaždinu, Braće Radić</w:t>
      </w:r>
      <w:r>
        <w:t xml:space="preserve"> br. 2, drugi kat, u sobi broj</w:t>
      </w:r>
      <w:r>
        <w:rPr>
          <w:b/>
          <w:sz w:val="28"/>
          <w:szCs w:val="28"/>
        </w:rPr>
        <w:t xml:space="preserve"> </w:t>
      </w:r>
      <w:r>
        <w:rPr>
          <w:sz w:val="28"/>
          <w:szCs w:val="28"/>
        </w:rPr>
        <w:t>222</w:t>
      </w:r>
      <w:r>
        <w:t xml:space="preserve">, za </w:t>
      </w:r>
    </w:p>
    <w:p w:rsidRDefault="00BA13C7" w:rsidP="00BA13C7" w:rsidR="00BA13C7">
      <w:pPr>
        <w:spacing w:after="0"/>
        <w:jc w:val="both"/>
      </w:pPr>
    </w:p>
    <w:p w:rsidRDefault="00260C44" w:rsidP="00BA13C7" w:rsidR="00BA13C7">
      <w:pPr>
        <w:spacing w:after="0"/>
        <w:jc w:val="center"/>
        <w:rPr>
          <w:u w:val="single"/>
        </w:rPr>
      </w:pPr>
      <w:r>
        <w:rPr>
          <w:u w:val="single"/>
        </w:rPr>
        <w:t>30. studenoga  2015.  godine  u 9</w:t>
      </w:r>
      <w:r w:rsidR="00BA13C7">
        <w:rPr>
          <w:u w:val="single"/>
        </w:rPr>
        <w:t>,00  sati.</w:t>
      </w:r>
    </w:p>
    <w:p w:rsidRDefault="00BA13C7" w:rsidP="00BA13C7" w:rsidR="00BA13C7">
      <w:pPr>
        <w:spacing w:after="0"/>
        <w:jc w:val="both"/>
      </w:pPr>
    </w:p>
    <w:p w:rsidRDefault="00BA13C7" w:rsidP="00BA13C7" w:rsidR="00BA13C7">
      <w:pPr>
        <w:spacing w:after="0"/>
        <w:jc w:val="both"/>
      </w:pPr>
    </w:p>
    <w:p w:rsidRDefault="00BA13C7" w:rsidP="00BA13C7" w:rsidR="00BA13C7">
      <w:pPr>
        <w:spacing w:after="0"/>
        <w:jc w:val="both"/>
      </w:pPr>
      <w:r>
        <w:tab/>
        <w:t>II/   Na određeno ročište pozivaju se  :</w:t>
      </w:r>
    </w:p>
    <w:p w:rsidRDefault="00BA13C7" w:rsidP="00BA13C7" w:rsidR="00BA13C7">
      <w:pPr>
        <w:spacing w:after="0"/>
        <w:jc w:val="both"/>
      </w:pPr>
    </w:p>
    <w:p w:rsidRDefault="00BA13C7" w:rsidP="00BA13C7" w:rsidR="00BA13C7">
      <w:pPr>
        <w:spacing w:after="0"/>
        <w:jc w:val="both"/>
      </w:pPr>
      <w:r>
        <w:t>- stečajni up</w:t>
      </w:r>
      <w:r w:rsidR="00260C44">
        <w:t xml:space="preserve">ravitelj </w:t>
      </w:r>
      <w:proofErr w:type="spellStart"/>
      <w:r w:rsidR="00260C44">
        <w:t>Lidia</w:t>
      </w:r>
      <w:proofErr w:type="spellEnd"/>
      <w:r w:rsidR="00260C44">
        <w:t xml:space="preserve"> Belamarić, odvjetnica iz Varaždina, Kratka br. 2,</w:t>
      </w:r>
    </w:p>
    <w:p w:rsidRDefault="00260C44" w:rsidP="00BA13C7" w:rsidR="00260C44" w:rsidRPr="00A93B34">
      <w:pPr>
        <w:spacing w:after="0"/>
        <w:jc w:val="both"/>
      </w:pPr>
      <w:r>
        <w:t xml:space="preserve">- vjerovnik GENERALI OSIGURANJE d.d. Zagreb, </w:t>
      </w:r>
      <w:r w:rsidR="00A93B34">
        <w:t>Bani br. 110,</w:t>
      </w:r>
    </w:p>
    <w:p w:rsidRDefault="00260C44" w:rsidP="00BA13C7" w:rsidR="00BA13C7">
      <w:pPr>
        <w:spacing w:after="0"/>
        <w:jc w:val="both"/>
      </w:pPr>
      <w:r>
        <w:t xml:space="preserve">- vjerovnik MERCATOR-H d.o.o. Sesvete, </w:t>
      </w:r>
      <w:r w:rsidR="00A93B34">
        <w:t>Ljudevita Posavskog br. 5,</w:t>
      </w:r>
    </w:p>
    <w:p w:rsidRDefault="00BA13C7" w:rsidP="00BA13C7" w:rsidR="00E95E11">
      <w:pPr>
        <w:spacing w:after="0"/>
        <w:jc w:val="both"/>
      </w:pPr>
      <w:r>
        <w:t xml:space="preserve">- svi vjerovnici oglasom putem </w:t>
      </w:r>
      <w:r w:rsidR="00260C44">
        <w:t>e-</w:t>
      </w:r>
      <w:r>
        <w:t>oglasne ploče</w:t>
      </w:r>
      <w:r w:rsidR="00E95E11">
        <w:t>.</w:t>
      </w:r>
    </w:p>
    <w:p w:rsidRDefault="00E95E11" w:rsidP="00BA13C7" w:rsidR="00E95E11">
      <w:pPr>
        <w:spacing w:after="0"/>
        <w:jc w:val="both"/>
      </w:pPr>
    </w:p>
    <w:p w:rsidRDefault="00E95E11" w:rsidP="00E95E11" w:rsidR="00E95E11">
      <w:pPr>
        <w:spacing w:after="0"/>
        <w:jc w:val="both"/>
      </w:pPr>
      <w:r>
        <w:tab/>
        <w:t xml:space="preserve">III/ Pozivaju se vjerovnici </w:t>
      </w:r>
      <w:r w:rsidR="00BA13C7">
        <w:t xml:space="preserve"> </w:t>
      </w:r>
      <w:r>
        <w:t>GENERALI OSIGURANJE d.d. Zagreb i MERCATOR-H d.o.o. Sesvete, da u roku od 15 dana od primitka ovog rješenja solidarno uplate iznos od 1.000,00 kuna na ime predujma za pokriće troškova posebnog ispitnog ročišta na žiro-račun ovoga suda broj : HR4023900011300002754, s pozivom na broj spisa St-534/11., otvoren kod Hrvatske poštanske banke d.d., s time da o tome u spis prilože dokaz – virmansku uplatnicu.</w:t>
      </w:r>
    </w:p>
    <w:p w:rsidRDefault="00BA13C7" w:rsidP="00BA13C7" w:rsidR="00BA13C7">
      <w:pPr>
        <w:spacing w:after="0"/>
        <w:jc w:val="both"/>
      </w:pPr>
    </w:p>
    <w:p w:rsidRDefault="00BA13C7" w:rsidP="00BA13C7" w:rsidR="00BA13C7">
      <w:pPr>
        <w:spacing w:after="0"/>
        <w:jc w:val="both"/>
      </w:pPr>
    </w:p>
    <w:p w:rsidRDefault="006947CD" w:rsidP="006947CD" w:rsidR="00BA13C7">
      <w:pPr>
        <w:spacing w:after="0"/>
        <w:jc w:val="center"/>
      </w:pPr>
      <w:r>
        <w:t>Obrazloženje</w:t>
      </w:r>
    </w:p>
    <w:p w:rsidRDefault="006947CD" w:rsidP="006947CD" w:rsidR="006947CD">
      <w:pPr>
        <w:spacing w:after="0"/>
        <w:jc w:val="center"/>
      </w:pPr>
    </w:p>
    <w:p w:rsidRDefault="006947CD" w:rsidP="006947CD" w:rsidR="006947CD">
      <w:pPr>
        <w:spacing w:after="0"/>
        <w:jc w:val="both"/>
      </w:pPr>
      <w:r>
        <w:tab/>
        <w:t xml:space="preserve">Stečajna upraviteljica </w:t>
      </w:r>
      <w:proofErr w:type="spellStart"/>
      <w:r>
        <w:t>Lidia</w:t>
      </w:r>
      <w:proofErr w:type="spellEnd"/>
      <w:r>
        <w:t xml:space="preserve"> Belamarić, odvjetnica iz Var</w:t>
      </w:r>
      <w:r w:rsidR="00E95E11">
        <w:t>až</w:t>
      </w:r>
      <w:r>
        <w:t xml:space="preserve">dina dostavila je sudu 23. listopada 2015. godine izvješće o tijeku stečajnog postupka, u kojem je, između ostalog, obavijestila sud da su naknadno pristigle prijave tražbina stečajnih vjerovnika </w:t>
      </w:r>
      <w:r w:rsidR="00511523">
        <w:t xml:space="preserve">i to </w:t>
      </w:r>
      <w:r>
        <w:t>Generali osiguranje d.d. Zagreb</w:t>
      </w:r>
      <w:r w:rsidR="00511523">
        <w:t xml:space="preserve"> od 2. prosinca 2013. godine i Mercator-H d.o.o. Sesvete od 13. veljače 2014. godine</w:t>
      </w:r>
      <w:r>
        <w:t xml:space="preserve"> sve u roku od tri mjeseca od održavanja ispitnog i izvještajnog ročišta u ovoj </w:t>
      </w:r>
      <w:r>
        <w:lastRenderedPageBreak/>
        <w:t>pravnoj stvari, pa je predložila da se sukladno čl. 176. st. 2. Stečajnog zakona odredi naknadno ispitno ročište.</w:t>
      </w:r>
    </w:p>
    <w:p w:rsidRDefault="006947CD" w:rsidP="002F286E" w:rsidR="006947CD">
      <w:pPr>
        <w:spacing w:after="0"/>
        <w:jc w:val="both"/>
      </w:pPr>
      <w:r>
        <w:tab/>
        <w:t>Odredbom čl. 176. st. 2. Stečajnog zakona (Narodne novine br. 44/96., 29/99., 129/00., 123/03., 197/03., 187/04., 82/06., 116/10., 25/12. i 133/12., dalje : SZ-a) propisano je da se tražbine prijavljene nakon isteka roka za prijavljivanje koje nisu ispitane na ispitnom ročištu, te tražbine prijavljene najkasnije u roku od tri mjeseca nakon prvoga ispitnog ročišta, ali ne poslije objavljivanja poziva za završno ročište, mogu ispitati na jednom ili više posebnih ispitnih ročišta koja će, na prijedlog vjerovnika koji nisu pravodobno prijavili svoje tražbine odrediti stečajni sudac rješenjem</w:t>
      </w:r>
      <w:r w:rsidR="002F286E">
        <w:t xml:space="preserve"> uz uvjet da u roku od 15 dana solidarno uplate predujam za pokriće troškova toga ročišta. Ako se predujam ne uplati u roku posebno se ispitno ročište neće održati, a nepravodobne će prijave biti odbačene.</w:t>
      </w:r>
    </w:p>
    <w:p w:rsidRDefault="002F286E" w:rsidP="002F286E" w:rsidR="002F286E">
      <w:pPr>
        <w:jc w:val="both"/>
      </w:pPr>
      <w:r>
        <w:tab/>
        <w:t xml:space="preserve">Budući da je u ovome postupku ispitno ročište održano 20. studenoga 2013.godine, to su gore navedene naknadne prijave stečajnih vjerovnika prijavljene u roku od tri mjeseca nakon održanog ispitnog ročišta, pa je stoga valjalo temeljem odredbe čl. 176. st. 2. SZ-a, odlučiti kao u izreci ovog rješenja, te odrediti posebno ispitno ročište s time da su </w:t>
      </w:r>
      <w:r w:rsidR="002F69BE">
        <w:t>navedeni vjerovnici pozvani da u roku od 15 dana od zaprimanja tog rješenja solidarno uplate predujam u iznosu od 1.000,00 kuna potreban za pokriće troškova toga ročišta, jer se u suprotnome, ako predujam ne bude uplaćen u tom roku posebno ispitno ročište neće održati, a te će naknadne prijave biti odbačene kao nepravodobne.</w:t>
      </w:r>
    </w:p>
    <w:p w:rsidRDefault="006947CD" w:rsidP="00BA13C7" w:rsidR="006947CD">
      <w:pPr>
        <w:spacing w:after="0"/>
        <w:jc w:val="both"/>
      </w:pPr>
    </w:p>
    <w:p w:rsidRDefault="00BA13C7" w:rsidP="00BA13C7" w:rsidR="00BA13C7">
      <w:pPr>
        <w:spacing w:after="0"/>
        <w:jc w:val="center"/>
      </w:pPr>
      <w:r>
        <w:t>U Varaždinu, 26. listopada 2015. godine.</w:t>
      </w:r>
    </w:p>
    <w:p w:rsidRDefault="00BA13C7" w:rsidP="00BA13C7" w:rsidR="00BA13C7">
      <w:pPr>
        <w:spacing w:after="0"/>
        <w:jc w:val="center"/>
      </w:pPr>
    </w:p>
    <w:p w:rsidRDefault="00BA13C7" w:rsidP="00BA13C7" w:rsidR="00BA13C7">
      <w:pPr>
        <w:spacing w:after="0"/>
        <w:jc w:val="center"/>
      </w:pPr>
    </w:p>
    <w:p w:rsidRDefault="00BA13C7" w:rsidP="00BA13C7" w:rsidR="00BA13C7">
      <w:pPr>
        <w:spacing w:after="0"/>
        <w:jc w:val="both"/>
      </w:pPr>
      <w:r>
        <w:tab/>
      </w:r>
      <w:r>
        <w:tab/>
      </w:r>
    </w:p>
    <w:p w:rsidRDefault="00BA13C7" w:rsidP="00BA13C7" w:rsidR="00BA13C7">
      <w:pPr>
        <w:spacing w:after="0"/>
        <w:jc w:val="both"/>
      </w:pPr>
      <w:r>
        <w:tab/>
      </w:r>
      <w:r>
        <w:tab/>
      </w:r>
      <w:r>
        <w:tab/>
      </w:r>
      <w:r>
        <w:tab/>
      </w:r>
      <w:r w:rsidR="002F286E">
        <w:t xml:space="preserve">             </w:t>
      </w:r>
      <w:r w:rsidR="002F286E">
        <w:tab/>
      </w:r>
      <w:r w:rsidR="002F286E">
        <w:tab/>
      </w:r>
      <w:r w:rsidR="002F286E">
        <w:tab/>
        <w:t xml:space="preserve">      </w:t>
      </w:r>
      <w:r w:rsidR="006947CD">
        <w:t xml:space="preserve"> </w:t>
      </w:r>
      <w:r>
        <w:t>STEČAJNI  SUDAC :</w:t>
      </w:r>
    </w:p>
    <w:p w:rsidRDefault="00BA13C7" w:rsidP="00BA13C7" w:rsidR="00BA13C7">
      <w:pPr>
        <w:spacing w:after="0"/>
        <w:jc w:val="both"/>
      </w:pPr>
    </w:p>
    <w:p w:rsidRDefault="00BA13C7" w:rsidP="00BA13C7" w:rsidR="00BA13C7">
      <w:pPr>
        <w:spacing w:after="0"/>
        <w:jc w:val="both"/>
        <w:rPr>
          <w:b/>
        </w:rPr>
      </w:pPr>
      <w:r>
        <w:tab/>
      </w:r>
      <w:r>
        <w:tab/>
      </w:r>
      <w:r>
        <w:tab/>
      </w:r>
      <w:r>
        <w:tab/>
      </w:r>
      <w:r>
        <w:tab/>
      </w:r>
      <w:r>
        <w:tab/>
      </w:r>
      <w:r>
        <w:tab/>
        <w:t xml:space="preserve">                </w:t>
      </w:r>
      <w:r w:rsidR="002F286E">
        <w:t xml:space="preserve">    </w:t>
      </w:r>
      <w:r w:rsidR="006947CD">
        <w:t xml:space="preserve"> </w:t>
      </w:r>
      <w:bookmarkStart w:name="_GoBack" w:id="0"/>
      <w:bookmarkEnd w:id="0"/>
      <w:r w:rsidR="006947CD">
        <w:t xml:space="preserve">Hugo </w:t>
      </w:r>
      <w:proofErr w:type="spellStart"/>
      <w:r w:rsidR="006947CD">
        <w:t>Wedemeyer</w:t>
      </w:r>
      <w:proofErr w:type="spellEnd"/>
    </w:p>
    <w:p w:rsidRDefault="00BA13C7" w:rsidP="00BA13C7" w:rsidR="00BA13C7">
      <w:pPr>
        <w:spacing w:after="0"/>
        <w:jc w:val="both"/>
      </w:pPr>
    </w:p>
    <w:p w:rsidRDefault="002F286E" w:rsidP="00BA13C7" w:rsidR="002F286E">
      <w:pPr>
        <w:spacing w:after="0"/>
        <w:jc w:val="both"/>
      </w:pPr>
    </w:p>
    <w:p w:rsidRDefault="002F286E" w:rsidP="00BA13C7" w:rsidR="002F286E">
      <w:pPr>
        <w:spacing w:after="0"/>
        <w:jc w:val="both"/>
      </w:pPr>
    </w:p>
    <w:p w:rsidRDefault="00BA13C7" w:rsidP="00BA13C7" w:rsidR="00BA13C7">
      <w:pPr>
        <w:spacing w:after="0"/>
        <w:jc w:val="both"/>
      </w:pPr>
    </w:p>
    <w:p w:rsidRDefault="006947CD" w:rsidP="00BA13C7" w:rsidR="006947CD">
      <w:pPr>
        <w:spacing w:after="0"/>
        <w:jc w:val="both"/>
        <w:rPr>
          <w:u w:val="single"/>
        </w:rPr>
      </w:pPr>
      <w:r w:rsidRPr="006947CD">
        <w:rPr>
          <w:u w:val="single"/>
        </w:rPr>
        <w:t>UPUTA  O  PRAVNOM  LIJEKU :</w:t>
      </w:r>
    </w:p>
    <w:p w:rsidRDefault="00E95E11" w:rsidP="00BA13C7" w:rsidR="00E95E11">
      <w:pPr>
        <w:spacing w:after="0"/>
        <w:jc w:val="both"/>
        <w:rPr>
          <w:u w:val="single"/>
        </w:rPr>
      </w:pPr>
    </w:p>
    <w:p w:rsidRDefault="006947CD" w:rsidP="00A93B34" w:rsidR="00A93B34">
      <w:pPr>
        <w:spacing w:after="0"/>
        <w:jc w:val="both"/>
      </w:pPr>
      <w:r>
        <w:tab/>
      </w:r>
      <w:r w:rsidR="00A93B34">
        <w:t>Protiv ovog rješenja može se uložiti žalba u roku od osam (8) dana od dana primitka istog, u tri (3) primjerka, ili protekom osmog dana od dana objave oglasa na e-oglasnoj ploči suda. Žalba se podnosi pisano putem ovoga suda, a o žalbi odlučuje Visoki trgovački sud Republike Hrvatske u Zagrebu.</w:t>
      </w:r>
    </w:p>
    <w:p w:rsidRDefault="00A93B34" w:rsidP="00BA13C7" w:rsidR="00A93B34">
      <w:pPr>
        <w:spacing w:after="0"/>
        <w:jc w:val="both"/>
      </w:pPr>
    </w:p>
    <w:p w:rsidRDefault="00A93B34" w:rsidP="00BA13C7" w:rsidR="00A93B34">
      <w:pPr>
        <w:spacing w:after="0"/>
        <w:jc w:val="both"/>
      </w:pPr>
    </w:p>
    <w:p w:rsidRDefault="00BA13C7" w:rsidP="00BA13C7" w:rsidR="00BA13C7">
      <w:pPr>
        <w:spacing w:after="0"/>
        <w:jc w:val="both"/>
      </w:pPr>
      <w:r>
        <w:t>DNA :</w:t>
      </w:r>
    </w:p>
    <w:p w:rsidRDefault="00BA13C7" w:rsidP="00BA13C7" w:rsidR="00BA13C7">
      <w:pPr>
        <w:spacing w:after="0"/>
        <w:jc w:val="both"/>
      </w:pPr>
    </w:p>
    <w:p w:rsidRDefault="00A93B34" w:rsidP="00A93B34" w:rsidR="00A93B34">
      <w:pPr>
        <w:spacing w:after="0"/>
        <w:jc w:val="both"/>
      </w:pPr>
      <w:r>
        <w:t xml:space="preserve">- stečajni upravitelj </w:t>
      </w:r>
      <w:proofErr w:type="spellStart"/>
      <w:r>
        <w:t>Lidia</w:t>
      </w:r>
      <w:proofErr w:type="spellEnd"/>
      <w:r>
        <w:t xml:space="preserve"> Belamarić, odvjetnica iz Varaždina, Kratka br. 2,</w:t>
      </w:r>
    </w:p>
    <w:p w:rsidRDefault="00A93B34" w:rsidP="00A93B34" w:rsidR="00A93B34" w:rsidRPr="00A93B34">
      <w:pPr>
        <w:spacing w:after="0"/>
        <w:jc w:val="both"/>
      </w:pPr>
      <w:r>
        <w:t>- vjerovnik GENERALI OSIGURANJE d.d. Zagreb, Bani br. 110,</w:t>
      </w:r>
    </w:p>
    <w:p w:rsidRDefault="00A93B34" w:rsidP="00A93B34" w:rsidR="00A93B34">
      <w:pPr>
        <w:spacing w:after="0"/>
        <w:jc w:val="both"/>
      </w:pPr>
      <w:r>
        <w:t>- vjerovnik MERCATOR-H d.o.o. Sesvete, Ljudevita Posavskog br. 5,</w:t>
      </w:r>
    </w:p>
    <w:p w:rsidRDefault="00A93B34" w:rsidP="00A93B34" w:rsidR="00A93B34">
      <w:pPr>
        <w:spacing w:after="0"/>
        <w:jc w:val="both"/>
      </w:pPr>
      <w:r>
        <w:t>- svi vjerovnici oglasom putem e-oglasne ploče,</w:t>
      </w:r>
    </w:p>
    <w:p w:rsidRDefault="00A93B34" w:rsidP="00A93B34" w:rsidR="00A93B34">
      <w:pPr>
        <w:spacing w:after="0"/>
        <w:jc w:val="both"/>
      </w:pPr>
    </w:p>
    <w:p w:rsidRDefault="00A93B34" w:rsidP="00A93B34" w:rsidR="00A93B34">
      <w:pPr>
        <w:spacing w:after="0"/>
        <w:jc w:val="both"/>
      </w:pPr>
    </w:p>
    <w:p w:rsidRDefault="00A93B34" w:rsidP="00A93B34" w:rsidR="00A93B34">
      <w:pPr>
        <w:spacing w:after="0"/>
        <w:jc w:val="both"/>
      </w:pPr>
    </w:p>
    <w:p w:rsidRDefault="00A93B34" w:rsidP="00BA13C7" w:rsidR="00A93B34">
      <w:pPr>
        <w:spacing w:after="0"/>
        <w:jc w:val="both"/>
      </w:pPr>
    </w:p>
    <w:p w:rsidRDefault="001E2FE1" w:rsidP="00BA13C7" w:rsidR="00BA13C7">
      <w:pPr>
        <w:spacing w:after="0"/>
        <w:jc w:val="both"/>
      </w:pPr>
      <w:r>
        <w:t>Pisarnica-</w:t>
      </w:r>
      <w:r w:rsidR="00BA13C7">
        <w:t>p</w:t>
      </w:r>
      <w:r w:rsidR="006947CD">
        <w:t>osebno ispitno ročište 30. studenoga</w:t>
      </w:r>
      <w:r w:rsidR="00BA13C7">
        <w:t xml:space="preserve"> 201</w:t>
      </w:r>
      <w:r w:rsidR="006947CD">
        <w:t>5. godine u 9</w:t>
      </w:r>
      <w:r w:rsidR="00BA13C7">
        <w:t>,00 sati.</w:t>
      </w:r>
    </w:p>
    <w:p w:rsidRDefault="00BA13C7" w:rsidP="00BA13C7" w:rsidR="00BA13C7">
      <w:pPr>
        <w:spacing w:after="0"/>
        <w:jc w:val="both"/>
      </w:pPr>
    </w:p>
    <w:p w:rsidRDefault="00BA13C7" w:rsidP="00BA13C7" w:rsidR="00BA13C7">
      <w:pPr>
        <w:spacing w:after="0"/>
        <w:jc w:val="both"/>
      </w:pPr>
    </w:p>
    <w:p w:rsidRDefault="00BA13C7" w:rsidP="00BA13C7" w:rsidR="00BA13C7">
      <w:pPr>
        <w:spacing w:after="0"/>
        <w:jc w:val="both"/>
      </w:pPr>
    </w:p>
    <w:p w:rsidRDefault="00BA13C7" w:rsidP="00BA13C7" w:rsidR="00BA13C7">
      <w:pPr>
        <w:spacing w:after="0"/>
        <w:jc w:val="center"/>
      </w:pPr>
      <w:r>
        <w:t>U Varaždinu, 26. listopada 2015. godIne.</w:t>
      </w:r>
    </w:p>
    <w:p w:rsidRDefault="00BA13C7" w:rsidP="00BA13C7" w:rsidR="00BA13C7">
      <w:pPr>
        <w:spacing w:after="0"/>
        <w:jc w:val="center"/>
      </w:pPr>
    </w:p>
    <w:p w:rsidRDefault="00BA13C7" w:rsidP="00BA13C7" w:rsidR="00BA13C7">
      <w:pPr>
        <w:spacing w:after="0"/>
        <w:jc w:val="both"/>
      </w:pPr>
    </w:p>
    <w:p w:rsidRDefault="00BA13C7" w:rsidP="00BA13C7" w:rsidR="00BA13C7">
      <w:pPr>
        <w:spacing w:after="0"/>
        <w:jc w:val="both"/>
      </w:pPr>
    </w:p>
    <w:p w:rsidRDefault="00BA13C7" w:rsidP="00BA13C7" w:rsidR="00BA13C7">
      <w:pPr>
        <w:spacing w:after="0"/>
        <w:jc w:val="both"/>
      </w:pPr>
      <w:r>
        <w:tab/>
      </w:r>
      <w:r>
        <w:tab/>
      </w:r>
      <w:r>
        <w:tab/>
      </w:r>
      <w:r>
        <w:tab/>
      </w:r>
      <w:r>
        <w:tab/>
      </w:r>
      <w:r>
        <w:tab/>
      </w:r>
      <w:r>
        <w:tab/>
        <w:t xml:space="preserve">                             STEČAJNI  SUDAC :</w:t>
      </w:r>
    </w:p>
    <w:p w:rsidRDefault="0071688E" w:rsidP="00BA13C7" w:rsidR="0071688E">
      <w:pPr>
        <w:pStyle w:val="Poetniodjeljak"/>
        <w:spacing w:after="0"/>
      </w:pPr>
    </w:p>
    <w:p w:rsidRDefault="00A21F0D" w:rsidP="00BA13C7" w:rsidR="00A21F0D">
      <w:pPr>
        <w:pStyle w:val="NormaleSPIS"/>
        <w:spacing w:after="0"/>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8D8" w:rsidP="00537B78" w:rsidR="00B668D8">
      <w:r>
        <w:separator/>
      </w:r>
    </w:p>
  </w:endnote>
  <w:endnote w:id="0" w:type="continuationSeparator">
    <w:p w:rsidRDefault="00B668D8" w:rsidP="00537B78" w:rsidR="00B668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6283634"/>
      <w:docPartObj>
        <w:docPartGallery w:val="Page Numbers (Bottom of Page)"/>
        <w:docPartUnique/>
      </w:docPartObj>
    </w:sdtPr>
    <w:sdtEndPr/>
    <w:sdtContent>
      <w:p w:rsidRDefault="00BA13C7" w:rsidR="00BA13C7">
        <w:pPr>
          <w:pStyle w:val="Podnoje"/>
        </w:pPr>
        <w:r>
          <w:fldChar w:fldCharType="begin"/>
        </w:r>
        <w:r>
          <w:instrText>PAGE   \* MERGEFORMAT</w:instrText>
        </w:r>
        <w:r>
          <w:fldChar w:fldCharType="separate"/>
        </w:r>
        <w:r w:rsidR="003D2018">
          <w:t>3</w:t>
        </w:r>
        <w:r>
          <w:fldChar w:fldCharType="end"/>
        </w:r>
      </w:p>
    </w:sdtContent>
  </w:sdt>
  <w:p w:rsidRDefault="00BA13C7" w:rsidR="00BA13C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8D8" w:rsidP="00537B78" w:rsidR="00B668D8">
      <w:r>
        <w:separator/>
      </w:r>
    </w:p>
  </w:footnote>
  <w:footnote w:id="0" w:type="continuationSeparator">
    <w:p w:rsidRDefault="00B668D8" w:rsidP="00537B78" w:rsidR="00B668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3C7" w:rsidR="008333A9">
    <w:pPr>
      <w:pStyle w:val="Zaglavlje"/>
    </w:pPr>
    <w:r>
      <w:rPr>
        <w:rStyle w:val="PozadinaSvijetloCrvena"/>
        <w:shd w:fill="auto" w:color="auto" w:val="clear"/>
      </w:rPr>
      <w:t>POSL. BROJ : 6 St-534/11-77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FE1"/>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C44"/>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86E"/>
    <w:rsid w:val="002F52D1"/>
    <w:rsid w:val="002F5DDC"/>
    <w:rsid w:val="002F69BE"/>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018"/>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523"/>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47CD"/>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A8B"/>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25C"/>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2F04"/>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B34"/>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68D8"/>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13C7"/>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3E07"/>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E11"/>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562605">
      <w:bodyDiv w:val="true"/>
      <w:marLeft w:val="0"/>
      <w:marRight w:val="0"/>
      <w:marTop w:val="0"/>
      <w:marBottom w:val="0"/>
      <w:divBdr>
        <w:top w:space="0" w:sz="0" w:color="auto" w:val="none"/>
        <w:left w:space="0" w:sz="0" w:color="auto" w:val="none"/>
        <w:bottom w:space="0" w:sz="0" w:color="auto" w:val="none"/>
        <w:right w:space="0" w:sz="0" w:color="auto" w:val="none"/>
      </w:divBdr>
    </w:div>
    <w:div w:id="1443182032">
      <w:bodyDiv w:val="true"/>
      <w:marLeft w:val="0"/>
      <w:marRight w:val="0"/>
      <w:marTop w:val="0"/>
      <w:marBottom w:val="0"/>
      <w:divBdr>
        <w:top w:space="0" w:sz="0" w:color="auto" w:val="none"/>
        <w:left w:space="0" w:sz="0" w:color="auto" w:val="none"/>
        <w:bottom w:space="0" w:sz="0" w:color="auto" w:val="none"/>
        <w:right w:space="0" w:sz="0" w:color="auto" w:val="none"/>
      </w:divBdr>
    </w:div>
    <w:div w:id="17082148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St-534/2011-77</izvorni_sadrzaj>
    <derivirana_varijabla naziv="DomainObject.Oznaka_1">St-534/2011-77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St-534/2011</izvorni_sadrzaj>
    <derivirana_varijabla naziv="DomainObject.Predmet.OznakaBroj_1">St-534/2011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u NN. br. 102 od 7.8.2013 na str. 23 rj.St.534/11-31 otv.st.postupka</izvorni_sadrzaj>
    <derivirana_varijabla naziv="DomainObject.Predmet.PrimjedbaSuca_1">Objava u NN. br. 102 od 7.8.2013 na str. 23 rj.St.534/11-31 otv.st.postupka</derivirana_varijabla>
  </DomainObject.Predmet.PrimjedbaSuca>
  <DomainObject.Predmet.PrimjedbaUpisnicara>
    <izvorni_sadrzaj/>
    <derivirana_varijabla naziv="DomainObject.Predmet.PrimjedbaUpisnicara_1"/>
  </DomainObject.Predmet.PrimjedbaUpisnicara>
  <DomainObject.Predmet.ProtustrankaFormated>
    <izvorni_sadrzaj>  EURO-IVER trgovina, ugostiteljstvo, proizvodnja, društvo s ograničenom odgovornošću</izvorni_sadrzaj>
    <derivirana_varijabla naziv="DomainObject.Predmet.ProtustrankaFormated_1">  EURO-IVER trgovina, ugostiteljstvo, proizvodnja, društvo s ograničenom odgovornošću</derivirana_varijabla>
  </DomainObject.Predmet.ProtustrankaFormated>
  <DomainObject.Predmet.ProtustrankaFormatedOIB>
    <izvorni_sadrzaj>  EURO-IVER trgovina, ugostiteljstvo, proizvodnja, društvo s ograničenom odgovornošću, OIB 49234019190</izvorni_sadrzaj>
    <derivirana_varijabla naziv="DomainObject.Predmet.ProtustrankaFormatedOIB_1">  EURO-IVER trgovina, ugostiteljstvo, proizvodnja, društvo s ograničenom odgovornošću, OIB 49234019190</derivirana_varijabla>
  </DomainObject.Predmet.ProtustrankaFormatedOIB>
  <DomainObject.Predmet.ProtustrankaFormatedWithAdress>
    <izvorni_sadrzaj> EURO-IVER trgovina, ugostiteljstvo, proizvodnja, društvo s ograničenom odgovornošću, Buzovečka/bb, Čakovec</izvorni_sadrzaj>
    <derivirana_varijabla naziv="DomainObject.Predmet.ProtustrankaFormatedWithAdress_1"> EURO-IVER trgovina, ugostiteljstvo, proizvodnja, društvo s ograničenom odgovornošću, Buzovečka/bb, Čakovec</derivirana_varijabla>
  </DomainObject.Predmet.ProtustrankaFormatedWithAdress>
  <DomainObject.Predmet.ProtustrankaFormatedWithAdressOIB>
    <izvorni_sadrzaj> EURO-IVER trgovina, ugostiteljstvo, proizvodnja, društvo s ograničenom odgovornošću, OIB 49234019190, Buzovečka/bb, Čakovec</izvorni_sadrzaj>
    <derivirana_varijabla naziv="DomainObject.Predmet.ProtustrankaFormatedWithAdressOIB_1"> EURO-IVER trgovina, ugostiteljstvo, proizvodnja, društvo s ograničenom odgovornošću, OIB 49234019190, Buzovečka/bb, Čakovec</derivirana_varijabla>
  </DomainObject.Predmet.ProtustrankaFormatedWithAdressOIB>
  <DomainObject.Predmet.ProtustrankaWithAdress>
    <izvorni_sadrzaj>EURO-IVER trgovina, ugostiteljstvo, proizvodnja, društvo s ograničenom odgovornošću Buzovečka/bb, Čakovec</izvorni_sadrzaj>
    <derivirana_varijabla naziv="DomainObject.Predmet.ProtustrankaWithAdress_1">EURO-IVER trgovina, ugostiteljstvo, proizvodnja, društvo s ograničenom odgovornošću Buzovečka/bb, Čakovec</derivirana_varijabla>
  </DomainObject.Predmet.ProtustrankaWithAdress>
  <DomainObject.Predmet.ProtustrankaWithAdressOIB>
    <izvorni_sadrzaj>EURO-IVER trgovina, ugostiteljstvo, proizvodnja, društvo s ograničenom odgovornošću, OIB 49234019190, Buzovečka/bb, Čakovec</izvorni_sadrzaj>
    <derivirana_varijabla naziv="DomainObject.Predmet.ProtustrankaWithAdressOIB_1">EURO-IVER trgovina, ugostiteljstvo, proizvodnja, društvo s ograničenom odgovornošću, OIB 49234019190, Buzovečka/bb, Čakovec</derivirana_varijabla>
  </DomainObject.Predmet.ProtustrankaWithAdressOIB>
  <DomainObject.Predmet.ProtustrankaNazivFormated>
    <izvorni_sadrzaj>EURO-IVER trgovina, ugostiteljstvo, proizvodnja, društvo s ograničenom odgovornošću</izvorni_sadrzaj>
    <derivirana_varijabla naziv="DomainObject.Predmet.ProtustrankaNazivFormated_1">EURO-IVER trgovina, ugostiteljstvo, proizvodnja, društvo s ograničenom odgovornošću</derivirana_varijabla>
  </DomainObject.Predmet.ProtustrankaNazivFormated>
  <DomainObject.Predmet.ProtustrankaNazivFormatedOIB>
    <izvorni_sadrzaj>EURO-IVER trgovina, ugostiteljstvo, proizvodnja, društvo s ograničenom odgovornošću, OIB 49234019190</izvorni_sadrzaj>
    <derivirana_varijabla naziv="DomainObject.Predmet.ProtustrankaNazivFormatedOIB_1">EURO-IVER trgovina, ugostiteljstvo, proizvodnja, društvo s ograničenom odgovornošću, OIB 49234019190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izvorni_sadrzaj>
    <derivirana_varijabla naziv="DomainObject.Predmet.StrankaFormated_1">  POREZNA UPRAVA ČAKOVEC zastupanog po punomoćniku ŽUPANIJSKO DRŽAVNO ODVJETNIŠTVO U VARAŽDINU</derivirana_varijabla>
  </DomainObject.Predmet.StrankaFormated>
  <DomainObject.Predmet.StrankaFormatedOIB>
    <izvorni_sadrzaj>  POREZNA UPRAVA ČAKOVEC zastupanog po punomoćniku ŽUPANIJSKO DRŽAVNO ODVJETNIŠTVO U VARAŽDINU</izvorni_sadrzaj>
    <derivirana_varijabla naziv="DomainObject.Predmet.StrankaFormatedOIB_1">  POREZNA UPRAVA ČAKOVEC zastupanog po punomoćniku ŽUPANIJSKO DRŽAVNO ODVJETNIŠTVO U VARAŽDINU</derivirana_varijabla>
  </DomainObject.Predmet.StrankaFormatedOIB>
  <DomainObject.Predmet.StrankaFormatedWithAdress>
    <izvorni_sadrzaj> POREZNA UPRAVA ČAKOVEC, O. Keršovanija 11, 40000 Čakovec zastupanog po punomoćniku ŽUPANIJSKO DRŽAVNO ODVJETNIŠTVO U VARAŽDINU</izvorni_sadrzaj>
    <derivirana_varijabla naziv="DomainObject.Predmet.StrankaFormatedWithAdress_1"> POREZNA UPRAVA ČAKOVEC, O. Keršovanija 11, 40000 Čakovec zastupanog po punomoćniku ŽUPANIJSKO DRŽAVNO ODVJETNIŠTVO U VARAŽDINU</derivirana_varijabla>
  </DomainObject.Predmet.StrankaFormatedWithAdress>
  <DomainObject.Predmet.StrankaFormatedWithAdressOIB>
    <izvorni_sadrzaj> POREZNA UPRAVA ČAKOVEC, O. Keršovanija 11, 40000 Čakovec zastupanog po punomoćniku ŽUPANIJSKO DRŽAVNO ODVJETNIŠTVO U VARAŽDINU</izvorni_sadrzaj>
    <derivirana_varijabla naziv="DomainObject.Predmet.StrankaFormatedWithAdressOIB_1"> POREZNA UPRAVA ČAKOVEC, O. Keršovanija 11, 40000 Čakovec zastupanog po punomoćniku ŽUPANIJSKO DRŽAVNO ODVJETNIŠTVO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 Keršovanija 11,40000 Čakovec</izvorni_sadrzaj>
    <derivirana_varijabla naziv="DomainObject.Predmet.StrankaWithAdressOIB_1">POREZNA UPRAVA ČAKOVEC,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ŽUPANIJSKO DRŽAVNO ODVJETNIŠTVO U VARAŽDINU</item>
    </izvorni_sadrzaj>
    <derivirana_varijabla naziv="DomainObject.Predmet.StrankaListFormated_1">
      <item>POREZNA UPRAVA ČAKOVEC zastupanog po punomoćniku ŽUPANIJSKO DRŽAVNO ODVJETNIŠTVO U VARAŽDINU</item>
    </derivirana_varijabla>
  </DomainObject.Predmet.StrankaListFormated>
  <DomainObject.Predmet.StrankaListFormatedOIB>
    <izvorni_sadrzaj>
      <item>POREZNA UPRAVA ČAKOVEC zastupanog po punomoćniku ŽUPANIJSKO DRŽAVNO ODVJETNIŠTVO U VARAŽDINU</item>
    </izvorni_sadrzaj>
    <derivirana_varijabla naziv="DomainObject.Predmet.StrankaListFormatedOIB_1">
      <item>POREZNA UPRAVA ČAKOVEC zastupanog po punomoćniku ŽUPANIJSKO DRŽAVNO ODVJETNIŠTVO U VARAŽDINU</item>
    </derivirana_varijabla>
  </DomainObject.Predmet.StrankaListFormatedOIB>
  <DomainObject.Predmet.StrankaListFormatedWithAdress>
    <izvorni_sadrzaj>
      <item>POREZNA UPRAVA ČAKOVEC, O. Keršovanija 11, 40000 Čakovec zastupanog po punomoćniku ŽUPANIJSKO DRŽAVNO ODVJETNIŠTVO U VARAŽDINU</item>
    </izvorni_sadrzaj>
    <derivirana_varijabla naziv="DomainObject.Predmet.StrankaListFormatedWithAdress_1">
      <item>POREZNA UPRAVA ČAKOVEC, O. Keršovanija 11, 40000 Čakovec zastupanog po punomoćniku ŽUPANIJSKO DRŽAVNO ODVJETNIŠTVO U VARAŽDINU</item>
    </derivirana_varijabla>
  </DomainObject.Predmet.StrankaListFormatedWithAdress>
  <DomainObject.Predmet.StrankaListFormatedWithAdressOIB>
    <izvorni_sadrzaj>
      <item>POREZNA UPRAVA ČAKOVEC, O. Keršovanija 11, 40000 Čakovec zastupanog po punomoćniku ŽUPANIJSKO DRŽAVNO ODVJETNIŠTVO U VARAŽDINU</item>
    </izvorni_sadrzaj>
    <derivirana_varijabla naziv="DomainObject.Predmet.StrankaListFormatedWithAdressOIB_1">
      <item>POREZNA UPRAVA ČAKOVEC, O. Keršovanija 11, 40000 Čakovec zastupanog po punomoćniku ŽUPANIJSKO DRŽAVNO ODVJETNIŠTVO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EURO-IVER trgovina, ugostiteljstvo, proizvodnja, društvo s ograničenom odgovornošću</item>
    </izvorni_sadrzaj>
    <derivirana_varijabla naziv="DomainObject.Predmet.ProtuStrankaListFormated_1">
      <item>EURO-IVER trgovina, ugostiteljstvo, proizvodnja, društvo s ograničenom odgovornošću</item>
    </derivirana_varijabla>
  </DomainObject.Predmet.ProtuStrankaListFormated>
  <DomainObject.Predmet.ProtuStrankaListFormatedOIB>
    <izvorni_sadrzaj>
      <item>EURO-IVER trgovina, ugostiteljstvo, proizvodnja, društvo s ograničenom odgovornošću, OIB 49234019190</item>
    </izvorni_sadrzaj>
    <derivirana_varijabla naziv="DomainObject.Predmet.ProtuStrankaListFormatedOIB_1">
      <item>EURO-IVER trgovina, ugostiteljstvo, proizvodnja, društvo s ograničenom odgovornošću, OIB 49234019190</item>
    </derivirana_varijabla>
  </DomainObject.Predmet.ProtuStrankaListFormatedOIB>
  <DomainObject.Predmet.ProtuStrankaListFormatedWithAdress>
    <izvorni_sadrzaj>
      <item>EURO-IVER trgovina, ugostiteljstvo, proizvodnja, društvo s ograničenom odgovornošću, Buzovečka/bb, Čakovec</item>
    </izvorni_sadrzaj>
    <derivirana_varijabla naziv="DomainObject.Predmet.ProtuStrankaListFormatedWithAdress_1">
      <item>EURO-IVER trgovina, ugostiteljstvo, proizvodnja, društvo s ograničenom odgovornošću, Buzovečka/bb, Čakovec</item>
    </derivirana_varijabla>
  </DomainObject.Predmet.ProtuStrankaListFormatedWithAdress>
  <DomainObject.Predmet.ProtuStrankaListFormatedWithAdressOIB>
    <izvorni_sadrzaj>
      <item>EURO-IVER trgovina, ugostiteljstvo, proizvodnja, društvo s ograničenom odgovornošću, OIB 49234019190, Buzovečka/bb, Čakovec</item>
    </izvorni_sadrzaj>
    <derivirana_varijabla naziv="DomainObject.Predmet.ProtuStrankaListFormatedWithAdressOIB_1">
      <item>EURO-IVER trgovina, ugostiteljstvo, proizvodnja, društvo s ograničenom odgovornošću, OIB 49234019190, Buzovečka/bb, Čakovec</item>
    </derivirana_varijabla>
  </DomainObject.Predmet.ProtuStrankaListFormatedWithAdressOIB>
  <DomainObject.Predmet.ProtuStrankaListNazivFormated>
    <izvorni_sadrzaj>
      <item>EURO-IVER trgovina, ugostiteljstvo, proizvodnja, društvo s ograničenom odgovornošću</item>
    </izvorni_sadrzaj>
    <derivirana_varijabla naziv="DomainObject.Predmet.ProtuStrankaListNazivFormated_1">
      <item>EURO-IVER trgovina, ugostiteljstvo, proizvodnja, društvo s ograničenom odgovornošću</item>
    </derivirana_varijabla>
  </DomainObject.Predmet.ProtuStrankaListNazivFormated>
  <DomainObject.Predmet.ProtuStrankaListNazivFormatedOIB>
    <izvorni_sadrzaj>
      <item>EURO-IVER trgovina, ugostiteljstvo, proizvodnja, društvo s ograničenom odgovornošću, OIB 49234019190</item>
    </izvorni_sadrzaj>
    <derivirana_varijabla naziv="DomainObject.Predmet.ProtuStrankaListNazivFormatedOIB_1">
      <item>EURO-IVER trgovina, ugostiteljstvo, proizvodnja, društvo s ograničenom odgovornošću, OIB 49234019190</item>
    </derivirana_varijabla>
  </DomainObject.Predmet.ProtuStrankaListNazivFormatedOIB>
  <DomainObject.Predmet.OstaliListFormated>
    <izvorni_sadrzaj>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zvorni_sadrzaj>
    <derivirana_varijabla naziv="DomainObject.Predmet.OstaliListFormated_1">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derivirana_varijabla>
  </DomainObject.Predmet.OstaliListFormated>
  <DomainObject.Predmet.OstaliListFormatedOIB>
    <izvorni_sadrzaj>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izvorni_sadrzaj>
    <derivirana_varijabla naziv="DomainObject.Predmet.OstaliListFormatedOIB_1">
      <item>ŽUPANIJSKO DRŽAVNO ODVJETNIŠTVO U VARAŽDINU punomoćnik sudionika u postupku 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derivirana_varijabla>
  </DomainObject.Predmet.OstaliListFormatedOIB>
  <DomainObject.Predmet.OstaliListFormatedWithAdress>
    <izvorni_sadrzaj>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Slovenska ulica 24, 10000 Zagreb</item>
      <item>KOS &amp; PARTNERI, odvjetničko društvo j.t.d., Nodilova 1, 10000 Zagreb</item>
    </izvorni_sadrzaj>
    <derivirana_varijabla naziv="DomainObject.Predmet.OstaliListFormatedWithAdress_1">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Slovenska ulica 24, 10000 Zagreb</item>
      <item>KOS &amp; PARTNERI, odvjetničko društvo j.t.d., Nodilova 1, 10000 Zagreb</item>
    </derivirana_varijabla>
  </DomainObject.Predmet.OstaliListFormatedWithAdress>
  <DomainObject.Predmet.OstaliListFormatedWithAdressOIB>
    <izvorni_sadrzaj>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OIB 55271144632,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 10000 Zagreb</item>
      <item>KOS &amp; PARTNERI, odvjetničko društvo j.t.d., OIB 66722390209, Nodilova 1, 10000 Zagreb</item>
    </izvorni_sadrzaj>
    <derivirana_varijabla naziv="DomainObject.Predmet.OstaliListFormatedWithAdressOIB_1">
      <item>ŽUPANIJSKO DRŽAVNO ODVJETNIŠTVO U VARAŽDINU, 42000 Varaždin punomoćnik sudionika u postupku POREZNA UPRAVA ČAKOVEC</item>
      <item>BOŽIDAR KLEPAČ, odvjetnik, Optujska br. 9., 42000 Varaždin</item>
      <item>TOMO BOŽIĆ, zamjenik ŽDO</item>
      <item>zam. pun. dužnika JANJA TOPOL, dovjetnička vježbenica</item>
      <item>Direktor dužnika DINO VRBANEC, Buzovečka br. 55., 40000 Čakovec</item>
      <item>FINA, Regionalni centar Zagreb, Vrtni put br. 3., 10000 Zagreb</item>
      <item>VLADIMIR ŠTENGLIN, direktor VIG d.o.o. Strahoninec</item>
      <item>Odvjetnik FRANJO ŠEBIJAN, Pavlinska br. 5., 42000 Varaždin</item>
      <item>Lidia Belamarić, OIB 55271144632, Kratka 2, 42000 Varaždin</item>
      <item>IVO ŠALGAJ, Ruđera Boškovića br. 25., 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 10000 Zagreb</item>
      <item>KOS &amp; PARTNERI, odvjetničko društvo j.t.d., OIB 66722390209, Nodilova 1, 10000 Zagreb</item>
    </derivirana_varijabla>
  </DomainObject.Predmet.OstaliListFormatedWithAdressOIB>
  <DomainObject.Predmet.OstaliListNazivFormated>
    <izvorni_sadrzaj>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zvorni_sadrzaj>
    <derivirana_varijabla naziv="DomainObject.Predmet.OstaliListNazivFormated_1">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derivirana_varijabla>
  </DomainObject.Predmet.OstaliListNazivFormated>
  <DomainObject.Predmet.OstaliListNazivFormatedOIB>
    <izvorni_sadrzaj>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izvorni_sadrzaj>
    <derivirana_varijabla naziv="DomainObject.Predmet.OstaliListNazivFormatedOIB_1">
      <item>ŽUPANIJSKO DRŽAVNO ODVJETNIŠTVO U VARAŽDINU</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 OIB 55271144632</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St-534/2011-77</izvorni_sadrzaj>
    <derivirana_varijabla naziv="DomainObject.PoslovniBrojDokumenta_1">St-534/2011-77</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EURO-IVER trgovina, ugostiteljstvo, proizvodnja, društvo s ograničenom odgovornošću</izvorni_sadrzaj>
    <derivirana_varijabla naziv="DomainObject.Predmet.ProtustrankaIDrugi_1">EURO-IVER trgovina, ugostiteljstvo, proizvodnja, društvo s ograničenom odgovornošću</derivirana_varijabla>
  </DomainObject.Predmet.ProtustrankaIDrugi>
  <DomainObject.Predmet.StrankaIDrugiAdressOIB>
    <izvorni_sadrzaj>POREZNA UPRAVA ČAKOVEC, O. Keršovanija 11, 40000 Čakovec</izvorni_sadrzaj>
    <derivirana_varijabla naziv="DomainObject.Predmet.StrankaIDrugiAdressOIB_1">POREZNA UPRAVA ČAKOVEC, O. Keršovanija 11, 40000 Čakovec</derivirana_varijabla>
  </DomainObject.Predmet.StrankaIDrugiAdressOIB>
  <DomainObject.Predmet.ProtustrankaIDrugiAdressOIB>
    <izvorni_sadrzaj>EURO-IVER trgovina, ugostiteljstvo, proizvodnja, društvo s ograničenom odgovornošću, OIB 49234019190, Buzovečka/bb, Čakovec</izvorni_sadrzaj>
    <derivirana_varijabla naziv="DomainObject.Predmet.ProtustrankaIDrugiAdressOIB_1">EURO-IVER trgovina, ugostiteljstvo, proizvodnja, društvo s ograničenom odgovornošću, OIB 49234019190, Buzovečka/bb,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EURO-IVER trgovina, ugostiteljstvo, proizvodnja, društvo s ograničenom odgovornošću</item>
      <item>ŽUPANIJSKO DRŽAVNO ODVJETNIŠTVO U VARAŽDINU</item>
      <item>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izvorni_sadrzaj>
    <derivirana_varijabla naziv="DomainObject.Predmet.SudioniciListNaziv_1">
      <item>EURO-IVER trgovina, ugostiteljstvo, proizvodnja, društvo s ograničenom odgovornošću</item>
      <item>ŽUPANIJSKO DRŽAVNO ODVJETNIŠTVO U VARAŽDINU</item>
      <item>POREZNA UPRAVA ČAKOVEC</item>
      <item>BOŽIDAR KLEPAČ, odvjetnik</item>
      <item>TOMO BOŽIĆ, zamjenik ŽDO</item>
      <item>zam. pun. dužnika JANJA TOPOL, dovjetnička vježbenica</item>
      <item>Direktor dužnika DINO VRBANEC</item>
      <item>FINA, Regionalni centar Zagreb</item>
      <item>VLADIMIR ŠTENGLIN, direktor VIG d.o.o. Strahoninec</item>
      <item>Odvjetnik FRANJO ŠEBIJAN</item>
      <item>Lidia Belamarić</item>
      <item>IVO ŠALGAJ</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item>
      <item>KOS &amp; PARTNERI, odvjetničko društvo j.t.d.</item>
    </derivirana_varijabla>
  </DomainObject.Predmet.SudioniciListNaziv>
  <DomainObject.Predmet.SudioniciListAdressOIB>
    <izvorni_sadrzaj>
      <item>EURO-IVER trgovina, ugostiteljstvo, proizvodnja, društvo s ograničenom odgovornošću, OIB 49234019190, Buzovečka/bb,Čakovec</item>
      <item>ŽUPANIJSKO DRŽAVNO ODVJETNIŠTVO U VARAŽDINU, 42000 Varaždin</item>
      <item>POREZNA UPRAVA ČAKOVEC, O. Keršovanija 11,40000 Čakovec</item>
      <item>BOŽIDAR KLEPAČ, odvjetnik, Optujska br. 9.,42000 Varaždin</item>
      <item>TOMO BOŽIĆ, zamjenik ŽDO</item>
      <item>zam. pun. dužnika JANJA TOPOL, dovjetnička vježbenica</item>
      <item>Direktor dužnika DINO VRBANEC, Buzovečka br. 55.,40000 Čakovec</item>
      <item>FINA, Regionalni centar Zagreb, Vrtni put br. 3.,10000 Zagreb</item>
      <item>VLADIMIR ŠTENGLIN, direktor VIG d.o.o. Strahoninec</item>
      <item>Odvjetnik FRANJO ŠEBIJAN, Pavlinska br. 5.,42000 Varaždin</item>
      <item>Lidia Belamarić, OIB 55271144632, Kratka 2,42000 Varaždin</item>
      <item>IVO ŠALGAJ, Ruđera Boškovića br. 25.,40000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24,10000 Zagreb</item>
      <item>KOS &amp; PARTNERI, odvjetničko društvo j.t.d., OIB 66722390209, Nodilova 1,10000 Zagreb</item>
    </izvorni_sadrzaj>
    <derivirana_varijabla naziv="DomainObject.Predmet.SudioniciListAdressOIB_1">
      <item>EURO-IVER trgovina, ugostiteljstvo, proizvodnja, društvo s ograničenom odgovornošću, OIB 49234019190, Buzovečka/bb,Čakovec</item>
      <item>ŽUPANIJSKO DRŽAVNO ODVJETNIŠTVO U VARAŽDINU, 42000 Varaždin</item>
      <item>POREZNA UPRAVA ČAKOVEC, O. Keršovanija 11,40000 Čakovec</item>
      <item>BOŽIDAR KLEPAČ, odvjetnik, Optujska br. 9.,42000 Varaždin</item>
      <item>TOMO BOŽIĆ, zamjenik ŽDO</item>
      <item>zam. pun. dužnika JANJA TOPOL, dovjetnička vježbenica</item>
      <item>Direktor dužnika DINO VRBANEC, Buzovečka br. 55.,40000 Čakovec</item>
      <item>FINA, Regionalni centar Zagreb, Vrtni put br. 3.,10000 Zagreb</item>
      <item>VLADIMIR ŠTENGLIN, direktor VIG d.o.o. Strahoninec</item>
      <item>Odvjetnik FRANJO ŠEBIJAN, Pavlinska br. 5.,42000 Varaždin</item>
      <item>Lidia Belamarić, OIB 55271144632, Kratka 2,42000 Varaždin</item>
      <item>IVO ŠALGAJ, Ruđera Boškovića br. 25.,40000 Čakovec</item>
      <item>Odvjetnik ZORAN TOMIĆ za Hrvatske šume d.o.o.</item>
      <item>Odvjetnik JOSIP ČIČEK za Hypo Steiermark Kraftfarzeug</item>
      <item>Vjerovnik Slavko Mitrović odvjetnik iz Čakovca</item>
      <item>Odv. vježbenica MAJA TOMLJENOVIĆ za  Vinner osiguranje Insurance Group d.d.</item>
      <item>Wiener osiguranje Vienna Insurance Group dioničko društvo za osiguranje, OIB 52848403362, Slovenska ulica 24,10000 Zagreb</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E32E7-5DFA-48E5-AFA4-57410BC95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3578</properties:Characters>
  <properties:Lines>106</properties:Lines>
  <properties:Paragraphs>32</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2015-10-26T10:30:00Z</cp:lastPrinted>
  <dcterms:modified xmlns:xsi="http://www.w3.org/2001/XMLSchema-instance" xsi:type="dcterms:W3CDTF">2015-10-26T10:31:00Z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St-534/2011-77 / Odluka - Rješenje o zakazivanju ispitnog - izvještajnog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