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09bc" w14:paraId="7a709bc" w:rsidRDefault="00CE345D" w:rsidP="00CE345D" w:rsidR="00CE345D" w:rsidRPr="00215154">
      <w:pPr>
        <w15:collapsed w:val="false"/>
        <w:rPr>
          <w:bCs/>
        </w:rPr>
      </w:pPr>
      <w:bookmarkStart w:name="_GoBack" w:id="0"/>
      <w:bookmarkEnd w:id="0"/>
      <w:r w:rsidRPr="00215154">
        <w:rPr>
          <w:bCs/>
        </w:rPr>
        <w:t xml:space="preserve">               </w:t>
      </w:r>
      <w:r w:rsidRPr="00215154">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95117A" w:rsidP="00CE345D" w:rsidR="0095117A" w:rsidRPr="00215154">
      <w:pPr>
        <w:rPr>
          <w:bCs/>
        </w:rPr>
      </w:pPr>
    </w:p>
    <w:p w:rsidRDefault="00CE345D" w:rsidP="00CE345D" w:rsidR="00CE345D" w:rsidRPr="00215154">
      <w:pPr>
        <w:ind w:hanging="720" w:left="360"/>
      </w:pPr>
      <w:r w:rsidRPr="00215154">
        <w:t xml:space="preserve">        REPUBLIKA HRVATSKA</w:t>
      </w:r>
    </w:p>
    <w:p w:rsidRDefault="00CE345D" w:rsidP="00CE345D" w:rsidR="00CE345D" w:rsidRPr="00215154">
      <w:pPr>
        <w:ind w:hanging="720" w:left="360"/>
      </w:pPr>
      <w:r w:rsidRPr="00215154">
        <w:t xml:space="preserve">     TRGOVAČKI SUD U OSIJEKU</w:t>
      </w:r>
    </w:p>
    <w:p w:rsidRDefault="00CE345D" w:rsidP="00CE345D" w:rsidR="00CE345D" w:rsidRPr="00215154">
      <w:pPr>
        <w:ind w:hanging="720" w:left="360"/>
      </w:pPr>
    </w:p>
    <w:p w:rsidRDefault="00CE345D" w:rsidP="00CE345D" w:rsidR="00CE345D" w:rsidRPr="00215154"/>
    <w:p w:rsidRDefault="00CE345D" w:rsidP="00CE345D" w:rsidR="00CE345D" w:rsidRPr="00215154">
      <w:pPr>
        <w:jc w:val="center"/>
      </w:pPr>
      <w:r w:rsidRPr="00215154">
        <w:t>R E P U B L I K A   H R V A T S K A</w:t>
      </w:r>
    </w:p>
    <w:p w:rsidRDefault="00CE345D" w:rsidP="00CE345D" w:rsidR="00CE345D" w:rsidRPr="00215154">
      <w:pPr>
        <w:jc w:val="center"/>
      </w:pPr>
      <w:r w:rsidRPr="00215154">
        <w:t>R J E Š E N J E</w:t>
      </w:r>
    </w:p>
    <w:p w:rsidRDefault="00CE345D" w:rsidP="00CE345D" w:rsidR="00CE345D" w:rsidRPr="00215154">
      <w:pPr>
        <w:pStyle w:val="Tijeloteksta"/>
        <w:rPr>
          <w:sz w:val="24"/>
        </w:rPr>
      </w:pPr>
    </w:p>
    <w:p w:rsidRDefault="0095117A" w:rsidP="00CE345D" w:rsidR="0095117A" w:rsidRPr="00215154">
      <w:pPr>
        <w:pStyle w:val="Tijeloteksta"/>
        <w:rPr>
          <w:sz w:val="24"/>
        </w:rPr>
      </w:pPr>
    </w:p>
    <w:p w:rsidRDefault="00F4700C" w:rsidP="00F4700C" w:rsidR="00F4700C" w:rsidRPr="00215154">
      <w:pPr>
        <w:ind w:firstLine="708"/>
        <w:jc w:val="both"/>
      </w:pPr>
      <w:r w:rsidRPr="00215154">
        <w:rPr>
          <w:color w:val="000000"/>
        </w:rPr>
        <w:t xml:space="preserve">Trgovački sud u Osijeku, </w:t>
      </w:r>
      <w:r w:rsidRPr="00215154">
        <w:t>po stečajnom sucu mr. sc. Borisu Vukoviću</w:t>
      </w:r>
      <w:r w:rsidRPr="00215154">
        <w:rPr>
          <w:color w:val="000000"/>
        </w:rPr>
        <w:t xml:space="preserve">, povodom prijedloga </w:t>
      </w:r>
      <w:r w:rsidRPr="00215154">
        <w:t>FINANCIJSKE AGENCIJE Regionalni centar Zagreb, Podružnica Zagreb, Trg svibanjskih žrtava 1995. br. 1, Zagreb , OIB: 85821130368 za otvaranje stečajnog postupka nad dužnikom EURO-KRUG d.o.o., Sveti Ivan Zelina, Trg Ante Starčevića 13, MBS: 080477529, OIB: 88059657831</w:t>
      </w:r>
      <w:r w:rsidRPr="00215154">
        <w:rPr>
          <w:color w:val="000000"/>
        </w:rPr>
        <w:t xml:space="preserve">, dana 28. kolovoza 2018. godine </w:t>
      </w:r>
    </w:p>
    <w:p w:rsidRDefault="006B45C9" w:rsidP="00654076" w:rsidR="00CE345D" w:rsidRPr="00215154">
      <w:pPr>
        <w:ind w:firstLine="708"/>
        <w:jc w:val="both"/>
        <w:rPr>
          <w:color w:val="000000"/>
        </w:rPr>
      </w:pPr>
      <w:r w:rsidRPr="00215154">
        <w:rPr>
          <w:color w:val="000000"/>
        </w:rPr>
        <w:t xml:space="preserve"> </w:t>
      </w:r>
    </w:p>
    <w:p w:rsidRDefault="0095117A" w:rsidP="00CE345D" w:rsidR="0095117A" w:rsidRPr="00215154"/>
    <w:p w:rsidRDefault="005E1B80" w:rsidP="00CE345D" w:rsidR="005E1B80" w:rsidRPr="00215154"/>
    <w:p w:rsidRDefault="00CE345D" w:rsidP="00CE345D" w:rsidR="00CE345D" w:rsidRPr="00215154">
      <w:pPr>
        <w:jc w:val="center"/>
      </w:pPr>
      <w:r w:rsidRPr="00215154">
        <w:t>r i j e š i o  j e</w:t>
      </w:r>
    </w:p>
    <w:p w:rsidRDefault="00CE345D" w:rsidP="00CE345D" w:rsidR="00CE345D" w:rsidRPr="00215154">
      <w:pPr>
        <w:jc w:val="both"/>
      </w:pPr>
    </w:p>
    <w:p w:rsidRDefault="00CE345D" w:rsidP="00CE345D" w:rsidR="00CE345D" w:rsidRPr="00215154">
      <w:pPr>
        <w:jc w:val="both"/>
      </w:pPr>
    </w:p>
    <w:p w:rsidRDefault="00654076" w:rsidP="00CE345D" w:rsidR="00654076" w:rsidRPr="00215154">
      <w:pPr>
        <w:jc w:val="both"/>
      </w:pPr>
    </w:p>
    <w:p w:rsidRDefault="00CE345D" w:rsidP="00CE345D" w:rsidR="00CE345D" w:rsidRPr="00215154">
      <w:pPr>
        <w:pStyle w:val="Tijeloteksta"/>
        <w:ind w:hanging="720" w:left="720"/>
        <w:rPr>
          <w:sz w:val="24"/>
        </w:rPr>
      </w:pPr>
      <w:r w:rsidRPr="00215154">
        <w:rPr>
          <w:sz w:val="24"/>
        </w:rPr>
        <w:t>I.</w:t>
      </w:r>
      <w:r w:rsidRPr="00215154">
        <w:rPr>
          <w:sz w:val="24"/>
        </w:rPr>
        <w:tab/>
        <w:t xml:space="preserve">Nalaže se osobi ovlaštenoj za zastupanje dužnika u trenutku podnošenja prijedloga za otvaranje stečajnog postupka </w:t>
      </w:r>
      <w:r w:rsidR="0086252E" w:rsidRPr="00215154">
        <w:rPr>
          <w:sz w:val="24"/>
        </w:rPr>
        <w:t xml:space="preserve">Ivi Novak, OIB: 06846040901, Zagreb, </w:t>
      </w:r>
      <w:proofErr w:type="spellStart"/>
      <w:r w:rsidR="0086252E" w:rsidRPr="00215154">
        <w:rPr>
          <w:sz w:val="24"/>
        </w:rPr>
        <w:t>Naserov</w:t>
      </w:r>
      <w:proofErr w:type="spellEnd"/>
      <w:r w:rsidR="0086252E" w:rsidRPr="00215154">
        <w:rPr>
          <w:sz w:val="24"/>
        </w:rPr>
        <w:t xml:space="preserve"> trg 3</w:t>
      </w:r>
      <w:r w:rsidR="007F4A80" w:rsidRPr="00215154">
        <w:rPr>
          <w:sz w:val="24"/>
        </w:rPr>
        <w:t xml:space="preserve"> </w:t>
      </w:r>
      <w:r w:rsidRPr="00215154">
        <w:rPr>
          <w:sz w:val="24"/>
        </w:rPr>
        <w:t>da u roku od 8 (osam) dana od dana primitka ovog rješenja uplati:</w:t>
      </w:r>
    </w:p>
    <w:p w:rsidRDefault="00CE345D" w:rsidP="00CE345D" w:rsidR="00CE345D" w:rsidRPr="00215154">
      <w:pPr>
        <w:pStyle w:val="Tijeloteksta"/>
        <w:ind w:hanging="720" w:left="720"/>
        <w:rPr>
          <w:sz w:val="24"/>
        </w:rPr>
      </w:pPr>
    </w:p>
    <w:p w:rsidRDefault="00CE345D" w:rsidP="00CE345D" w:rsidR="00CE345D" w:rsidRPr="00215154">
      <w:pPr>
        <w:pStyle w:val="Tijeloteksta"/>
        <w:numPr>
          <w:ilvl w:val="0"/>
          <w:numId w:val="14"/>
        </w:numPr>
        <w:rPr>
          <w:sz w:val="24"/>
        </w:rPr>
      </w:pPr>
      <w:r w:rsidRPr="00215154">
        <w:rPr>
          <w:sz w:val="24"/>
        </w:rPr>
        <w:t>predujam od 1.000,00 kn (</w:t>
      </w:r>
      <w:proofErr w:type="spellStart"/>
      <w:r w:rsidRPr="00215154">
        <w:rPr>
          <w:sz w:val="24"/>
        </w:rPr>
        <w:t>tisućukuna</w:t>
      </w:r>
      <w:proofErr w:type="spellEnd"/>
      <w:r w:rsidRPr="00215154">
        <w:rPr>
          <w:sz w:val="24"/>
        </w:rPr>
        <w:t>) u Fond za namirenje troškova stečajnog postupka na žiro račun Trgovačkog suda u Osijeku broj HR31 2390 0011 3000 0020 0 s pozivom na  broj HR05 272-</w:t>
      </w:r>
      <w:r w:rsidR="00696715" w:rsidRPr="00215154">
        <w:rPr>
          <w:sz w:val="24"/>
        </w:rPr>
        <w:t>1</w:t>
      </w:r>
      <w:r w:rsidR="005E1B80" w:rsidRPr="00215154">
        <w:rPr>
          <w:sz w:val="24"/>
        </w:rPr>
        <w:t>30</w:t>
      </w:r>
      <w:r w:rsidR="0086252E" w:rsidRPr="00215154">
        <w:rPr>
          <w:sz w:val="24"/>
        </w:rPr>
        <w:t>3</w:t>
      </w:r>
      <w:r w:rsidR="00703358" w:rsidRPr="00215154">
        <w:rPr>
          <w:sz w:val="24"/>
        </w:rPr>
        <w:t>-17</w:t>
      </w:r>
    </w:p>
    <w:p w:rsidRDefault="00CE345D" w:rsidP="00CE345D" w:rsidR="00CE345D" w:rsidRPr="00215154">
      <w:pPr>
        <w:pStyle w:val="Tijeloteksta"/>
        <w:numPr>
          <w:ilvl w:val="0"/>
          <w:numId w:val="14"/>
        </w:numPr>
        <w:rPr>
          <w:sz w:val="24"/>
        </w:rPr>
      </w:pPr>
      <w:r w:rsidRPr="00215154">
        <w:rPr>
          <w:sz w:val="24"/>
        </w:rPr>
        <w:t>dodatni iznos predujma koji čini jednokratna nagrada privremenom stečajnom upravitelju u iznosu od 3.500,00 kn (</w:t>
      </w:r>
      <w:proofErr w:type="spellStart"/>
      <w:r w:rsidRPr="00215154">
        <w:rPr>
          <w:sz w:val="24"/>
        </w:rPr>
        <w:t>tritisućepetstotinakuna</w:t>
      </w:r>
      <w:proofErr w:type="spellEnd"/>
      <w:r w:rsidRPr="00215154">
        <w:rPr>
          <w:sz w:val="24"/>
        </w:rPr>
        <w:t>) na žiro račun Trgovačkog suda u Osijeku broj HR31 2390 0011 3000 0020 0 s pozivom na  broj HR05 272-</w:t>
      </w:r>
      <w:r w:rsidR="005E1B80" w:rsidRPr="00215154">
        <w:rPr>
          <w:sz w:val="24"/>
        </w:rPr>
        <w:t>130</w:t>
      </w:r>
      <w:r w:rsidR="0086252E" w:rsidRPr="00215154">
        <w:rPr>
          <w:sz w:val="24"/>
        </w:rPr>
        <w:t>3</w:t>
      </w:r>
      <w:r w:rsidR="005E1B80" w:rsidRPr="00215154">
        <w:rPr>
          <w:sz w:val="24"/>
        </w:rPr>
        <w:t>-17</w:t>
      </w:r>
      <w:r w:rsidRPr="00215154">
        <w:rPr>
          <w:sz w:val="24"/>
        </w:rPr>
        <w:t xml:space="preserve">, te po izvršenim uplatama dostavi dokaze u spis. </w:t>
      </w:r>
    </w:p>
    <w:p w:rsidRDefault="00CE345D" w:rsidP="00CE345D" w:rsidR="00CE345D" w:rsidRPr="00215154">
      <w:pPr>
        <w:pStyle w:val="Tijeloteksta"/>
        <w:rPr>
          <w:sz w:val="24"/>
        </w:rPr>
      </w:pPr>
    </w:p>
    <w:p w:rsidRDefault="00CE345D" w:rsidP="007F4A80" w:rsidR="00CE345D" w:rsidRPr="00215154">
      <w:pPr>
        <w:jc w:val="both"/>
      </w:pPr>
      <w:r w:rsidRPr="00215154">
        <w:t xml:space="preserve">II. </w:t>
      </w:r>
      <w:r w:rsidRPr="00215154">
        <w:tab/>
        <w:t xml:space="preserve">Ukoliko osoba ovlaštena za zastupanje dužnika u trenutku podnošenja prijedloga za otvaranje stečajnog postupka </w:t>
      </w:r>
      <w:r w:rsidR="0086252E" w:rsidRPr="00215154">
        <w:t xml:space="preserve">Iva Novak, OIB: 06846040901, Zagreb, </w:t>
      </w:r>
      <w:proofErr w:type="spellStart"/>
      <w:r w:rsidR="0086252E" w:rsidRPr="00215154">
        <w:t>Naserov</w:t>
      </w:r>
      <w:proofErr w:type="spellEnd"/>
      <w:r w:rsidR="0086252E" w:rsidRPr="00215154">
        <w:t xml:space="preserve"> trg 3</w:t>
      </w:r>
      <w:r w:rsidRPr="00215154">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CE345D" w:rsidP="00CE345D" w:rsidR="00CE345D" w:rsidRPr="00215154">
      <w:pPr>
        <w:jc w:val="both"/>
      </w:pPr>
    </w:p>
    <w:p w:rsidRDefault="00CE345D" w:rsidP="00CE345D" w:rsidR="00CE345D" w:rsidRPr="00215154">
      <w:pPr>
        <w:ind w:left="1320"/>
        <w:jc w:val="both"/>
      </w:pPr>
      <w:r w:rsidRPr="00215154">
        <w:t>a) Poziva se FINA da izda nalog za izvršenje osnove za plaćanje sukladno članku 9. Zakona o provedbi ovrhe na novčanim sredstvima.</w:t>
      </w:r>
    </w:p>
    <w:p w:rsidRDefault="00CE345D" w:rsidP="00CE345D" w:rsidR="00CE345D" w:rsidRPr="00215154">
      <w:pPr>
        <w:ind w:left="1320"/>
        <w:jc w:val="both"/>
      </w:pPr>
      <w:r w:rsidRPr="00215154">
        <w:t>b) Nalaže se FINI da novčani iznos od 4.500,00 kn,  (</w:t>
      </w:r>
      <w:proofErr w:type="spellStart"/>
      <w:r w:rsidRPr="00215154">
        <w:t>četiritisućepetstotinakuna</w:t>
      </w:r>
      <w:proofErr w:type="spellEnd"/>
      <w:r w:rsidRPr="00215154">
        <w:t>) za koji je određena ovrha, zaplijeni i prenese na žiro račun Trgovačkog suda u Osijeku i to:</w:t>
      </w:r>
    </w:p>
    <w:p w:rsidRDefault="00CE345D" w:rsidP="00CE345D" w:rsidR="00CE345D" w:rsidRPr="00215154">
      <w:pPr>
        <w:ind w:left="1320"/>
        <w:jc w:val="both"/>
      </w:pPr>
      <w:r w:rsidRPr="00215154">
        <w:lastRenderedPageBreak/>
        <w:t>1. Iznos od 1.000,00 kn (</w:t>
      </w:r>
      <w:proofErr w:type="spellStart"/>
      <w:r w:rsidRPr="00215154">
        <w:t>tisućukuna</w:t>
      </w:r>
      <w:proofErr w:type="spellEnd"/>
      <w:r w:rsidRPr="00215154">
        <w:t>) na žiro račun broj HR31 2390 0011 3000 0020 0 s pozivom na  broj HR05 272-</w:t>
      </w:r>
      <w:r w:rsidR="00F52448" w:rsidRPr="00215154">
        <w:t>130</w:t>
      </w:r>
      <w:r w:rsidR="0086252E" w:rsidRPr="00215154">
        <w:t>3</w:t>
      </w:r>
      <w:r w:rsidR="00F52448" w:rsidRPr="00215154">
        <w:t>-17</w:t>
      </w:r>
      <w:r w:rsidRPr="00215154">
        <w:t xml:space="preserve">. </w:t>
      </w:r>
    </w:p>
    <w:p w:rsidRDefault="00CE345D" w:rsidP="00CE345D" w:rsidR="00CE345D" w:rsidRPr="00215154">
      <w:pPr>
        <w:ind w:left="1320"/>
        <w:jc w:val="both"/>
      </w:pPr>
      <w:r w:rsidRPr="00215154">
        <w:t>2. Iznos od 3.500,00 kn (</w:t>
      </w:r>
      <w:proofErr w:type="spellStart"/>
      <w:r w:rsidRPr="00215154">
        <w:t>tritisućepetstotinakuna</w:t>
      </w:r>
      <w:proofErr w:type="spellEnd"/>
      <w:r w:rsidRPr="00215154">
        <w:t>) na žiro račun broj HR31 2390 0011 3000 0020 0 s pozivom na  broj HR05 272-</w:t>
      </w:r>
      <w:r w:rsidR="00F52448" w:rsidRPr="00215154">
        <w:t>130</w:t>
      </w:r>
      <w:r w:rsidR="0086252E" w:rsidRPr="00215154">
        <w:t>3</w:t>
      </w:r>
      <w:r w:rsidR="00F52448" w:rsidRPr="00215154">
        <w:t>-17</w:t>
      </w:r>
      <w:r w:rsidRPr="00215154">
        <w:t xml:space="preserve">, te o tome obavijesti sud. </w:t>
      </w:r>
    </w:p>
    <w:p w:rsidRDefault="00CE345D" w:rsidP="00CE345D" w:rsidR="00CE345D" w:rsidRPr="00215154">
      <w:pPr>
        <w:ind w:left="1320"/>
        <w:jc w:val="both"/>
      </w:pPr>
    </w:p>
    <w:p w:rsidRDefault="00CE345D" w:rsidP="007F4A80" w:rsidR="00CE345D" w:rsidRPr="00215154">
      <w:pPr>
        <w:ind w:left="1320"/>
        <w:jc w:val="both"/>
      </w:pPr>
      <w:r w:rsidRPr="00215154">
        <w:t xml:space="preserve">c) Zabranjuje se FINI da navedenu tražbinu ispuni osobi ovlaštenoj za zastupanje dužnika u trenutku podnošenja prijedloga za otvaranje stečajnog postupka </w:t>
      </w:r>
      <w:r w:rsidR="0086252E" w:rsidRPr="00215154">
        <w:t xml:space="preserve">Ivi Novak, OIB: 06846040901, Zagreb, </w:t>
      </w:r>
      <w:proofErr w:type="spellStart"/>
      <w:r w:rsidR="0086252E" w:rsidRPr="00215154">
        <w:t>Naserov</w:t>
      </w:r>
      <w:proofErr w:type="spellEnd"/>
      <w:r w:rsidR="0086252E" w:rsidRPr="00215154">
        <w:t xml:space="preserve"> trg 3</w:t>
      </w:r>
      <w:r w:rsidRPr="00215154">
        <w:t>, te se istom zabranjuje da tu tražbinu naplati ili inače raspolaže njome.</w:t>
      </w:r>
    </w:p>
    <w:p w:rsidRDefault="00CE345D" w:rsidP="00CE345D" w:rsidR="00CE345D" w:rsidRPr="00215154">
      <w:pPr>
        <w:jc w:val="both"/>
      </w:pPr>
    </w:p>
    <w:p w:rsidRDefault="00CE345D" w:rsidP="00C40887" w:rsidR="00CE345D" w:rsidRPr="00215154">
      <w:pPr>
        <w:jc w:val="both"/>
      </w:pPr>
      <w:r w:rsidRPr="00215154">
        <w:t>III.</w:t>
      </w:r>
      <w:r w:rsidRPr="00215154">
        <w:tab/>
        <w:t xml:space="preserve">Ukoliko osoba ovlaštena za zastupanje dužnika u trenutku podnošenja prijedloga za otvaranje stečajnog postupka </w:t>
      </w:r>
      <w:r w:rsidR="0086252E" w:rsidRPr="00215154">
        <w:t xml:space="preserve">Iva Novak, OIB: 06846040901, Zagreb, </w:t>
      </w:r>
      <w:proofErr w:type="spellStart"/>
      <w:r w:rsidR="0086252E" w:rsidRPr="00215154">
        <w:t>Naserov</w:t>
      </w:r>
      <w:proofErr w:type="spellEnd"/>
      <w:r w:rsidR="0086252E" w:rsidRPr="00215154">
        <w:t xml:space="preserve"> trg 3</w:t>
      </w:r>
      <w:r w:rsidRPr="00215154">
        <w:t xml:space="preserve">, ne postupi po nalogu suda iz točke I., ovo rješenje će se po pravomoćnosti dostaviti FINI radi provedbe ovrhe iz točke II. izreke rješenja.  </w:t>
      </w:r>
    </w:p>
    <w:p w:rsidRDefault="00CE345D" w:rsidP="00C40887" w:rsidR="00CE345D" w:rsidRPr="00215154">
      <w:pPr>
        <w:jc w:val="both"/>
      </w:pPr>
    </w:p>
    <w:p w:rsidRDefault="0095117A" w:rsidP="00CE345D" w:rsidR="0095117A" w:rsidRPr="00215154">
      <w:pPr>
        <w:ind w:hanging="720" w:left="720"/>
        <w:jc w:val="both"/>
      </w:pPr>
    </w:p>
    <w:p w:rsidRDefault="00654076" w:rsidP="00CE345D" w:rsidR="00654076" w:rsidRPr="00215154">
      <w:pPr>
        <w:ind w:hanging="720" w:left="720"/>
        <w:jc w:val="both"/>
      </w:pPr>
    </w:p>
    <w:p w:rsidRDefault="00CE345D" w:rsidP="00CE345D" w:rsidR="00CE345D" w:rsidRPr="00215154">
      <w:pPr>
        <w:jc w:val="center"/>
      </w:pPr>
      <w:r w:rsidRPr="00215154">
        <w:t>Obrazloženje</w:t>
      </w:r>
    </w:p>
    <w:p w:rsidRDefault="00CE345D" w:rsidP="00CE345D" w:rsidR="00CE345D" w:rsidRPr="00215154">
      <w:pPr>
        <w:jc w:val="center"/>
      </w:pPr>
    </w:p>
    <w:p w:rsidRDefault="00654076" w:rsidP="00CE345D" w:rsidR="00654076" w:rsidRPr="00215154">
      <w:pPr>
        <w:jc w:val="center"/>
      </w:pPr>
    </w:p>
    <w:p w:rsidRDefault="00CE345D" w:rsidP="00CE345D" w:rsidR="00CE345D" w:rsidRPr="00215154">
      <w:pPr>
        <w:pStyle w:val="Tijeloteksta"/>
        <w:rPr>
          <w:bCs/>
          <w:sz w:val="24"/>
        </w:rPr>
      </w:pPr>
    </w:p>
    <w:p w:rsidRDefault="00215154" w:rsidP="00215154" w:rsidR="00215154" w:rsidRPr="00215154">
      <w:pPr>
        <w:ind w:firstLine="708"/>
        <w:jc w:val="both"/>
      </w:pPr>
      <w:r w:rsidRPr="00215154">
        <w:t>Financijska agencija Regionalni centar Zagreb, Podružnica Zagreb, Trg svibanjskih žrtava 1995. 1, Zagreb, OIB: 85821130368, podnijela je dana 20. travnja 2017. godine Trgovačkom sudu u Zagrebu zahtjev za provedbu stečajnog postupka nad dužnikom EURO-KRUG d.o.o., Sveti Ivan Zelina, Trg Ante Starčevića 13, MBS: 080477529, OIB: 88059657831 temeljem čl. 110. st. 1. Stečajnog zakona.</w:t>
      </w:r>
    </w:p>
    <w:p w:rsidRDefault="00215154" w:rsidP="00215154" w:rsidR="00215154" w:rsidRPr="00215154">
      <w:pPr>
        <w:jc w:val="both"/>
      </w:pPr>
    </w:p>
    <w:p w:rsidRDefault="00215154" w:rsidP="00215154" w:rsidR="00215154" w:rsidRPr="00215154">
      <w:pPr>
        <w:ind w:firstLine="708"/>
        <w:jc w:val="both"/>
      </w:pPr>
      <w:r w:rsidRPr="00215154">
        <w:t>Visoki Trgovački suda RH u Zagrebu je rješenjem broj 31-Su-525/17-10 od 26. lipnja 2017. godine odredio Trgovački sud u Osijeku kao drugi stvarno nadležni sud za postupanje u stečajnim predmetima Trgovačkog suda u Zagrebu.</w:t>
      </w:r>
    </w:p>
    <w:p w:rsidRDefault="00215154" w:rsidP="00215154" w:rsidR="00215154" w:rsidRPr="00215154">
      <w:pPr>
        <w:ind w:firstLine="708"/>
        <w:jc w:val="both"/>
      </w:pPr>
    </w:p>
    <w:p w:rsidRDefault="00215154" w:rsidP="00215154" w:rsidR="00215154" w:rsidRPr="00215154">
      <w:pPr>
        <w:ind w:firstLine="708"/>
        <w:jc w:val="both"/>
      </w:pPr>
      <w:r w:rsidRPr="00215154">
        <w:t>FINA u svom zahtjevu navodi da na dan 14. travnja 2017. godine dužnik u Očevidniku redoslijeda osnova za plaćanje ima evidentirane neizvršene osnove za plaćanje u neprekinutom razdoblju od 120 dana, u ukupnom iznosu od 97.900,21 kn, u koji iznos je uračunata kamata i naknada FINE za provedbu ovrhe na novčanim sredstvima dužnika. Navodi da dužnik ima 2 zaposlena radnika.</w:t>
      </w:r>
    </w:p>
    <w:p w:rsidRDefault="00215154" w:rsidP="00215154" w:rsidR="00215154" w:rsidRPr="00215154">
      <w:pPr>
        <w:ind w:firstLine="708"/>
        <w:jc w:val="both"/>
      </w:pPr>
    </w:p>
    <w:p w:rsidRDefault="00215154" w:rsidP="00215154" w:rsidR="00215154" w:rsidRPr="00215154">
      <w:pPr>
        <w:ind w:firstLine="708"/>
        <w:jc w:val="both"/>
      </w:pPr>
      <w:r w:rsidRPr="00215154">
        <w:t>FINA je dostavila popis računa i oročenih novčanih sredstava dužnika na dan 14. travnja 2017. te u svom podnesku od 18. travnja 2017. navodi da dužnik na dan 14. travnja 2017. u Jedinstvenom registru računa ima otvorene sljedeće račune i oročena novčana sredstva: HR5123600001101847284 Zagrebačka banka i HR8423300031100406834 Splitska banka, te da na temelju čl. 112. st. 5. Stečajnog zakona dužnik na dan 20. travnja 2017. godine na ime predujma za namirenje troškova stečajnog postupka nema zaplijenjena novčana sredstva.</w:t>
      </w:r>
    </w:p>
    <w:p w:rsidRDefault="00215154" w:rsidP="00215154" w:rsidR="00215154" w:rsidRPr="00215154">
      <w:pPr>
        <w:ind w:firstLine="708"/>
        <w:jc w:val="both"/>
      </w:pPr>
    </w:p>
    <w:p w:rsidRDefault="00215154" w:rsidP="00215154" w:rsidR="00215154" w:rsidRPr="00215154">
      <w:pPr>
        <w:pStyle w:val="Tijeloteksta"/>
        <w:ind w:firstLine="708"/>
        <w:rPr>
          <w:sz w:val="24"/>
        </w:rPr>
      </w:pPr>
      <w:r w:rsidRPr="00215154">
        <w:rPr>
          <w:color w:val="000000"/>
          <w:sz w:val="24"/>
        </w:rPr>
        <w:t xml:space="preserve">Sud je utvrdio da je predlagatelj ovlašten za podnošenje predmetnoga prijedloga u skladu s čl. 110. st. 1. </w:t>
      </w:r>
      <w:r w:rsidRPr="00215154">
        <w:rPr>
          <w:sz w:val="24"/>
        </w:rPr>
        <w:t>Stečajnog zakona („Narodne novine“ broj 71/15 i 104/17; u daljnjem tekstu SZ)</w:t>
      </w:r>
      <w:r w:rsidRPr="00215154">
        <w:rPr>
          <w:color w:val="000000"/>
          <w:sz w:val="24"/>
        </w:rPr>
        <w:t xml:space="preserve">, te je donio rješenje o pokretanju prethodnog postupka i imenovao privremenog </w:t>
      </w:r>
      <w:r w:rsidRPr="00215154">
        <w:rPr>
          <w:color w:val="000000"/>
          <w:sz w:val="24"/>
        </w:rPr>
        <w:lastRenderedPageBreak/>
        <w:t>stečajnog upravitelja (čl. 115. st. 1. i 2. SZ-a), odredio mu dužnosti (čl. 119. st. 2. i 3. SZ-a) i zakazao ročište (čl. 123. i čl. 128. st.1. SZ-a).</w:t>
      </w:r>
    </w:p>
    <w:p w:rsidRDefault="00AC49FE" w:rsidP="00E165F3" w:rsidR="00AC49FE" w:rsidRPr="00215154">
      <w:pPr>
        <w:ind w:firstLine="708"/>
        <w:jc w:val="both"/>
      </w:pPr>
    </w:p>
    <w:p w:rsidRDefault="00AC49FE" w:rsidP="00C40887" w:rsidR="00AC49FE" w:rsidRPr="00215154">
      <w:pPr>
        <w:pStyle w:val="Tijeloteksta"/>
        <w:ind w:firstLine="708"/>
        <w:rPr>
          <w:sz w:val="24"/>
        </w:rPr>
      </w:pPr>
      <w:r w:rsidRPr="00215154">
        <w:rPr>
          <w:sz w:val="24"/>
        </w:rPr>
        <w:t xml:space="preserve">Zaključkom </w:t>
      </w:r>
      <w:proofErr w:type="spellStart"/>
      <w:r w:rsidRPr="00215154">
        <w:rPr>
          <w:sz w:val="24"/>
        </w:rPr>
        <w:t>posl</w:t>
      </w:r>
      <w:proofErr w:type="spellEnd"/>
      <w:r w:rsidRPr="00215154">
        <w:rPr>
          <w:sz w:val="24"/>
        </w:rPr>
        <w:t>. br. St-</w:t>
      </w:r>
      <w:r w:rsidR="008134D0" w:rsidRPr="00215154">
        <w:rPr>
          <w:sz w:val="24"/>
        </w:rPr>
        <w:t xml:space="preserve"> </w:t>
      </w:r>
      <w:r w:rsidR="006406A5" w:rsidRPr="00215154">
        <w:rPr>
          <w:sz w:val="24"/>
        </w:rPr>
        <w:t>130</w:t>
      </w:r>
      <w:r w:rsidR="00215154">
        <w:rPr>
          <w:sz w:val="24"/>
        </w:rPr>
        <w:t>3</w:t>
      </w:r>
      <w:r w:rsidRPr="00215154">
        <w:rPr>
          <w:sz w:val="24"/>
        </w:rPr>
        <w:t>/17-</w:t>
      </w:r>
      <w:r w:rsidR="006406A5" w:rsidRPr="00215154">
        <w:rPr>
          <w:sz w:val="24"/>
        </w:rPr>
        <w:t>7</w:t>
      </w:r>
      <w:r w:rsidRPr="00215154">
        <w:rPr>
          <w:sz w:val="24"/>
        </w:rPr>
        <w:t xml:space="preserve"> od </w:t>
      </w:r>
      <w:r w:rsidR="006406A5" w:rsidRPr="00215154">
        <w:rPr>
          <w:sz w:val="24"/>
        </w:rPr>
        <w:t>1</w:t>
      </w:r>
      <w:r w:rsidR="00215154">
        <w:rPr>
          <w:sz w:val="24"/>
        </w:rPr>
        <w:t>2</w:t>
      </w:r>
      <w:r w:rsidR="006406A5" w:rsidRPr="00215154">
        <w:rPr>
          <w:sz w:val="24"/>
        </w:rPr>
        <w:t>. siječnja</w:t>
      </w:r>
      <w:r w:rsidRPr="00215154">
        <w:rPr>
          <w:sz w:val="24"/>
        </w:rPr>
        <w:t xml:space="preserve"> 2018. godine pozvana je osoba za zastupanje dužnika </w:t>
      </w:r>
      <w:r w:rsidR="00215154">
        <w:t xml:space="preserve">Iva Novak, OIB: 06846040901, Zagreb, </w:t>
      </w:r>
      <w:proofErr w:type="spellStart"/>
      <w:r w:rsidR="00215154">
        <w:t>Naserov</w:t>
      </w:r>
      <w:proofErr w:type="spellEnd"/>
      <w:r w:rsidR="00215154">
        <w:t xml:space="preserve"> trg 3</w:t>
      </w:r>
      <w:r w:rsidRPr="00215154">
        <w:rPr>
          <w:sz w:val="24"/>
        </w:rPr>
        <w:t xml:space="preserve">, na uplatu predujma  u iznosu od 1.000,00 kn u Fond za namirenje troškova stečajnog postupka kao i  dodatnog iznosa predujma u iznosu od 3.500,00 kn, sve u roku od 8 dana, temeljem odredbi članka 113. i članka 114. </w:t>
      </w:r>
      <w:r w:rsidR="00C40887" w:rsidRPr="00215154">
        <w:rPr>
          <w:sz w:val="24"/>
        </w:rPr>
        <w:t>Stečajnog zakona</w:t>
      </w:r>
      <w:r w:rsidRPr="00215154">
        <w:rPr>
          <w:sz w:val="24"/>
        </w:rPr>
        <w:t xml:space="preserve">. Istim zaključkom osoba ovlaštena za zastupanje dužnika upozorena je da ukoliko predujmove ne uplati u propisanom roku isti će biti naplaćeni primjenom pravila o prisilnoj naplati novčane kazne u parničnom postupku. </w:t>
      </w:r>
    </w:p>
    <w:p w:rsidRDefault="00AC49FE" w:rsidP="00AC49FE" w:rsidR="00AC49FE" w:rsidRPr="00215154">
      <w:pPr>
        <w:jc w:val="both"/>
      </w:pPr>
    </w:p>
    <w:p w:rsidRDefault="00AC49FE" w:rsidP="00782576" w:rsidR="00164C13" w:rsidRPr="00215154">
      <w:pPr>
        <w:jc w:val="both"/>
      </w:pPr>
      <w:r w:rsidRPr="00215154">
        <w:tab/>
        <w:t xml:space="preserve">Zaključak </w:t>
      </w:r>
      <w:proofErr w:type="spellStart"/>
      <w:r w:rsidRPr="00215154">
        <w:t>posl</w:t>
      </w:r>
      <w:proofErr w:type="spellEnd"/>
      <w:r w:rsidRPr="00215154">
        <w:t>. br. St-</w:t>
      </w:r>
      <w:r w:rsidR="008134D0" w:rsidRPr="00215154">
        <w:t xml:space="preserve"> </w:t>
      </w:r>
      <w:r w:rsidR="008B3C45" w:rsidRPr="00215154">
        <w:t>130</w:t>
      </w:r>
      <w:r w:rsidR="00215154">
        <w:t>3</w:t>
      </w:r>
      <w:r w:rsidRPr="00215154">
        <w:t>/17-</w:t>
      </w:r>
      <w:r w:rsidR="008B3C45" w:rsidRPr="00215154">
        <w:t>7</w:t>
      </w:r>
      <w:r w:rsidRPr="00215154">
        <w:t xml:space="preserve"> od </w:t>
      </w:r>
      <w:r w:rsidR="008B3C45" w:rsidRPr="00215154">
        <w:t>1</w:t>
      </w:r>
      <w:r w:rsidR="00215154">
        <w:t>2</w:t>
      </w:r>
      <w:r w:rsidR="008B3C45" w:rsidRPr="00215154">
        <w:t>. siječnja</w:t>
      </w:r>
      <w:r w:rsidRPr="00215154">
        <w:t xml:space="preserve"> 2018. godine osoba ovlaštena za zastupanje dužnika </w:t>
      </w:r>
      <w:r w:rsidR="00790EED">
        <w:t xml:space="preserve">Iva Novak, OIB: 06846040901, Zagreb, </w:t>
      </w:r>
      <w:proofErr w:type="spellStart"/>
      <w:r w:rsidR="00790EED">
        <w:t>Naserov</w:t>
      </w:r>
      <w:proofErr w:type="spellEnd"/>
      <w:r w:rsidR="00790EED">
        <w:t xml:space="preserve"> trg 3</w:t>
      </w:r>
      <w:r w:rsidRPr="00215154">
        <w:t xml:space="preserve">, zaprimila je dana </w:t>
      </w:r>
      <w:r w:rsidR="00DC205F" w:rsidRPr="00215154">
        <w:t>2</w:t>
      </w:r>
      <w:r w:rsidR="00790EED">
        <w:t>4</w:t>
      </w:r>
      <w:r w:rsidR="00DC205F" w:rsidRPr="00215154">
        <w:t>. siječnja</w:t>
      </w:r>
      <w:r w:rsidRPr="00215154">
        <w:t xml:space="preserve"> 2018. godine </w:t>
      </w:r>
      <w:r w:rsidR="00630018" w:rsidRPr="00215154">
        <w:t xml:space="preserve">putem e-oglasne ploče suda </w:t>
      </w:r>
      <w:r w:rsidRPr="00215154">
        <w:t xml:space="preserve">te kako u ostavljenom roku nije postupila po pozivu suda, niti uplatila određene predujmove iz točke I. istog zaključka, kao ni dostavila dokaz o izvršenim uplatama, </w:t>
      </w:r>
      <w:r w:rsidR="00164C13" w:rsidRPr="00215154">
        <w:t xml:space="preserve">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nagrade stečajnim upraviteljima („Narodne novine“ 105/15) riješio kao u dispozitivu rješenja. </w:t>
      </w:r>
    </w:p>
    <w:p w:rsidRDefault="00AC49FE" w:rsidP="00164C13" w:rsidR="00AC49FE" w:rsidRPr="00215154">
      <w:pPr>
        <w:jc w:val="both"/>
      </w:pPr>
    </w:p>
    <w:p w:rsidRDefault="00CE345D" w:rsidP="00CB05B5" w:rsidR="00CE345D" w:rsidRPr="00215154">
      <w:pPr>
        <w:jc w:val="center"/>
      </w:pPr>
      <w:r w:rsidRPr="00215154">
        <w:t xml:space="preserve">U Osijeku </w:t>
      </w:r>
      <w:r w:rsidR="00782576" w:rsidRPr="00215154">
        <w:t>2</w:t>
      </w:r>
      <w:r w:rsidR="00700297" w:rsidRPr="00215154">
        <w:t>8</w:t>
      </w:r>
      <w:r w:rsidR="00E165F3" w:rsidRPr="00215154">
        <w:t>. kolovoza</w:t>
      </w:r>
      <w:r w:rsidRPr="00215154">
        <w:t xml:space="preserve"> 2018.</w:t>
      </w:r>
    </w:p>
    <w:p w:rsidRDefault="00856E74" w:rsidP="00CB05B5" w:rsidR="00856E74" w:rsidRPr="00215154">
      <w:pPr>
        <w:jc w:val="center"/>
      </w:pPr>
    </w:p>
    <w:p w:rsidRDefault="00CE345D" w:rsidP="00CE345D" w:rsidR="00CE345D" w:rsidRPr="00215154">
      <w:pPr>
        <w:jc w:val="both"/>
      </w:pPr>
      <w:r w:rsidRPr="00215154">
        <w:tab/>
      </w:r>
      <w:r w:rsidRPr="00215154">
        <w:tab/>
      </w:r>
      <w:r w:rsidRPr="00215154">
        <w:tab/>
      </w:r>
      <w:r w:rsidRPr="00215154">
        <w:tab/>
      </w:r>
      <w:r w:rsidRPr="00215154">
        <w:tab/>
      </w:r>
      <w:r w:rsidRPr="00215154">
        <w:tab/>
      </w:r>
      <w:r w:rsidRPr="00215154">
        <w:tab/>
      </w:r>
      <w:r w:rsidRPr="00215154">
        <w:tab/>
      </w:r>
      <w:r w:rsidRPr="00215154">
        <w:tab/>
        <w:t>STEČAJNI SUDAC</w:t>
      </w:r>
    </w:p>
    <w:p w:rsidRDefault="00CE345D" w:rsidP="00CB2890" w:rsidR="00CE345D" w:rsidRPr="00215154">
      <w:pPr>
        <w:ind w:left="4956"/>
        <w:jc w:val="center"/>
      </w:pPr>
      <w:r w:rsidRPr="00215154">
        <w:t xml:space="preserve">            mr. sc. Boris Vuković</w:t>
      </w:r>
    </w:p>
    <w:p w:rsidRDefault="00CE345D" w:rsidP="00CE345D" w:rsidR="00CE345D" w:rsidRPr="00215154">
      <w:r w:rsidRPr="00215154">
        <w:t>Zapisničar: Danijela Špeletić</w:t>
      </w:r>
    </w:p>
    <w:p w:rsidRDefault="00CE345D" w:rsidP="00CE345D" w:rsidR="00CE345D" w:rsidRPr="00215154"/>
    <w:p w:rsidRDefault="00CB05B5" w:rsidP="00CE345D" w:rsidR="00CB05B5" w:rsidRPr="00215154"/>
    <w:p w:rsidRDefault="005C77FB" w:rsidP="00CE345D" w:rsidR="005C77FB" w:rsidRPr="00215154"/>
    <w:p w:rsidRDefault="00856E74" w:rsidP="00CE345D" w:rsidR="00856E74" w:rsidRPr="00215154"/>
    <w:p w:rsidRDefault="00CE345D" w:rsidP="00CE345D" w:rsidR="00CE345D" w:rsidRPr="00215154">
      <w:pPr>
        <w:jc w:val="both"/>
      </w:pPr>
      <w:r w:rsidRPr="00215154">
        <w:t xml:space="preserve">UPUTA  O PRAVNOM LIJEKU </w:t>
      </w:r>
    </w:p>
    <w:p w:rsidRDefault="00CE345D" w:rsidP="00CE345D" w:rsidR="00CE345D" w:rsidRPr="00215154">
      <w:pPr>
        <w:jc w:val="both"/>
      </w:pPr>
      <w:r w:rsidRPr="00215154">
        <w:t xml:space="preserve">Protiv ovog rješenja može nezadovoljna stranka uložiti žalbu Visokom trgovačkom sudu Republike Hrvatske u Zagrebu u roku od 8 dana pismeno u 3 primjerka putem ovoga suda. </w:t>
      </w:r>
    </w:p>
    <w:p w:rsidRDefault="00CE345D" w:rsidP="00CE345D" w:rsidR="00CE345D" w:rsidRPr="00215154">
      <w:pPr>
        <w:jc w:val="both"/>
      </w:pPr>
    </w:p>
    <w:p w:rsidRDefault="00654076" w:rsidP="00CE345D" w:rsidR="00654076" w:rsidRPr="00215154">
      <w:pPr>
        <w:jc w:val="both"/>
      </w:pPr>
    </w:p>
    <w:p w:rsidRDefault="00CE345D" w:rsidP="00CE345D" w:rsidR="00CE345D" w:rsidRPr="00215154">
      <w:r w:rsidRPr="00215154">
        <w:t>DNA:</w:t>
      </w:r>
    </w:p>
    <w:p w:rsidRDefault="00CE345D" w:rsidP="003C217D" w:rsidR="003C217D">
      <w:pPr>
        <w:pStyle w:val="Odlomakpopisa"/>
        <w:numPr>
          <w:ilvl w:val="0"/>
          <w:numId w:val="13"/>
        </w:numPr>
      </w:pPr>
      <w:r w:rsidRPr="003C217D">
        <w:rPr>
          <w:color w:val="000000"/>
        </w:rPr>
        <w:t xml:space="preserve">bivši zakonski </w:t>
      </w:r>
      <w:r w:rsidR="005C77FB" w:rsidRPr="00215154">
        <w:t xml:space="preserve">zastupnik dužnika </w:t>
      </w:r>
      <w:r w:rsidR="003C217D">
        <w:t xml:space="preserve">Iva Novak, Zagreb, </w:t>
      </w:r>
      <w:proofErr w:type="spellStart"/>
      <w:r w:rsidR="003C217D">
        <w:t>Naserov</w:t>
      </w:r>
      <w:proofErr w:type="spellEnd"/>
      <w:r w:rsidR="003C217D">
        <w:t xml:space="preserve"> trg 3</w:t>
      </w:r>
    </w:p>
    <w:p w:rsidRDefault="00CE345D" w:rsidP="003C217D" w:rsidR="00CE345D" w:rsidRPr="00215154">
      <w:pPr>
        <w:pStyle w:val="Odlomakpopisa"/>
        <w:numPr>
          <w:ilvl w:val="0"/>
          <w:numId w:val="13"/>
        </w:numPr>
        <w:jc w:val="both"/>
      </w:pPr>
      <w:r w:rsidRPr="00215154">
        <w:t xml:space="preserve">FINA - </w:t>
      </w:r>
      <w:r w:rsidRPr="003C217D">
        <w:rPr>
          <w:b/>
        </w:rPr>
        <w:t>nakon pravomoćnosti</w:t>
      </w:r>
    </w:p>
    <w:p w:rsidRDefault="00CE345D" w:rsidP="00CE345D" w:rsidR="00CE345D" w:rsidRPr="00215154">
      <w:pPr>
        <w:numPr>
          <w:ilvl w:val="0"/>
          <w:numId w:val="13"/>
        </w:numPr>
      </w:pPr>
      <w:r w:rsidRPr="00215154">
        <w:t>e-</w:t>
      </w:r>
      <w:proofErr w:type="spellStart"/>
      <w:r w:rsidRPr="00215154">
        <w:t>ogl</w:t>
      </w:r>
      <w:proofErr w:type="spellEnd"/>
      <w:r w:rsidRPr="00215154">
        <w:t>. pl.</w:t>
      </w:r>
    </w:p>
    <w:p w:rsidRDefault="00CE345D" w:rsidP="00CE345D" w:rsidR="00CE345D" w:rsidRPr="00215154">
      <w:pPr>
        <w:numPr>
          <w:ilvl w:val="0"/>
          <w:numId w:val="13"/>
        </w:numPr>
      </w:pPr>
      <w:r w:rsidRPr="00215154">
        <w:t xml:space="preserve">kal. </w:t>
      </w:r>
      <w:r w:rsidR="008423D5" w:rsidRPr="00215154">
        <w:t>3</w:t>
      </w:r>
      <w:r w:rsidR="00163B70" w:rsidRPr="00215154">
        <w:t>1.10</w:t>
      </w:r>
      <w:r w:rsidRPr="00215154">
        <w:t>.2018.</w:t>
      </w:r>
    </w:p>
    <w:p w:rsidRDefault="00CE345D" w:rsidP="00CE345D" w:rsidR="00CE345D" w:rsidRPr="00215154">
      <w:pPr>
        <w:jc w:val="both"/>
      </w:pPr>
    </w:p>
    <w:p w:rsidRDefault="00CE345D" w:rsidP="00CE345D" w:rsidR="00CE345D" w:rsidRPr="00215154"/>
    <w:p w:rsidRDefault="00CE345D" w:rsidP="00CE345D" w:rsidR="00CE345D" w:rsidRPr="00215154"/>
    <w:p w:rsidRDefault="00CE345D" w:rsidP="00CE345D" w:rsidR="00CE345D" w:rsidRPr="00215154">
      <w:pPr>
        <w:jc w:val="both"/>
      </w:pPr>
    </w:p>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 w:rsidRDefault="00CE345D" w:rsidP="00CE345D" w:rsidR="00CE345D" w:rsidRPr="00215154">
      <w:pPr>
        <w:ind w:left="5580"/>
      </w:pPr>
    </w:p>
    <w:p w:rsidRDefault="00CE345D" w:rsidP="00CE345D" w:rsidR="00CE345D" w:rsidRPr="00215154"/>
    <w:p w:rsidRDefault="00CE345D" w:rsidP="00CE345D" w:rsidR="00CE345D" w:rsidRPr="00215154"/>
    <w:p w:rsidRDefault="00CE345D" w:rsidP="00CE345D" w:rsidR="00CE345D" w:rsidRPr="00215154"/>
    <w:p w:rsidRDefault="006D3C3F" w:rsidP="00CE345D" w:rsidR="006D3C3F" w:rsidRPr="00215154"/>
    <w:sectPr w:rsidSect="00606835" w:rsidR="006D3C3F" w:rsidRPr="0021515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A46" w:rsidR="006C7A46">
      <w:r>
        <w:separator/>
      </w:r>
    </w:p>
  </w:endnote>
  <w:endnote w:id="0" w:type="continuationSeparator">
    <w:p w:rsidRDefault="006C7A46" w:rsidR="006C7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A46" w:rsidR="006C7A46">
      <w:r>
        <w:separator/>
      </w:r>
    </w:p>
  </w:footnote>
  <w:footnote w:id="0" w:type="continuationSeparator">
    <w:p w:rsidRDefault="006C7A46" w:rsidR="006C7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4923">
      <w:rPr>
        <w:rStyle w:val="Brojstranice"/>
        <w:noProof/>
      </w:rPr>
      <w:t>4</w:t>
    </w:r>
    <w:r>
      <w:rPr>
        <w:rStyle w:val="Brojstranice"/>
      </w:rPr>
      <w:fldChar w:fldCharType="end"/>
    </w:r>
  </w:p>
  <w:p w:rsidRDefault="00BF3E59" w:rsidP="00C5693A" w:rsidR="00C5693A">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A15827">
      <w:t>7 St-1303/17-20</w:t>
    </w:r>
  </w:p>
  <w:p w:rsidRDefault="00BA4915" w:rsidP="00763AA1" w:rsidR="00BA491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000A6" w:rsidR="00F000A6">
    <w:pPr>
      <w:jc w:val="right"/>
    </w:pPr>
    <w:r w:rsidRPr="00DE5F8A">
      <w:rPr>
        <w:rFonts w:cs="Tahoma" w:hAnsi="Tahoma" w:ascii="Tahoma"/>
      </w:rPr>
      <w:tab/>
    </w:r>
    <w:r w:rsidRPr="00DE5F8A">
      <w:rPr>
        <w:rFonts w:cs="Tahoma" w:hAnsi="Tahoma" w:ascii="Tahoma"/>
      </w:rPr>
      <w:tab/>
    </w:r>
    <w:r w:rsidR="00F000A6">
      <w:t>7 St-130</w:t>
    </w:r>
    <w:r w:rsidR="00A15827">
      <w:t>3</w:t>
    </w:r>
    <w:r w:rsidR="00F000A6">
      <w:t>/17-2</w:t>
    </w:r>
    <w:r w:rsidR="00A15827">
      <w:t>0</w:t>
    </w:r>
  </w:p>
  <w:p w:rsidRDefault="0039522E" w:rsidP="0039522E" w:rsidR="0039522E">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36CEB"/>
    <w:rsid w:val="00044923"/>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190C"/>
    <w:rsid w:val="000B20E7"/>
    <w:rsid w:val="000B2C43"/>
    <w:rsid w:val="000B3D31"/>
    <w:rsid w:val="000B4533"/>
    <w:rsid w:val="000B495B"/>
    <w:rsid w:val="000B4A40"/>
    <w:rsid w:val="000B58CC"/>
    <w:rsid w:val="000B7D61"/>
    <w:rsid w:val="000C069C"/>
    <w:rsid w:val="000C1141"/>
    <w:rsid w:val="000C13BD"/>
    <w:rsid w:val="000C1412"/>
    <w:rsid w:val="000C180C"/>
    <w:rsid w:val="000C34D8"/>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4C1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154"/>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0BB"/>
    <w:rsid w:val="00333978"/>
    <w:rsid w:val="00334DA1"/>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2066"/>
    <w:rsid w:val="00394C6C"/>
    <w:rsid w:val="0039522E"/>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217D"/>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C77FB"/>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1B80"/>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6A5"/>
    <w:rsid w:val="00640858"/>
    <w:rsid w:val="00641E46"/>
    <w:rsid w:val="006435B6"/>
    <w:rsid w:val="00644965"/>
    <w:rsid w:val="00644E71"/>
    <w:rsid w:val="006457EA"/>
    <w:rsid w:val="0064699F"/>
    <w:rsid w:val="00650497"/>
    <w:rsid w:val="006506F5"/>
    <w:rsid w:val="006528C4"/>
    <w:rsid w:val="0065394C"/>
    <w:rsid w:val="00654076"/>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6715"/>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45C9"/>
    <w:rsid w:val="006B648C"/>
    <w:rsid w:val="006B65CE"/>
    <w:rsid w:val="006B65F9"/>
    <w:rsid w:val="006B72EF"/>
    <w:rsid w:val="006B7989"/>
    <w:rsid w:val="006B7F34"/>
    <w:rsid w:val="006C05C3"/>
    <w:rsid w:val="006C0E00"/>
    <w:rsid w:val="006C3197"/>
    <w:rsid w:val="006C33A6"/>
    <w:rsid w:val="006C39FE"/>
    <w:rsid w:val="006C7A46"/>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297"/>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2576"/>
    <w:rsid w:val="00785DD5"/>
    <w:rsid w:val="0078600D"/>
    <w:rsid w:val="007860C2"/>
    <w:rsid w:val="00787760"/>
    <w:rsid w:val="007903D5"/>
    <w:rsid w:val="00790EED"/>
    <w:rsid w:val="00791789"/>
    <w:rsid w:val="00791F43"/>
    <w:rsid w:val="007920D5"/>
    <w:rsid w:val="007933F1"/>
    <w:rsid w:val="00793949"/>
    <w:rsid w:val="00793BF8"/>
    <w:rsid w:val="007A122F"/>
    <w:rsid w:val="007A49B3"/>
    <w:rsid w:val="007A5FAD"/>
    <w:rsid w:val="007A7B5D"/>
    <w:rsid w:val="007B0A42"/>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A80"/>
    <w:rsid w:val="007F4B7C"/>
    <w:rsid w:val="007F5B40"/>
    <w:rsid w:val="007F7391"/>
    <w:rsid w:val="007F79D1"/>
    <w:rsid w:val="008015CF"/>
    <w:rsid w:val="00801B8D"/>
    <w:rsid w:val="00802615"/>
    <w:rsid w:val="008062BF"/>
    <w:rsid w:val="008107D1"/>
    <w:rsid w:val="008122CF"/>
    <w:rsid w:val="008134D0"/>
    <w:rsid w:val="008134E3"/>
    <w:rsid w:val="008148F8"/>
    <w:rsid w:val="008157B1"/>
    <w:rsid w:val="00815BB7"/>
    <w:rsid w:val="00815E2D"/>
    <w:rsid w:val="00816822"/>
    <w:rsid w:val="00816A56"/>
    <w:rsid w:val="008171B1"/>
    <w:rsid w:val="00817BB5"/>
    <w:rsid w:val="00820A61"/>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3D5"/>
    <w:rsid w:val="00842C58"/>
    <w:rsid w:val="0084606E"/>
    <w:rsid w:val="00851702"/>
    <w:rsid w:val="00851909"/>
    <w:rsid w:val="0085190E"/>
    <w:rsid w:val="00851AF5"/>
    <w:rsid w:val="00852A14"/>
    <w:rsid w:val="00853373"/>
    <w:rsid w:val="00855618"/>
    <w:rsid w:val="00855E0B"/>
    <w:rsid w:val="00856E0B"/>
    <w:rsid w:val="00856E74"/>
    <w:rsid w:val="0085711C"/>
    <w:rsid w:val="0086164D"/>
    <w:rsid w:val="0086252E"/>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3C45"/>
    <w:rsid w:val="008B50D0"/>
    <w:rsid w:val="008B58AF"/>
    <w:rsid w:val="008B5936"/>
    <w:rsid w:val="008B599D"/>
    <w:rsid w:val="008B62D7"/>
    <w:rsid w:val="008B6700"/>
    <w:rsid w:val="008B7355"/>
    <w:rsid w:val="008C5555"/>
    <w:rsid w:val="008C558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117A"/>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0E2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827"/>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45B"/>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0F3F"/>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887"/>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93A"/>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47C7"/>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543"/>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05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00A6"/>
    <w:rsid w:val="00F02D9D"/>
    <w:rsid w:val="00F03036"/>
    <w:rsid w:val="00F04FDD"/>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00C"/>
    <w:rsid w:val="00F47C5B"/>
    <w:rsid w:val="00F52448"/>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000A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000A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18327345">
      <w:bodyDiv w:val="true"/>
      <w:marLeft w:val="0"/>
      <w:marRight w:val="0"/>
      <w:marTop w:val="0"/>
      <w:marBottom w:val="0"/>
      <w:divBdr>
        <w:top w:space="0" w:sz="0" w:color="auto" w:val="none"/>
        <w:left w:space="0" w:sz="0" w:color="auto" w:val="none"/>
        <w:bottom w:space="0" w:sz="0" w:color="auto" w:val="none"/>
        <w:right w:space="0" w:sz="0" w:color="auto" w:val="none"/>
      </w:divBdr>
    </w:div>
    <w:div w:id="221452094">
      <w:bodyDiv w:val="true"/>
      <w:marLeft w:val="0"/>
      <w:marRight w:val="0"/>
      <w:marTop w:val="0"/>
      <w:marBottom w:val="0"/>
      <w:divBdr>
        <w:top w:space="0" w:sz="0" w:color="auto" w:val="none"/>
        <w:left w:space="0" w:sz="0" w:color="auto" w:val="none"/>
        <w:bottom w:space="0" w:sz="0" w:color="auto" w:val="none"/>
        <w:right w:space="0" w:sz="0" w:color="auto" w:val="none"/>
      </w:divBdr>
    </w:div>
    <w:div w:id="243687463">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351805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2467810">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0823334">
      <w:bodyDiv w:val="true"/>
      <w:marLeft w:val="0"/>
      <w:marRight w:val="0"/>
      <w:marTop w:val="0"/>
      <w:marBottom w:val="0"/>
      <w:divBdr>
        <w:top w:space="0" w:sz="0" w:color="auto" w:val="none"/>
        <w:left w:space="0" w:sz="0" w:color="auto" w:val="none"/>
        <w:bottom w:space="0" w:sz="0" w:color="auto" w:val="none"/>
        <w:right w:space="0" w:sz="0" w:color="auto" w:val="none"/>
      </w:divBdr>
    </w:div>
    <w:div w:id="795298829">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0938368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4387781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4668911">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0743145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336890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666264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6500617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6822311">
      <w:bodyDiv w:val="true"/>
      <w:marLeft w:val="0"/>
      <w:marRight w:val="0"/>
      <w:marTop w:val="0"/>
      <w:marBottom w:val="0"/>
      <w:divBdr>
        <w:top w:space="0" w:sz="0" w:color="auto" w:val="none"/>
        <w:left w:space="0" w:sz="0" w:color="auto" w:val="none"/>
        <w:bottom w:space="0" w:sz="0" w:color="auto" w:val="none"/>
        <w:right w:space="0" w:sz="0" w:color="auto" w:val="none"/>
      </w:divBdr>
    </w:div>
    <w:div w:id="1511725001">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5727675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1506088">
      <w:bodyDiv w:val="true"/>
      <w:marLeft w:val="0"/>
      <w:marRight w:val="0"/>
      <w:marTop w:val="0"/>
      <w:marBottom w:val="0"/>
      <w:divBdr>
        <w:top w:space="0" w:sz="0" w:color="auto" w:val="none"/>
        <w:left w:space="0" w:sz="0" w:color="auto" w:val="none"/>
        <w:bottom w:space="0" w:sz="0" w:color="auto" w:val="none"/>
        <w:right w:space="0" w:sz="0" w:color="auto" w:val="none"/>
      </w:divBdr>
    </w:div>
    <w:div w:id="1618366458">
      <w:bodyDiv w:val="true"/>
      <w:marLeft w:val="0"/>
      <w:marRight w:val="0"/>
      <w:marTop w:val="0"/>
      <w:marBottom w:val="0"/>
      <w:divBdr>
        <w:top w:space="0" w:sz="0" w:color="auto" w:val="none"/>
        <w:left w:space="0" w:sz="0" w:color="auto" w:val="none"/>
        <w:bottom w:space="0" w:sz="0" w:color="auto" w:val="none"/>
        <w:right w:space="0" w:sz="0" w:color="auto" w:val="none"/>
      </w:divBdr>
    </w:div>
    <w:div w:id="1642080626">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5780511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248787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113547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884324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St-1303/2017</izvorni_sadrzaj>
    <derivirana_varijabla naziv="DomainObject.Predmet.OznakaBroj_1">St-1303/2017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EURO-KRUG d.o.o. zastupanog po punomoćniku Iva Novak</izvorni_sadrzaj>
    <derivirana_varijabla naziv="DomainObject.Predmet.ProtustrankaFormated_1">  EURO-KRUG d.o.o. zastupanog po punomoćniku Iva Novak</derivirana_varijabla>
  </DomainObject.Predmet.ProtustrankaFormated>
  <DomainObject.Predmet.ProtustrankaFormatedOIB>
    <izvorni_sadrzaj>  EURO-KRUG d.o.o., OIB 88059657831 zastupanog po punomoćniku Iva Novak</izvorni_sadrzaj>
    <derivirana_varijabla naziv="DomainObject.Predmet.ProtustrankaFormatedOIB_1">  EURO-KRUG d.o.o., OIB 88059657831 zastupanog po punomoćniku Iva Novak</derivirana_varijabla>
  </DomainObject.Predmet.ProtustrankaFormatedOIB>
  <DomainObject.Predmet.ProtustrankaFormatedWithAdress>
    <izvorni_sadrzaj> EURO-KRUG d.o.o., Trg Ante Starčevića 13, 10380 Sveti Ivan Zelina zastupanog po punomoćniku Iva Novak</izvorni_sadrzaj>
    <derivirana_varijabla naziv="DomainObject.Predmet.ProtustrankaFormatedWithAdress_1"> EURO-KRUG d.o.o., Trg Ante Starčevića 13, 10380 Sveti Ivan Zelina zastupanog po punomoćniku Iva Novak</derivirana_varijabla>
  </DomainObject.Predmet.ProtustrankaFormatedWithAdress>
  <DomainObject.Predmet.ProtustrankaFormatedWithAdressOIB>
    <izvorni_sadrzaj> EURO-KRUG d.o.o., OIB 88059657831, Trg Ante Starčevića 13, 10380 Sveti Ivan Zelina zastupanog po punomoćniku Iva Novak</izvorni_sadrzaj>
    <derivirana_varijabla naziv="DomainObject.Predmet.ProtustrankaFormatedWithAdressOIB_1"> EURO-KRUG d.o.o., OIB 88059657831, Trg Ante Starčevića 13, 10380 Sveti Ivan Zelina zastupanog po punomoćniku Iva Novak</derivirana_varijabla>
  </DomainObject.Predmet.ProtustrankaFormatedWithAdressOIB>
  <DomainObject.Predmet.ProtustrankaWithAdress>
    <izvorni_sadrzaj>EURO-KRUG d.o.o. Trg Ante Starčevića 13, 10380 Sveti Ivan Zelina</izvorni_sadrzaj>
    <derivirana_varijabla naziv="DomainObject.Predmet.ProtustrankaWithAdress_1">EURO-KRUG d.o.o. Trg Ante Starčevića 13, 10380 Sveti Ivan Zelina</derivirana_varijabla>
  </DomainObject.Predmet.ProtustrankaWithAdress>
  <DomainObject.Predmet.ProtustrankaWithAdressOIB>
    <izvorni_sadrzaj>EURO-KRUG d.o.o., OIB 88059657831, Trg Ante Starčevića 13, 10380 Sveti Ivan Zelina</izvorni_sadrzaj>
    <derivirana_varijabla naziv="DomainObject.Predmet.ProtustrankaWithAdressOIB_1">EURO-KRUG d.o.o., OIB 88059657831, Trg Ante Starčevića 13, 10380 Sveti Ivan Zelina</derivirana_varijabla>
  </DomainObject.Predmet.ProtustrankaWithAdressOIB>
  <DomainObject.Predmet.ProtustrankaNazivFormated>
    <izvorni_sadrzaj>EURO-KRUG d.o.o.</izvorni_sadrzaj>
    <derivirana_varijabla naziv="DomainObject.Predmet.ProtustrankaNazivFormated_1">EURO-KRUG d.o.o.</derivirana_varijabla>
  </DomainObject.Predmet.ProtustrankaNazivFormated>
  <DomainObject.Predmet.ProtustrankaNazivFormatedOIB>
    <izvorni_sadrzaj>EURO-KRUG d.o.o., OIB 88059657831</izvorni_sadrzaj>
    <derivirana_varijabla naziv="DomainObject.Predmet.ProtustrankaNazivFormatedOIB_1">EURO-KRUG d.o.o., OIB 88059657831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EURO-KRUG d.o.o. zastupanog po punomoćniku Iva Novak</item>
    </izvorni_sadrzaj>
    <derivirana_varijabla naziv="DomainObject.Predmet.ProtuStrankaListFormated_1">
      <item>EURO-KRUG d.o.o. zastupanog po punomoćniku Iva Novak</item>
    </derivirana_varijabla>
  </DomainObject.Predmet.ProtuStrankaListFormated>
  <DomainObject.Predmet.ProtuStrankaListFormatedOIB>
    <izvorni_sadrzaj>
      <item>EURO-KRUG d.o.o., OIB 88059657831 zastupanog po punomoćniku Iva Novak</item>
    </izvorni_sadrzaj>
    <derivirana_varijabla naziv="DomainObject.Predmet.ProtuStrankaListFormatedOIB_1">
      <item>EURO-KRUG d.o.o., OIB 88059657831 zastupanog po punomoćniku Iva Novak</item>
    </derivirana_varijabla>
  </DomainObject.Predmet.ProtuStrankaListFormatedOIB>
  <DomainObject.Predmet.ProtuStrankaListFormatedWithAdress>
    <izvorni_sadrzaj>
      <item>EURO-KRUG d.o.o., Trg Ante Starčevića 13, 10380 Sveti Ivan Zelina zastupanog po punomoćniku Iva Novak</item>
    </izvorni_sadrzaj>
    <derivirana_varijabla naziv="DomainObject.Predmet.ProtuStrankaListFormatedWithAdress_1">
      <item>EURO-KRUG d.o.o., Trg Ante Starčevića 13, 10380 Sveti Ivan Zelina zastupanog po punomoćniku Iva Novak</item>
    </derivirana_varijabla>
  </DomainObject.Predmet.ProtuStrankaListFormatedWithAdress>
  <DomainObject.Predmet.ProtuStrankaListFormatedWithAdressOIB>
    <izvorni_sadrzaj>
      <item>EURO-KRUG d.o.o., OIB 88059657831, Trg Ante Starčevića 13, 10380 Sveti Ivan Zelina zastupanog po punomoćniku Iva Novak</item>
    </izvorni_sadrzaj>
    <derivirana_varijabla naziv="DomainObject.Predmet.ProtuStrankaListFormatedWithAdressOIB_1">
      <item>EURO-KRUG d.o.o., OIB 88059657831, Trg Ante Starčevića 13, 10380 Sveti Ivan Zelina zastupanog po punomoćniku Iva Novak</item>
    </derivirana_varijabla>
  </DomainObject.Predmet.ProtuStrankaListFormatedWithAdressOIB>
  <DomainObject.Predmet.ProtuStrankaListNazivFormated>
    <izvorni_sadrzaj>
      <item>EURO-KRUG d.o.o.</item>
    </izvorni_sadrzaj>
    <derivirana_varijabla naziv="DomainObject.Predmet.ProtuStrankaListNazivFormated_1">
      <item>EURO-KRUG d.o.o.</item>
    </derivirana_varijabla>
  </DomainObject.Predmet.ProtuStrankaListNazivFormated>
  <DomainObject.Predmet.ProtuStrankaListNazivFormatedOIB>
    <izvorni_sadrzaj>
      <item>EURO-KRUG d.o.o., OIB 88059657831</item>
    </izvorni_sadrzaj>
    <derivirana_varijabla naziv="DomainObject.Predmet.ProtuStrankaListNazivFormatedOIB_1">
      <item>EURO-KRUG d.o.o., OIB 88059657831</item>
    </derivirana_varijabla>
  </DomainObject.Predmet.ProtuStrankaListNazivFormatedOIB>
  <DomainObject.Predmet.OstaliListFormated>
    <izvorni_sadrzaj>
      <item>Iva Novak punomoćnica sudionika u postupku EURO-KRUG d.o.o.</item>
    </izvorni_sadrzaj>
    <derivirana_varijabla naziv="DomainObject.Predmet.OstaliListFormated_1">
      <item>Iva Novak punomoćnica sudionika u postupku EURO-KRUG d.o.o.</item>
    </derivirana_varijabla>
  </DomainObject.Predmet.OstaliListFormated>
  <DomainObject.Predmet.OstaliListFormatedOIB>
    <izvorni_sadrzaj>
      <item>Iva Novak, OIB 06846040901 punomoćnica sudionika u postupku EURO-KRUG d.o.o.</item>
    </izvorni_sadrzaj>
    <derivirana_varijabla naziv="DomainObject.Predmet.OstaliListFormatedOIB_1">
      <item>Iva Novak, OIB 06846040901 punomoćnica sudionika u postupku EURO-KRUG d.o.o.</item>
    </derivirana_varijabla>
  </DomainObject.Predmet.OstaliListFormatedOIB>
  <DomainObject.Predmet.OstaliListFormatedWithAdress>
    <izvorni_sadrzaj>
      <item>Iva Novak, Naserov Trg 3, 10000 Zagreb punomoćnica sudionika u postupku EURO-KRUG d.o.o.</item>
    </izvorni_sadrzaj>
    <derivirana_varijabla naziv="DomainObject.Predmet.OstaliListFormatedWithAdress_1">
      <item>Iva Novak, Naserov Trg 3, 10000 Zagreb punomoćnica sudionika u postupku EURO-KRUG d.o.o.</item>
    </derivirana_varijabla>
  </DomainObject.Predmet.OstaliListFormatedWithAdress>
  <DomainObject.Predmet.OstaliListFormatedWithAdressOIB>
    <izvorni_sadrzaj>
      <item>Iva Novak, OIB 06846040901, Naserov Trg 3, 10000 Zagreb punomoćnica sudionika u postupku EURO-KRUG d.o.o.</item>
    </izvorni_sadrzaj>
    <derivirana_varijabla naziv="DomainObject.Predmet.OstaliListFormatedWithAdressOIB_1">
      <item>Iva Novak, OIB 06846040901, Naserov Trg 3, 10000 Zagreb punomoćnica sudionika u postupku EURO-KRUG d.o.o.</item>
    </derivirana_varijabla>
  </DomainObject.Predmet.OstaliListFormatedWithAdressOIB>
  <DomainObject.Predmet.OstaliListNazivFormated>
    <izvorni_sadrzaj>
      <item>Iva Novak</item>
    </izvorni_sadrzaj>
    <derivirana_varijabla naziv="DomainObject.Predmet.OstaliListNazivFormated_1">
      <item>Iva Novak</item>
    </derivirana_varijabla>
  </DomainObject.Predmet.OstaliListNazivFormated>
  <DomainObject.Predmet.OstaliListNazivFormatedOIB>
    <izvorni_sadrzaj>
      <item>Iva Novak, OIB 06846040901</item>
    </izvorni_sadrzaj>
    <derivirana_varijabla naziv="DomainObject.Predmet.OstaliListNazivFormatedOIB_1">
      <item>Iva Novak, OIB 06846040901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EURO-KRUG d.o.o.</izvorni_sadrzaj>
    <derivirana_varijabla naziv="DomainObject.Predmet.ProtustrankaIDrugi_1">EURO-KRUG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EURO-KRUG d.o.o., OIB 88059657831, Trg Ante Starčevića 13, 10380 Sveti Ivan Zelina</izvorni_sadrzaj>
    <derivirana_varijabla naziv="DomainObject.Predmet.ProtustrankaIDrugiAdressOIB_1">EURO-KRUG d.o.o., OIB 88059657831, Trg Ante Starčevića 13,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St-1303/2017-17</izvorni_sadrzaj>
    <derivirana_varijabla naziv="DomainObject.Predmet.OdlukaRjesenje.Oznaka_1">St-1303/2017-17</derivirana_varijabla>
  </DomainObject.Predmet.OdlukaRjesenje.Oznaka>
  <DomainObject.Predmet.SudioniciListNaziv>
    <izvorni_sadrzaj>
      <item>EURO-KRUG d.o.o.</item>
      <item>FINA Regionalni centar Zagreb</item>
      <item>Iva Novak</item>
    </izvorni_sadrzaj>
    <derivirana_varijabla naziv="DomainObject.Predmet.SudioniciListNaziv_1">
      <item>EURO-KRUG d.o.o.</item>
      <item>FINA Regionalni centar Zagreb</item>
      <item>Iva Novak</item>
    </derivirana_varijabla>
  </DomainObject.Predmet.SudioniciListNaziv>
  <DomainObject.Predmet.SudioniciListAdressOIB>
    <izvorni_sadrzaj>
      <item>EURO-KRUG d.o.o., OIB 88059657831, Trg Ante Starčevića 13,10380 Sveti Ivan Zelina</item>
      <item>FINA Regionalni centar Zagreb, OIB 85821130368, Trg svibanjskih žrtava 1995. 1,10000 Zagreb</item>
      <item>Iva Novak, OIB 06846040901, Naserov Trg 3,10000 Zagreb</item>
    </izvorni_sadrzaj>
    <derivirana_varijabla naziv="DomainObject.Predmet.SudioniciListAdressOIB_1">
      <item>EURO-KRUG d.o.o., OIB 88059657831, Trg Ante Starčevića 13,10380 Sveti Ivan Zelina</item>
      <item>FINA Regionalni centar Zagreb, OIB 85821130368, Trg svibanjskih žrtava 1995. 1,10000 Zagreb</item>
      <item>Iva Novak, OIB 06846040901, Naserov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88059657831</item>
      <item>, OIB 85821130368</item>
      <item>, OIB 06846040901</item>
    </izvorni_sadrzaj>
    <derivirana_varijabla naziv="DomainObject.Predmet.SudioniciListNazivOIB_1">
      <item>, OIB 88059657831</item>
      <item>, OIB 85821130368</item>
      <item>, OIB 06846040901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9336B-99C2-42D0-992C-E15D509229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1053</properties:Words>
  <properties:Characters>5595</properties:Characters>
  <properties:Lines>156</properties:Lines>
  <properties:Paragraphs>35</properties:Paragraphs>
  <properties:TotalTime>787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2018-06-01T10:07:00Z</cp:lastPrinted>
  <dcterms:modified xmlns:xsi="http://www.w3.org/2001/XMLSchema-instance" xsi:type="dcterms:W3CDTF">2018-08-28T12:57:00Z</dcterms:modified>
  <cp:revision>513</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(1303-17 (-20) EURO-KRUG d.o.o. po starom.docx)</vt:lpwstr>
  </prop:property>
  <prop:property name="BrojStranica" pid="5" fmtid="{D5CDD505-2E9C-101B-9397-08002B2CF9AE}">
    <vt:i4>4</vt:i4>
  </prop:property>
</prop:Properties>
</file>