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031a" w14:paraId="d9e031a" w:rsidRDefault="005C132D" w:rsidP="005C132D" w:rsidR="005C132D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5C132D" w:rsidP="005C132D" w:rsidR="005C132D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5C132D" w:rsidP="005C132D" w:rsidR="005C132D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5C132D" w:rsidP="005C132D" w:rsidR="005C132D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1059/18</w:t>
      </w:r>
    </w:p>
    <w:p w:rsidRDefault="005C132D" w:rsidP="005C132D" w:rsidR="005C132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5C132D" w:rsidP="005C132D" w:rsidR="005C132D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5C132D" w:rsidP="005C132D" w:rsidR="005C132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C132D" w:rsidP="005C132D" w:rsidR="005C132D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5C132D" w:rsidP="005C132D" w:rsidR="005C132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5C132D" w:rsidP="005C132D" w:rsidR="005C132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PET FOOD d.o.o., OIB 23081243973, Samobor, Matijaša Korvina 10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30. kolovoza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5C132D" w:rsidP="005C132D" w:rsidR="005C132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C132D" w:rsidP="005C132D" w:rsidR="005C132D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5C132D" w:rsidP="005C132D" w:rsidR="005C132D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5C132D" w:rsidP="005C132D" w:rsidR="005C132D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PET FOOD d.o.o., OIB 23081243973, Samobor, Matijaša Korvina 10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30. kolovoza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5C132D" w:rsidP="005C132D" w:rsidR="005C132D" w:rsidRPr="004453B3">
      <w:pPr>
        <w:pStyle w:val="BodyText21"/>
        <w:rPr>
          <w:rFonts w:hAnsi="Times New Roman" w:ascii="Times New Roman"/>
          <w:szCs w:val="24"/>
        </w:rPr>
      </w:pPr>
    </w:p>
    <w:p w:rsidRDefault="005C132D" w:rsidP="005C132D" w:rsidR="005C132D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737CB4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Vedran Grčić</w:t>
      </w:r>
      <w:r w:rsidRPr="00FB0658">
        <w:rPr>
          <w:rFonts w:hAnsi="Times New Roman" w:ascii="Times New Roman"/>
          <w:szCs w:val="24"/>
        </w:rPr>
        <w:t xml:space="preserve">, OIB </w:t>
      </w:r>
      <w:r>
        <w:rPr>
          <w:rFonts w:hAnsi="Times New Roman" w:ascii="Times New Roman"/>
          <w:szCs w:val="24"/>
        </w:rPr>
        <w:t>28045499425</w:t>
      </w:r>
      <w:r w:rsidRPr="00FB0658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Karlovac, Dr. Ante Starčevića 15</w:t>
      </w:r>
      <w:r w:rsidRPr="00FB0658">
        <w:rPr>
          <w:rFonts w:hAnsi="Times New Roman" w:ascii="Times New Roman"/>
          <w:szCs w:val="24"/>
        </w:rPr>
        <w:t>.</w:t>
      </w:r>
    </w:p>
    <w:p w:rsidRDefault="005C132D" w:rsidP="005C132D" w:rsidR="005C132D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5C132D" w:rsidP="005C132D" w:rsidR="005C132D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PET FOOD d.o.o., OIB 23081243973, Samobor, Matijaša Korvina 10.</w:t>
      </w:r>
    </w:p>
    <w:p w:rsidRDefault="005C132D" w:rsidP="005C132D" w:rsidR="005C132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C132D" w:rsidP="005C132D" w:rsidR="005C132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5C132D" w:rsidP="005C132D" w:rsidR="005C132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C132D" w:rsidP="005C132D" w:rsidR="005C132D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5C132D" w:rsidP="005C132D" w:rsidR="005C132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C132D" w:rsidP="005C132D" w:rsidR="005C132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5C132D" w:rsidP="005C132D" w:rsidR="005C132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C132D" w:rsidP="005C132D" w:rsidR="005C132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14. lipnja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C132D" w:rsidP="005C132D" w:rsidR="005C132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C132D" w:rsidP="005C132D" w:rsidR="005C132D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5C132D" w:rsidP="005C132D" w:rsidR="005C132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C132D" w:rsidP="005C132D" w:rsidR="005C132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5C132D" w:rsidP="005C132D" w:rsidR="005C132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C132D" w:rsidP="005C132D" w:rsidR="005C132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C132D" w:rsidP="005C132D" w:rsidR="005C132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C132D" w:rsidP="005C132D" w:rsidR="005C132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5C132D" w:rsidP="005C132D" w:rsidR="005C132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C132D" w:rsidP="005C132D" w:rsidR="005C132D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30. kolovoza 2018.</w:t>
      </w:r>
    </w:p>
    <w:p w:rsidRDefault="005C132D" w:rsidP="005C132D" w:rsidR="005C132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5C132D" w:rsidP="005C132D" w:rsidR="005C132D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5C132D" w:rsidP="005C132D" w:rsidR="005C132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5C132D" w:rsidP="005C132D" w:rsidR="005C132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C132D" w:rsidP="005C132D" w:rsidR="005C132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C132D" w:rsidP="005C132D" w:rsidR="005C132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5C132D" w:rsidP="005C132D" w:rsidR="005C132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C132D" w:rsidP="005C132D" w:rsidR="005C132D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C132D" w:rsidP="005C132D" w:rsidR="005C132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C132D" w:rsidP="005C132D" w:rsidR="005C132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5C132D" w:rsidP="005C132D" w:rsidR="005C132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5C132D" w:rsidP="005C132D" w:rsidR="005C132D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5C132D" w:rsidP="005C132D" w:rsidR="005C132D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5C132D" w:rsidP="005C132D" w:rsidR="005C132D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5C132D" w:rsidP="005C132D" w:rsidR="005C132D" w:rsidRPr="004453B3">
      <w:pPr>
        <w:rPr>
          <w:rFonts w:hAnsi="Times New Roman" w:ascii="Times New Roman"/>
          <w:szCs w:val="24"/>
        </w:rPr>
      </w:pP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351" w:rsidR="00000000">
      <w:r>
        <w:separator/>
      </w:r>
    </w:p>
  </w:endnote>
  <w:endnote w:id="0" w:type="continuationSeparator">
    <w:p w:rsidRDefault="00A6035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0351" w:rsidR="00280A5F">
    <w:pPr>
      <w:pStyle w:val="Podnoje"/>
      <w:jc w:val="right"/>
    </w:pPr>
  </w:p>
  <w:p w:rsidRDefault="00A60351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351" w:rsidR="00000000">
      <w:r>
        <w:separator/>
      </w:r>
    </w:p>
  </w:footnote>
  <w:footnote w:id="0" w:type="continuationSeparator">
    <w:p w:rsidRDefault="00A6035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32D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A60351" w:rsidRPr="00A60351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1059/18</w:t>
    </w:r>
  </w:p>
  <w:p w:rsidRDefault="00A60351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32D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522B"/>
    <w:rsid w:val="00135025"/>
    <w:rsid w:val="00181F4E"/>
    <w:rsid w:val="005C132D"/>
    <w:rsid w:val="0064522B"/>
    <w:rsid w:val="00A60351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32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C13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132D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5C13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C132D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5C132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C13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132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603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3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35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3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3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32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C13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132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5C13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C132D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5C132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C13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132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603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3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35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3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3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St-1059/2018</izvorni_sadrzaj>
    <derivirana_varijabla naziv="DomainObject.Predmet.OznakaBroj_1">St-1059/2018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 FOOD d.o.o.</izvorni_sadrzaj>
    <derivirana_varijabla naziv="DomainObject.Predmet.ProtustrankaFormated_1">  PET FOOD d.o.o.</derivirana_varijabla>
  </DomainObject.Predmet.ProtustrankaFormated>
  <DomainObject.Predmet.ProtustrankaFormatedOIB>
    <izvorni_sadrzaj>  PET FOOD d.o.o., OIB 23081243973</izvorni_sadrzaj>
    <derivirana_varijabla naziv="DomainObject.Predmet.ProtustrankaFormatedOIB_1">  PET FOOD d.o.o., OIB 23081243973</derivirana_varijabla>
  </DomainObject.Predmet.ProtustrankaFormatedOIB>
  <DomainObject.Predmet.ProtustrankaFormatedWithAdress>
    <izvorni_sadrzaj> PET FOOD d.o.o., Matijaša Korvina 10, 10430 Samobor</izvorni_sadrzaj>
    <derivirana_varijabla naziv="DomainObject.Predmet.ProtustrankaFormatedWithAdress_1"> PET FOOD d.o.o., Matijaša Korvina 10, 10430 Samobor</derivirana_varijabla>
  </DomainObject.Predmet.ProtustrankaFormatedWithAdress>
  <DomainObject.Predmet.ProtustrankaFormatedWithAdressOIB>
    <izvorni_sadrzaj> PET FOOD d.o.o., OIB 23081243973, Matijaša Korvina 10, 10430 Samobor</izvorni_sadrzaj>
    <derivirana_varijabla naziv="DomainObject.Predmet.ProtustrankaFormatedWithAdressOIB_1"> PET FOOD d.o.o., OIB 23081243973, Matijaša Korvina 10, 10430 Samobor</derivirana_varijabla>
  </DomainObject.Predmet.ProtustrankaFormatedWithAdressOIB>
  <DomainObject.Predmet.ProtustrankaWithAdress>
    <izvorni_sadrzaj>PET FOOD d.o.o. Matijaša Korvina 10, 10430 Samobor</izvorni_sadrzaj>
    <derivirana_varijabla naziv="DomainObject.Predmet.ProtustrankaWithAdress_1">PET FOOD d.o.o. Matijaša Korvina 10, 10430 Samobor</derivirana_varijabla>
  </DomainObject.Predmet.ProtustrankaWithAdress>
  <DomainObject.Predmet.ProtustrankaWithAdressOIB>
    <izvorni_sadrzaj>PET FOOD d.o.o., OIB 23081243973, Matijaša Korvina 10, 10430 Samobor</izvorni_sadrzaj>
    <derivirana_varijabla naziv="DomainObject.Predmet.ProtustrankaWithAdressOIB_1">PET FOOD d.o.o., OIB 23081243973, Matijaša Korvina 10, 10430 Samobor</derivirana_varijabla>
  </DomainObject.Predmet.ProtustrankaWithAdressOIB>
  <DomainObject.Predmet.ProtustrankaNazivFormated>
    <izvorni_sadrzaj>PET FOOD d.o.o.</izvorni_sadrzaj>
    <derivirana_varijabla naziv="DomainObject.Predmet.ProtustrankaNazivFormated_1">PET FOOD d.o.o.</derivirana_varijabla>
  </DomainObject.Predmet.ProtustrankaNazivFormated>
  <DomainObject.Predmet.ProtustrankaNazivFormatedOIB>
    <izvorni_sadrzaj>PET FOOD d.o.o., OIB 23081243973</izvorni_sadrzaj>
    <derivirana_varijabla naziv="DomainObject.Predmet.ProtustrankaNazivFormatedOIB_1">PET FOOD d.o.o., OIB 23081243973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 FOOD d.o.o.</item>
    </izvorni_sadrzaj>
    <derivirana_varijabla naziv="DomainObject.Predmet.ProtuStrankaListFormated_1">
      <item>PET FOOD d.o.o.</item>
    </derivirana_varijabla>
  </DomainObject.Predmet.ProtuStrankaListFormated>
  <DomainObject.Predmet.ProtuStrankaListFormatedOIB>
    <izvorni_sadrzaj>
      <item>PET FOOD d.o.o., OIB 23081243973</item>
    </izvorni_sadrzaj>
    <derivirana_varijabla naziv="DomainObject.Predmet.ProtuStrankaListFormatedOIB_1">
      <item>PET FOOD d.o.o., OIB 23081243973</item>
    </derivirana_varijabla>
  </DomainObject.Predmet.ProtuStrankaListFormatedOIB>
  <DomainObject.Predmet.ProtuStrankaListFormatedWithAdress>
    <izvorni_sadrzaj>
      <item>PET FOOD d.o.o., Matijaša Korvina 10, 10430 Samobor</item>
    </izvorni_sadrzaj>
    <derivirana_varijabla naziv="DomainObject.Predmet.ProtuStrankaListFormatedWithAdress_1">
      <item>PET FOOD d.o.o., Matijaša Korvina 10, 10430 Samobor</item>
    </derivirana_varijabla>
  </DomainObject.Predmet.ProtuStrankaListFormatedWithAdress>
  <DomainObject.Predmet.ProtuStrankaListFormatedWithAdressOIB>
    <izvorni_sadrzaj>
      <item>PET FOOD d.o.o., OIB 23081243973, Matijaša Korvina 10, 10430 Samobor</item>
    </izvorni_sadrzaj>
    <derivirana_varijabla naziv="DomainObject.Predmet.ProtuStrankaListFormatedWithAdressOIB_1">
      <item>PET FOOD d.o.o., OIB 23081243973, Matijaša Korvina 10, 10430 Samobor</item>
    </derivirana_varijabla>
  </DomainObject.Predmet.ProtuStrankaListFormatedWithAdressOIB>
  <DomainObject.Predmet.ProtuStrankaListNazivFormated>
    <izvorni_sadrzaj>
      <item>PET FOOD d.o.o.</item>
    </izvorni_sadrzaj>
    <derivirana_varijabla naziv="DomainObject.Predmet.ProtuStrankaListNazivFormated_1">
      <item>PET FOOD d.o.o.</item>
    </derivirana_varijabla>
  </DomainObject.Predmet.ProtuStrankaListNazivFormated>
  <DomainObject.Predmet.ProtuStrankaListNazivFormatedOIB>
    <izvorni_sadrzaj>
      <item>PET FOOD d.o.o., OIB 23081243973</item>
    </izvorni_sadrzaj>
    <derivirana_varijabla naziv="DomainObject.Predmet.ProtuStrankaListNazivFormatedOIB_1">
      <item>PET FOOD d.o.o., OIB 23081243973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 FOOD d.o.o.</izvorni_sadrzaj>
    <derivirana_varijabla naziv="DomainObject.Predmet.ProtustrankaIDrugi_1">PET FOOD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PET FOOD d.o.o., OIB 23081243973, Matijaša Korvina 10, 10430 Samobor</izvorni_sadrzaj>
    <derivirana_varijabla naziv="DomainObject.Predmet.ProtustrankaIDrugiAdressOIB_1">PET FOOD d.o.o., OIB 23081243973, Matijaša Korvina 10,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 FOOD d.o.o.</item>
    </izvorni_sadrzaj>
    <derivirana_varijabla naziv="DomainObject.Predmet.SudioniciListNaziv_1">
      <item>FINA Regionalni centar Zagreb</item>
      <item>PET FOOD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PET FOOD d.o.o., OIB 23081243973, Matijaša Korvina 10,10430 Samobor</item>
    </izvorni_sadrzaj>
    <derivirana_varijabla naziv="DomainObject.Predmet.SudioniciListAdressOIB_1">
      <item>FINA Regionalni centar Zagreb, OIB 85821130368, Trg svibanjskih žrtava 1995. br. 1,10000 Zagreb</item>
      <item>PET FOOD d.o.o., OIB 23081243973, Matijaša Korvina 10,10430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23081243973</item>
    </izvorni_sadrzaj>
    <derivirana_varijabla naziv="DomainObject.Predmet.SudioniciListNazivOIB_1">
      <item>, OIB 85821130368</item>
      <item>, OIB 23081243973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2171</properties:Characters>
  <properties:Lines>73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2018-08-30T10:55:00Z</dcterms:created>
  <dc:creator>Marija Lukić</dc:creator>
  <dc:description/>
  <cp:keywords/>
  <cp:lastModifiedBy>Marija Lukić</cp:lastModifiedBy>
  <cp:lastPrinted>2018-08-30T10:56:00Z</cp:lastPrinted>
  <dcterms:modified xmlns:xsi="http://www.w3.org/2001/XMLSchema-instance" xsi:type="dcterms:W3CDTF">2018-08-30T10:57:00Z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(st-1059-18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