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4d3cf" w14:paraId="234d3cf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F3DBE" w:rsidP="00C43CDA" w:rsidR="00C43CDA">
      <w:pPr>
        <w:pStyle w:val="Zaglavlje"/>
        <w:jc w:val="right"/>
      </w:pPr>
      <w:r>
        <w:t>9</w:t>
      </w:r>
      <w:r w:rsidR="000938B8">
        <w:t xml:space="preserve"> St-</w:t>
      </w:r>
      <w:r w:rsidR="0035678E">
        <w:t>1862</w:t>
      </w:r>
      <w:r w:rsidR="0020140C">
        <w:t>/</w:t>
      </w:r>
      <w:r w:rsidR="00DB3B95">
        <w:t>16</w:t>
      </w:r>
      <w:r w:rsidR="00D53178">
        <w:t>-3</w:t>
      </w: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AF3DBE">
        <w:t>Jadranki Pajur Vranješ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</w:t>
      </w:r>
      <w:r w:rsidR="001D7765">
        <w:t>Financijske agencije Regionalni centar Zagreb Podružnica Zagreb, Trg svibanjskih žrtava 1995. 1</w:t>
      </w:r>
      <w:r w:rsidR="004A0D7B">
        <w:t>, za pokretan</w:t>
      </w:r>
      <w:r w:rsidR="00D2228D">
        <w:t>je skraćenog stečajnog postupka</w:t>
      </w:r>
      <w:r w:rsidR="004A0D7B">
        <w:t xml:space="preserve"> nad dužnikom</w:t>
      </w:r>
      <w:r w:rsidR="00AF1FFD">
        <w:t xml:space="preserve"> </w:t>
      </w:r>
      <w:r w:rsidR="0035678E">
        <w:t>KANCONA-ZADAR d.o.o. za ugostiteljstvo i usluge, Zagreb, Švearova 9, MBS: 080762793, OIB: 87695075201</w:t>
      </w:r>
      <w:r w:rsidR="00AF1FFD">
        <w:t>,</w:t>
      </w:r>
      <w:r w:rsidR="009E195D">
        <w:t xml:space="preserve">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F76DBF">
        <w:t>30</w:t>
      </w:r>
      <w:r w:rsidR="00F1067A">
        <w:t>. lipnja</w:t>
      </w:r>
      <w:r w:rsidR="00DB3B95">
        <w:t xml:space="preserve"> 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553AF4" w:rsidP="00F2165F" w:rsidR="00224AFF">
      <w:pPr>
        <w:ind w:left="708"/>
        <w:jc w:val="both"/>
      </w:pPr>
      <w:r>
        <w:rPr>
          <w:bCs/>
        </w:rPr>
        <w:t xml:space="preserve">I </w:t>
      </w:r>
      <w:r w:rsidR="00224AFF">
        <w:rPr>
          <w:bCs/>
        </w:rPr>
        <w:t>Utvrđuje se da ukupni iznos evidentiranog duga dužnika</w:t>
      </w:r>
      <w:r w:rsidR="00B1170E">
        <w:rPr>
          <w:bCs/>
        </w:rPr>
        <w:t xml:space="preserve"> </w:t>
      </w:r>
      <w:r w:rsidR="0035678E">
        <w:t>KANCONA-ZADAR d.o.o. za ugostiteljstvo i usluge, Zagreb, Švearova 9, MBS: 080762793, OIB: 87695075201</w:t>
      </w:r>
      <w:r w:rsidR="00E002C8">
        <w:t xml:space="preserve"> </w:t>
      </w:r>
      <w:r w:rsidR="00224AFF">
        <w:t xml:space="preserve">iznosi </w:t>
      </w:r>
      <w:r w:rsidR="0035678E">
        <w:t>218.665,04</w:t>
      </w:r>
      <w:r w:rsidR="00AF1FFD">
        <w:t xml:space="preserve"> </w:t>
      </w:r>
      <w:r w:rsidR="00224AFF">
        <w:t>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CF37F3">
        <w:t>osoba ovlaštena</w:t>
      </w:r>
      <w:r w:rsidR="00A7506A">
        <w:t xml:space="preserve"> za zastupanje dužnika</w:t>
      </w:r>
      <w:r w:rsidR="00B1170E">
        <w:t xml:space="preserve"> </w:t>
      </w:r>
      <w:r w:rsidR="0035678E">
        <w:t>Tomislav Dražić, OIB: 19259401322, Zagreb, Rubetićeva 9</w:t>
      </w:r>
      <w:r w:rsidR="00AF1FFD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F506D5">
        <w:t>1</w:t>
      </w:r>
      <w:r w:rsidR="000C26C6">
        <w:t xml:space="preserve"> 3000 0020 0 s pozivom na broj HR05 272-</w:t>
      </w:r>
      <w:r w:rsidR="000707AF">
        <w:t>1</w:t>
      </w:r>
      <w:r w:rsidR="00E002C8">
        <w:t>8</w:t>
      </w:r>
      <w:r w:rsidR="0035678E">
        <w:t>62</w:t>
      </w:r>
      <w:r w:rsidR="007A6AD3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F76DBF">
        <w:t>30</w:t>
      </w:r>
      <w:r w:rsidR="00F1067A">
        <w:t>. lipnja</w:t>
      </w:r>
      <w:r w:rsidR="007A6AD3">
        <w:t xml:space="preserve"> 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E67FCB">
        <w:rPr>
          <w:bCs/>
        </w:rPr>
        <w:t xml:space="preserve">   </w:t>
      </w:r>
      <w:r w:rsidR="00F506D5">
        <w:rPr>
          <w:bCs/>
        </w:rPr>
        <w:t xml:space="preserve"> </w:t>
      </w:r>
      <w:r>
        <w:rPr>
          <w:bCs/>
        </w:rPr>
        <w:t>S U D A C</w:t>
      </w:r>
    </w:p>
    <w:p w:rsidRDefault="00F506D5" w:rsidP="00F2165F" w:rsidR="00443F69">
      <w:pPr>
        <w:ind w:left="6372"/>
        <w:jc w:val="both"/>
        <w:rPr>
          <w:bCs/>
        </w:rPr>
      </w:pPr>
      <w:r>
        <w:rPr>
          <w:bCs/>
        </w:rPr>
        <w:t>Jadranka Pajur Vranješ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84FF6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F2165F" w:rsidR="00532E0A">
      <w:pPr>
        <w:numPr>
          <w:ilvl w:val="0"/>
          <w:numId w:val="1"/>
        </w:numPr>
      </w:pPr>
      <w:r>
        <w:t>kal</w:t>
      </w:r>
      <w:r w:rsidR="00A7506A">
        <w:t xml:space="preserve">. </w:t>
      </w:r>
      <w:r w:rsidR="004A346D">
        <w:t>1</w:t>
      </w:r>
      <w:r w:rsidR="001D7765">
        <w:t>5/8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2D2" w:rsidR="005B42D2">
      <w:r>
        <w:separator/>
      </w:r>
    </w:p>
  </w:endnote>
  <w:endnote w:id="0" w:type="continuationSeparator">
    <w:p w:rsidRDefault="005B42D2" w:rsidR="005B4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2D2" w:rsidR="005B42D2">
      <w:r>
        <w:separator/>
      </w:r>
    </w:p>
  </w:footnote>
  <w:footnote w:id="0" w:type="continuationSeparator">
    <w:p w:rsidRDefault="005B42D2" w:rsidR="005B42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707AF"/>
    <w:rsid w:val="00077C9D"/>
    <w:rsid w:val="00083809"/>
    <w:rsid w:val="00091B4B"/>
    <w:rsid w:val="000938B8"/>
    <w:rsid w:val="00095305"/>
    <w:rsid w:val="000B0EBD"/>
    <w:rsid w:val="000C26C6"/>
    <w:rsid w:val="000C5EBC"/>
    <w:rsid w:val="000D0569"/>
    <w:rsid w:val="000E463F"/>
    <w:rsid w:val="000E762A"/>
    <w:rsid w:val="000F61EA"/>
    <w:rsid w:val="00102060"/>
    <w:rsid w:val="0013272E"/>
    <w:rsid w:val="001437B2"/>
    <w:rsid w:val="00173F18"/>
    <w:rsid w:val="00177D2E"/>
    <w:rsid w:val="00177EC7"/>
    <w:rsid w:val="001B49A2"/>
    <w:rsid w:val="001B5F20"/>
    <w:rsid w:val="001B70D9"/>
    <w:rsid w:val="001C1653"/>
    <w:rsid w:val="001C2725"/>
    <w:rsid w:val="001C73F4"/>
    <w:rsid w:val="001C7F1E"/>
    <w:rsid w:val="001D7765"/>
    <w:rsid w:val="001E2000"/>
    <w:rsid w:val="001E3625"/>
    <w:rsid w:val="001E375C"/>
    <w:rsid w:val="001F63FA"/>
    <w:rsid w:val="0020140C"/>
    <w:rsid w:val="00204C74"/>
    <w:rsid w:val="002063E3"/>
    <w:rsid w:val="00224AFF"/>
    <w:rsid w:val="002358E7"/>
    <w:rsid w:val="0024390E"/>
    <w:rsid w:val="0025000D"/>
    <w:rsid w:val="00267D26"/>
    <w:rsid w:val="00275FFE"/>
    <w:rsid w:val="0028507D"/>
    <w:rsid w:val="002A1B0C"/>
    <w:rsid w:val="002A2AF5"/>
    <w:rsid w:val="002A36D6"/>
    <w:rsid w:val="002A3BEF"/>
    <w:rsid w:val="002B20D0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5678E"/>
    <w:rsid w:val="003612A7"/>
    <w:rsid w:val="0036198E"/>
    <w:rsid w:val="003715E0"/>
    <w:rsid w:val="00375C7E"/>
    <w:rsid w:val="0038265B"/>
    <w:rsid w:val="003832CA"/>
    <w:rsid w:val="00383AE3"/>
    <w:rsid w:val="003879D1"/>
    <w:rsid w:val="003924AF"/>
    <w:rsid w:val="00392B01"/>
    <w:rsid w:val="003962EE"/>
    <w:rsid w:val="003A56C0"/>
    <w:rsid w:val="003A610E"/>
    <w:rsid w:val="003C01DF"/>
    <w:rsid w:val="003D02B1"/>
    <w:rsid w:val="003E4DD9"/>
    <w:rsid w:val="003E5F02"/>
    <w:rsid w:val="003E7C98"/>
    <w:rsid w:val="00413C80"/>
    <w:rsid w:val="00415293"/>
    <w:rsid w:val="0041638D"/>
    <w:rsid w:val="00417049"/>
    <w:rsid w:val="00421D71"/>
    <w:rsid w:val="00423F56"/>
    <w:rsid w:val="004351D0"/>
    <w:rsid w:val="00436570"/>
    <w:rsid w:val="00443F69"/>
    <w:rsid w:val="004467E4"/>
    <w:rsid w:val="004638F5"/>
    <w:rsid w:val="0046632E"/>
    <w:rsid w:val="00476EB4"/>
    <w:rsid w:val="00482F57"/>
    <w:rsid w:val="00484B20"/>
    <w:rsid w:val="0048554A"/>
    <w:rsid w:val="0048747B"/>
    <w:rsid w:val="004A0D7B"/>
    <w:rsid w:val="004A346D"/>
    <w:rsid w:val="004A6F2C"/>
    <w:rsid w:val="004B490A"/>
    <w:rsid w:val="004B6079"/>
    <w:rsid w:val="004C3969"/>
    <w:rsid w:val="004D5A26"/>
    <w:rsid w:val="004E1973"/>
    <w:rsid w:val="004E36BC"/>
    <w:rsid w:val="004E466C"/>
    <w:rsid w:val="004F5DED"/>
    <w:rsid w:val="004F5FE8"/>
    <w:rsid w:val="005126B5"/>
    <w:rsid w:val="005159C5"/>
    <w:rsid w:val="0051654F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7F63"/>
    <w:rsid w:val="00572ADD"/>
    <w:rsid w:val="005868D0"/>
    <w:rsid w:val="005908BB"/>
    <w:rsid w:val="005931E7"/>
    <w:rsid w:val="005A4B7E"/>
    <w:rsid w:val="005B1166"/>
    <w:rsid w:val="005B42D2"/>
    <w:rsid w:val="005B59B6"/>
    <w:rsid w:val="005B619E"/>
    <w:rsid w:val="005B6D50"/>
    <w:rsid w:val="005C01B9"/>
    <w:rsid w:val="005D2A79"/>
    <w:rsid w:val="005D7EC1"/>
    <w:rsid w:val="005E0CFB"/>
    <w:rsid w:val="005E4885"/>
    <w:rsid w:val="005E55B1"/>
    <w:rsid w:val="00600F07"/>
    <w:rsid w:val="00602CFC"/>
    <w:rsid w:val="0061391C"/>
    <w:rsid w:val="00613D0A"/>
    <w:rsid w:val="006207DD"/>
    <w:rsid w:val="00632865"/>
    <w:rsid w:val="00633654"/>
    <w:rsid w:val="006372FF"/>
    <w:rsid w:val="00644281"/>
    <w:rsid w:val="00652724"/>
    <w:rsid w:val="00660CB0"/>
    <w:rsid w:val="00666402"/>
    <w:rsid w:val="0067446F"/>
    <w:rsid w:val="0069656A"/>
    <w:rsid w:val="006A11E9"/>
    <w:rsid w:val="006A6EBE"/>
    <w:rsid w:val="006B29B9"/>
    <w:rsid w:val="006B5168"/>
    <w:rsid w:val="006C36CE"/>
    <w:rsid w:val="006C4FDF"/>
    <w:rsid w:val="006F0AA8"/>
    <w:rsid w:val="00711561"/>
    <w:rsid w:val="00717538"/>
    <w:rsid w:val="0073010A"/>
    <w:rsid w:val="00734726"/>
    <w:rsid w:val="00737E14"/>
    <w:rsid w:val="007431B3"/>
    <w:rsid w:val="007657AA"/>
    <w:rsid w:val="00766D29"/>
    <w:rsid w:val="0077329E"/>
    <w:rsid w:val="0078009A"/>
    <w:rsid w:val="00796AED"/>
    <w:rsid w:val="007A2158"/>
    <w:rsid w:val="007A4540"/>
    <w:rsid w:val="007A5699"/>
    <w:rsid w:val="007A6AD3"/>
    <w:rsid w:val="007C7E8E"/>
    <w:rsid w:val="007D2A69"/>
    <w:rsid w:val="007D3A53"/>
    <w:rsid w:val="007D429B"/>
    <w:rsid w:val="007E7376"/>
    <w:rsid w:val="007F1C41"/>
    <w:rsid w:val="008023F7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901EF5"/>
    <w:rsid w:val="00912CF5"/>
    <w:rsid w:val="009137B1"/>
    <w:rsid w:val="00930B0A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B67B3"/>
    <w:rsid w:val="009C1900"/>
    <w:rsid w:val="009C670C"/>
    <w:rsid w:val="009E195D"/>
    <w:rsid w:val="009E5D6D"/>
    <w:rsid w:val="00A07CA2"/>
    <w:rsid w:val="00A17566"/>
    <w:rsid w:val="00A214C9"/>
    <w:rsid w:val="00A405B5"/>
    <w:rsid w:val="00A46436"/>
    <w:rsid w:val="00A57AB7"/>
    <w:rsid w:val="00A57DB1"/>
    <w:rsid w:val="00A63F24"/>
    <w:rsid w:val="00A7506A"/>
    <w:rsid w:val="00A84FF6"/>
    <w:rsid w:val="00A8702F"/>
    <w:rsid w:val="00AA6B6E"/>
    <w:rsid w:val="00AB7B53"/>
    <w:rsid w:val="00AE2FAB"/>
    <w:rsid w:val="00AF1FFD"/>
    <w:rsid w:val="00AF3DBE"/>
    <w:rsid w:val="00B06C24"/>
    <w:rsid w:val="00B111C1"/>
    <w:rsid w:val="00B1170E"/>
    <w:rsid w:val="00B24B41"/>
    <w:rsid w:val="00B32948"/>
    <w:rsid w:val="00B67389"/>
    <w:rsid w:val="00B75A60"/>
    <w:rsid w:val="00B82540"/>
    <w:rsid w:val="00B86000"/>
    <w:rsid w:val="00B95B20"/>
    <w:rsid w:val="00BD2078"/>
    <w:rsid w:val="00BE33FF"/>
    <w:rsid w:val="00BF2596"/>
    <w:rsid w:val="00BF32DE"/>
    <w:rsid w:val="00C16484"/>
    <w:rsid w:val="00C2016D"/>
    <w:rsid w:val="00C36CF6"/>
    <w:rsid w:val="00C43CDA"/>
    <w:rsid w:val="00C56925"/>
    <w:rsid w:val="00C66216"/>
    <w:rsid w:val="00C8590C"/>
    <w:rsid w:val="00C96222"/>
    <w:rsid w:val="00CA01EF"/>
    <w:rsid w:val="00CC1143"/>
    <w:rsid w:val="00CD2BB9"/>
    <w:rsid w:val="00CE0EE4"/>
    <w:rsid w:val="00CF37F3"/>
    <w:rsid w:val="00CF63EE"/>
    <w:rsid w:val="00D212DB"/>
    <w:rsid w:val="00D2228D"/>
    <w:rsid w:val="00D23251"/>
    <w:rsid w:val="00D24D2F"/>
    <w:rsid w:val="00D505FE"/>
    <w:rsid w:val="00D53178"/>
    <w:rsid w:val="00D64021"/>
    <w:rsid w:val="00D745AC"/>
    <w:rsid w:val="00D77EA4"/>
    <w:rsid w:val="00D80276"/>
    <w:rsid w:val="00D85030"/>
    <w:rsid w:val="00D9047E"/>
    <w:rsid w:val="00D97782"/>
    <w:rsid w:val="00DA146A"/>
    <w:rsid w:val="00DA4636"/>
    <w:rsid w:val="00DB3B95"/>
    <w:rsid w:val="00DD6682"/>
    <w:rsid w:val="00DE0656"/>
    <w:rsid w:val="00DE5F69"/>
    <w:rsid w:val="00DF01D7"/>
    <w:rsid w:val="00DF7182"/>
    <w:rsid w:val="00E002C8"/>
    <w:rsid w:val="00E23AF8"/>
    <w:rsid w:val="00E60C19"/>
    <w:rsid w:val="00E6301D"/>
    <w:rsid w:val="00E67FCB"/>
    <w:rsid w:val="00E723E7"/>
    <w:rsid w:val="00E859DA"/>
    <w:rsid w:val="00E96356"/>
    <w:rsid w:val="00EA028A"/>
    <w:rsid w:val="00EC0019"/>
    <w:rsid w:val="00EC38B1"/>
    <w:rsid w:val="00ED4C16"/>
    <w:rsid w:val="00EE50AD"/>
    <w:rsid w:val="00F02A50"/>
    <w:rsid w:val="00F040DB"/>
    <w:rsid w:val="00F04C8D"/>
    <w:rsid w:val="00F1067A"/>
    <w:rsid w:val="00F2165F"/>
    <w:rsid w:val="00F44980"/>
    <w:rsid w:val="00F46E60"/>
    <w:rsid w:val="00F506D5"/>
    <w:rsid w:val="00F52F2F"/>
    <w:rsid w:val="00F6215D"/>
    <w:rsid w:val="00F734CA"/>
    <w:rsid w:val="00F73514"/>
    <w:rsid w:val="00F76DBF"/>
    <w:rsid w:val="00F82537"/>
    <w:rsid w:val="00F83779"/>
    <w:rsid w:val="00F87B32"/>
    <w:rsid w:val="00FA07DA"/>
    <w:rsid w:val="00FA126F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36C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C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C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C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C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36C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C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C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C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C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1862</izvorni_sadrzaj>
    <derivirana_varijabla naziv="DomainObject.Predmet.Broj_1">1862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St-1862/2016</izvorni_sadrzaj>
    <derivirana_varijabla naziv="DomainObject.Predmet.OznakaBroj_1">St-1862/2016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KANCONA-ZADAR d.o.o.</izvorni_sadrzaj>
    <derivirana_varijabla naziv="DomainObject.Predmet.ProtustrankaFormated_1">  KANCONA-ZADAR d.o.o.</derivirana_varijabla>
  </DomainObject.Predmet.ProtustrankaFormated>
  <DomainObject.Predmet.ProtustrankaFormatedOIB>
    <izvorni_sadrzaj>  KANCONA-ZADAR d.o.o., OIB 87695075201</izvorni_sadrzaj>
    <derivirana_varijabla naziv="DomainObject.Predmet.ProtustrankaFormatedOIB_1">  KANCONA-ZADAR d.o.o., OIB 87695075201</derivirana_varijabla>
  </DomainObject.Predmet.ProtustrankaFormatedOIB>
  <DomainObject.Predmet.ProtustrankaFormatedWithAdress>
    <izvorni_sadrzaj> KANCONA-ZADAR d.o.o., Švearova 9, 10000 Zagreb</izvorni_sadrzaj>
    <derivirana_varijabla naziv="DomainObject.Predmet.ProtustrankaFormatedWithAdress_1"> KANCONA-ZADAR d.o.o., Švearova 9, 10000 Zagreb</derivirana_varijabla>
  </DomainObject.Predmet.ProtustrankaFormatedWithAdress>
  <DomainObject.Predmet.ProtustrankaFormatedWithAdressOIB>
    <izvorni_sadrzaj> KANCONA-ZADAR d.o.o., OIB 87695075201, Švearova 9, 10000 Zagreb</izvorni_sadrzaj>
    <derivirana_varijabla naziv="DomainObject.Predmet.ProtustrankaFormatedWithAdressOIB_1"> KANCONA-ZADAR d.o.o., OIB 87695075201, Švearova 9, 10000 Zagreb</derivirana_varijabla>
  </DomainObject.Predmet.ProtustrankaFormatedWithAdressOIB>
  <DomainObject.Predmet.ProtustrankaWithAdress>
    <izvorni_sadrzaj>KANCONA-ZADAR d.o.o. Švearova 9, 10000 Zagreb</izvorni_sadrzaj>
    <derivirana_varijabla naziv="DomainObject.Predmet.ProtustrankaWithAdress_1">KANCONA-ZADAR d.o.o. Švearova 9, 10000 Zagreb</derivirana_varijabla>
  </DomainObject.Predmet.ProtustrankaWithAdress>
  <DomainObject.Predmet.ProtustrankaWithAdressOIB>
    <izvorni_sadrzaj>KANCONA-ZADAR d.o.o., OIB 87695075201, Švearova 9, 10000 Zagreb</izvorni_sadrzaj>
    <derivirana_varijabla naziv="DomainObject.Predmet.ProtustrankaWithAdressOIB_1">KANCONA-ZADAR d.o.o., OIB 87695075201, Švearova 9, 10000 Zagreb</derivirana_varijabla>
  </DomainObject.Predmet.ProtustrankaWithAdressOIB>
  <DomainObject.Predmet.ProtustrankaNazivFormated>
    <izvorni_sadrzaj>KANCONA-ZADAR d.o.o.</izvorni_sadrzaj>
    <derivirana_varijabla naziv="DomainObject.Predmet.ProtustrankaNazivFormated_1">KANCONA-ZADAR d.o.o.</derivirana_varijabla>
  </DomainObject.Predmet.ProtustrankaNazivFormated>
  <DomainObject.Predmet.ProtustrankaNazivFormatedOIB>
    <izvorni_sadrzaj>KANCONA-ZADAR d.o.o., OIB 87695075201</izvorni_sadrzaj>
    <derivirana_varijabla naziv="DomainObject.Predmet.ProtustrankaNazivFormatedOIB_1">KANCONA-ZADAR d.o.o., OIB 87695075201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KANCONA-ZADAR d.o.o.</item>
    </izvorni_sadrzaj>
    <derivirana_varijabla naziv="DomainObject.Predmet.ProtuStrankaListFormated_1">
      <item>KANCONA-ZADAR d.o.o.</item>
    </derivirana_varijabla>
  </DomainObject.Predmet.ProtuStrankaListFormated>
  <DomainObject.Predmet.ProtuStrankaListFormatedOIB>
    <izvorni_sadrzaj>
      <item>KANCONA-ZADAR d.o.o., OIB 87695075201</item>
    </izvorni_sadrzaj>
    <derivirana_varijabla naziv="DomainObject.Predmet.ProtuStrankaListFormatedOIB_1">
      <item>KANCONA-ZADAR d.o.o., OIB 87695075201</item>
    </derivirana_varijabla>
  </DomainObject.Predmet.ProtuStrankaListFormatedOIB>
  <DomainObject.Predmet.ProtuStrankaListFormatedWithAdress>
    <izvorni_sadrzaj>
      <item>KANCONA-ZADAR d.o.o., Švearova 9, 10000 Zagreb</item>
    </izvorni_sadrzaj>
    <derivirana_varijabla naziv="DomainObject.Predmet.ProtuStrankaListFormatedWithAdress_1">
      <item>KANCONA-ZADAR d.o.o., Švearova 9, 10000 Zagreb</item>
    </derivirana_varijabla>
  </DomainObject.Predmet.ProtuStrankaListFormatedWithAdress>
  <DomainObject.Predmet.ProtuStrankaListFormatedWithAdressOIB>
    <izvorni_sadrzaj>
      <item>KANCONA-ZADAR d.o.o., OIB 87695075201, Švearova 9, 10000 Zagreb</item>
    </izvorni_sadrzaj>
    <derivirana_varijabla naziv="DomainObject.Predmet.ProtuStrankaListFormatedWithAdressOIB_1">
      <item>KANCONA-ZADAR d.o.o., OIB 87695075201, Švearova 9, 10000 Zagreb</item>
    </derivirana_varijabla>
  </DomainObject.Predmet.ProtuStrankaListFormatedWithAdressOIB>
  <DomainObject.Predmet.ProtuStrankaListNazivFormated>
    <izvorni_sadrzaj>
      <item>KANCONA-ZADAR d.o.o.</item>
    </izvorni_sadrzaj>
    <derivirana_varijabla naziv="DomainObject.Predmet.ProtuStrankaListNazivFormated_1">
      <item>KANCONA-ZADAR d.o.o.</item>
    </derivirana_varijabla>
  </DomainObject.Predmet.ProtuStrankaListNazivFormated>
  <DomainObject.Predmet.ProtuStrankaListNazivFormatedOIB>
    <izvorni_sadrzaj>
      <item>KANCONA-ZADAR d.o.o., OIB 87695075201</item>
    </izvorni_sadrzaj>
    <derivirana_varijabla naziv="DomainObject.Predmet.ProtuStrankaListNazivFormatedOIB_1">
      <item>KANCONA-ZADAR d.o.o., OIB 87695075201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KANCONA-ZADAR d.o.o.</izvorni_sadrzaj>
    <derivirana_varijabla naziv="DomainObject.Predmet.ProtustrankaIDrugi_1">KANCONA-ZADAR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KANCONA-ZADAR d.o.o., OIB 87695075201, Švearova 9, 10000 Zagreb</izvorni_sadrzaj>
    <derivirana_varijabla naziv="DomainObject.Predmet.ProtustrankaIDrugiAdressOIB_1">KANCONA-ZADAR d.o.o., OIB 87695075201, Švearova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KANCONA-ZADAR d.o.o.</item>
      <item>FINA Regionalni centar Zagreb</item>
    </izvorni_sadrzaj>
    <derivirana_varijabla naziv="DomainObject.Predmet.SudioniciListNaziv_1">
      <item>KANCONA-ZADAR d.o.o.</item>
      <item>FINA Regionalni centar Zagreb</item>
    </derivirana_varijabla>
  </DomainObject.Predmet.SudioniciListNaziv>
  <DomainObject.Predmet.SudioniciListAdressOIB>
    <izvorni_sadrzaj>
      <item>KANCONA-ZADAR d.o.o., OIB 87695075201, Švearova 9,10000 Zagreb</item>
      <item>FINA Regionalni centar Zagreb, OIB 85821130368, Trg svibanjskih žrtava 1995. br.1,10000 Zagreb</item>
    </izvorni_sadrzaj>
    <derivirana_varijabla naziv="DomainObject.Predmet.SudioniciListAdressOIB_1">
      <item>KANCONA-ZADAR d.o.o., OIB 87695075201, Švearova 9,10000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87695075201</item>
      <item>, OIB 85821130368</item>
    </izvorni_sadrzaj>
    <derivirana_varijabla naziv="DomainObject.Predmet.SudioniciListNazivOIB_1">
      <item>, OIB 87695075201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366</properties:Words>
  <properties:Characters>1955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2016-06-30T06:34:00Z</dcterms:created>
  <dc:creator>Korisnik</dc:creator>
  <cp:lastModifiedBy>Žana Bem</cp:lastModifiedBy>
  <cp:lastPrinted>2016-05-12T09:17:00Z</cp:lastPrinted>
  <dcterms:modified xmlns:xsi="http://www.w3.org/2001/XMLSchema-instance" xsi:type="dcterms:W3CDTF">2016-06-30T06:35:00Z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