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e0c9" w14:paraId="89de0c9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5664A3">
        <w:t>63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5664A3">
        <w:t xml:space="preserve">PLAMEN </w:t>
      </w:r>
      <w:r w:rsidR="009A403C">
        <w:t>d.o.o.</w:t>
      </w:r>
      <w:r w:rsidR="00E46A18">
        <w:t xml:space="preserve"> </w:t>
      </w:r>
      <w:r>
        <w:t xml:space="preserve">OIB: </w:t>
      </w:r>
      <w:r w:rsidR="005664A3">
        <w:t>25342657073</w:t>
      </w:r>
      <w:r w:rsidR="009A403C">
        <w:t>,</w:t>
      </w:r>
      <w:r>
        <w:t xml:space="preserve"> MBS: </w:t>
      </w:r>
      <w:r w:rsidR="005664A3">
        <w:t>030096010</w:t>
      </w:r>
      <w:r w:rsidR="00E46A18">
        <w:t>,</w:t>
      </w:r>
      <w:r>
        <w:t xml:space="preserve"> </w:t>
      </w:r>
      <w:r w:rsidR="005664A3">
        <w:t>Nijemci, Kralja Tomislava 6</w:t>
      </w:r>
      <w:r w:rsidR="003B01BD">
        <w:t>,</w:t>
      </w:r>
      <w:r>
        <w:t xml:space="preserve"> temeljem članka 430. Stečajnog zakona („Narodne novine“ 71/15), dana </w:t>
      </w:r>
      <w:r w:rsidR="003A0793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5664A3">
        <w:t>PLAMEN d.o.o. OIB: 25342657073, MBS: 030096010, Nijemci, Kralja Tomislava 6</w:t>
      </w:r>
      <w:r w:rsidR="002E0488">
        <w:t>,</w:t>
      </w:r>
      <w:r w:rsidR="00883980">
        <w:t xml:space="preserve"> </w:t>
      </w:r>
      <w:r w:rsidR="00F66CA4">
        <w:t xml:space="preserve">iznosi </w:t>
      </w:r>
      <w:r w:rsidR="005664A3">
        <w:t>37.493,94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664A3">
        <w:t>PLAMEN d.o.o. OIB: 25342657073, MBS: 030096010, Nijemci, Kralja Tomislava 6,</w:t>
      </w:r>
      <w:r w:rsidR="003B01BD">
        <w:t xml:space="preserve"> direktor </w:t>
      </w:r>
      <w:r w:rsidR="005664A3">
        <w:t>RUGGERO ZUPPELLI,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5664A3">
        <w:t>63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79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79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3A079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A0793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DF7405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St-1963/2016-3</izvorni_sadrzaj>
    <derivirana_varijabla naziv="DomainObject.Oznaka_1">St-1963/2016-3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St-1963/2016</izvorni_sadrzaj>
    <derivirana_varijabla naziv="DomainObject.Predmet.OznakaBroj_1">St-1963/2016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PLAMEN društvo s ograničenom odgovornošću za proizvodnju, trgovinu i usluge</izvorni_sadrzaj>
    <derivirana_varijabla naziv="DomainObject.Predmet.ProtustrankaFormated_1">  PLAMEN društvo s ograničenom odgovornošću za proizvodnju, trgovinu i usluge</derivirana_varijabla>
  </DomainObject.Predmet.ProtustrankaFormated>
  <DomainObject.Predmet.ProtustrankaFormatedOIB>
    <izvorni_sadrzaj>  PLAMEN društvo s ograničenom odgovornošću za proizvodnju, trgovinu i usluge, OIB 25342657073</izvorni_sadrzaj>
    <derivirana_varijabla naziv="DomainObject.Predmet.ProtustrankaFormatedOIB_1">  PLAMEN društvo s ograničenom odgovornošću za proizvodnju, trgovinu i usluge, OIB 25342657073</derivirana_varijabla>
  </DomainObject.Predmet.ProtustrankaFormatedOIB>
  <DomainObject.Predmet.ProtustrankaFormatedWithAdress>
    <izvorni_sadrzaj> PLAMEN društvo s ograničenom odgovornošću za proizvodnju, trgovinu i usluge, Kralja Tomislava 6, 32245 Nijemci</izvorni_sadrzaj>
    <derivirana_varijabla naziv="DomainObject.Predmet.ProtustrankaFormatedWithAdress_1"> PLAMEN društvo s ograničenom odgovornošću za proizvodnju, trgovinu i usluge, Kralja Tomislava 6, 32245 Nijemci</derivirana_varijabla>
  </DomainObject.Predmet.ProtustrankaFormatedWithAdress>
  <DomainObject.Predmet.ProtustrankaFormatedWithAdressOIB>
    <izvorni_sadrzaj> PLAMEN društvo s ograničenom odgovornošću za proizvodnju, trgovinu i usluge, OIB 25342657073, Kralja Tomislava 6, 32245 Nijemci</izvorni_sadrzaj>
    <derivirana_varijabla naziv="DomainObject.Predmet.ProtustrankaFormatedWithAdressOIB_1"> PLAMEN društvo s ograničenom odgovornošću za proizvodnju, trgovinu i usluge, OIB 25342657073, Kralja Tomislava 6, 32245 Nijemci</derivirana_varijabla>
  </DomainObject.Predmet.ProtustrankaFormatedWithAdressOIB>
  <DomainObject.Predmet.ProtustrankaWithAdress>
    <izvorni_sadrzaj>PLAMEN društvo s ograničenom odgovornošću za proizvodnju, trgovinu i usluge Kralja Tomislava 6, 32245 Nijemci</izvorni_sadrzaj>
    <derivirana_varijabla naziv="DomainObject.Predmet.ProtustrankaWithAdress_1">PLAMEN društvo s ograničenom odgovornošću za proizvodnju, trgovinu i usluge Kralja Tomislava 6, 32245 Nijemci</derivirana_varijabla>
  </DomainObject.Predmet.ProtustrankaWithAdress>
  <DomainObject.Predmet.ProtustrankaWithAdressOIB>
    <izvorni_sadrzaj>PLAMEN društvo s ograničenom odgovornošću za proizvodnju, trgovinu i usluge, OIB 25342657073, Kralja Tomislava 6, 32245 Nijemci</izvorni_sadrzaj>
    <derivirana_varijabla naziv="DomainObject.Predmet.ProtustrankaWithAdressOIB_1">PLAMEN društvo s ograničenom odgovornošću za proizvodnju, trgovinu i usluge, OIB 25342657073, Kralja Tomislava 6, 32245 Nijemci</derivirana_varijabla>
  </DomainObject.Predmet.ProtustrankaWithAdressOIB>
  <DomainObject.Predmet.ProtustrankaNazivFormated>
    <izvorni_sadrzaj>PLAMEN društvo s ograničenom odgovornošću za proizvodnju, trgovinu i usluge</izvorni_sadrzaj>
    <derivirana_varijabla naziv="DomainObject.Predmet.ProtustrankaNazivFormated_1">PLAMEN društvo s ograničenom odgovornošću za proizvodnju, trgovinu i usluge</derivirana_varijabla>
  </DomainObject.Predmet.ProtustrankaNazivFormated>
  <DomainObject.Predmet.ProtustrankaNazivFormatedOIB>
    <izvorni_sadrzaj>PLAMEN društvo s ograničenom odgovornošću za proizvodnju, trgovinu i usluge, OIB 25342657073</izvorni_sadrzaj>
    <derivirana_varijabla naziv="DomainObject.Predmet.ProtustrankaNazivFormatedOIB_1">PLAMEN društvo s ograničenom odgovornošću za proizvodnju, trgovinu i usluge, OIB 25342657073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PLAMEN društvo s ograničenom odgovornošću za proizvodnju, trgovinu i usluge</item>
    </izvorni_sadrzaj>
    <derivirana_varijabla naziv="DomainObject.Predmet.ProtuStrankaListFormated_1">
      <item>PLAMEN društvo s ograničenom odgovornošću za proizvodnju, trgovinu i usluge</item>
    </derivirana_varijabla>
  </DomainObject.Predmet.ProtuStrankaListFormated>
  <DomainObject.Predmet.ProtuStrankaListFormatedOIB>
    <izvorni_sadrzaj>
      <item>PLAMEN društvo s ograničenom odgovornošću za proizvodnju, trgovinu i usluge, OIB 25342657073</item>
    </izvorni_sadrzaj>
    <derivirana_varijabla naziv="DomainObject.Predmet.ProtuStrankaListFormatedOIB_1">
      <item>PLAMEN društvo s ograničenom odgovornošću za proizvodnju, trgovinu i usluge, OIB 25342657073</item>
    </derivirana_varijabla>
  </DomainObject.Predmet.ProtuStrankaListFormatedOIB>
  <DomainObject.Predmet.ProtuStrankaListFormatedWithAdress>
    <izvorni_sadrzaj>
      <item>PLAMEN društvo s ograničenom odgovornošću za proizvodnju, trgovinu i usluge, Kralja Tomislava 6, 32245 Nijemci</item>
    </izvorni_sadrzaj>
    <derivirana_varijabla naziv="DomainObject.Predmet.ProtuStrankaListFormatedWithAdress_1">
      <item>PLAMEN društvo s ograničenom odgovornošću za proizvodnju, trgovinu i usluge, Kralja Tomislava 6, 32245 Nijemci</item>
    </derivirana_varijabla>
  </DomainObject.Predmet.ProtuStrankaListFormatedWithAdress>
  <DomainObject.Predmet.ProtuStrankaListFormatedWithAdressOIB>
    <izvorni_sadrzaj>
      <item>PLAMEN društvo s ograničenom odgovornošću za proizvodnju, trgovinu i usluge, OIB 25342657073, Kralja Tomislava 6, 32245 Nijemci</item>
    </izvorni_sadrzaj>
    <derivirana_varijabla naziv="DomainObject.Predmet.ProtuStrankaListFormatedWithAdressOIB_1">
      <item>PLAMEN društvo s ograničenom odgovornošću za proizvodnju, trgovinu i usluge, OIB 25342657073, Kralja Tomislava 6, 32245 Nijemci</item>
    </derivirana_varijabla>
  </DomainObject.Predmet.ProtuStrankaListFormatedWithAdressOIB>
  <DomainObject.Predmet.ProtuStrankaListNazivFormated>
    <izvorni_sadrzaj>
      <item>PLAMEN društvo s ograničenom odgovornošću za proizvodnju, trgovinu i usluge</item>
    </izvorni_sadrzaj>
    <derivirana_varijabla naziv="DomainObject.Predmet.ProtuStrankaListNazivFormated_1">
      <item>PLAMEN društvo s ograničenom odgovornošću za proizvodnju, trgovinu i usluge</item>
    </derivirana_varijabla>
  </DomainObject.Predmet.ProtuStrankaListNazivFormated>
  <DomainObject.Predmet.ProtuStrankaListNazivFormatedOIB>
    <izvorni_sadrzaj>
      <item>PLAMEN društvo s ograničenom odgovornošću za proizvodnju, trgovinu i usluge, OIB 25342657073</item>
    </izvorni_sadrzaj>
    <derivirana_varijabla naziv="DomainObject.Predmet.ProtuStrankaListNazivFormatedOIB_1">
      <item>PLAMEN društvo s ograničenom odgovornošću za proizvodnju, trgovinu i usluge, OIB 25342657073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St-1963/2016-3</izvorni_sadrzaj>
    <derivirana_varijabla naziv="DomainObject.PoslovniBrojDokumenta_1">St-1963/2016-3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PLAMEN društvo s ograničenom odgovornošću za proizvodnju, trgovinu i usluge</izvorni_sadrzaj>
    <derivirana_varijabla naziv="DomainObject.Predmet.ProtustrankaIDrugi_1">PLAMEN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PLAMEN društvo s ograničenom odgovornošću za proizvodnju, trgovinu i usluge, OIB 25342657073, Kralja Tomislava 6, 32245 Nijemci</izvorni_sadrzaj>
    <derivirana_varijabla naziv="DomainObject.Predmet.ProtustrankaIDrugiAdressOIB_1">PLAMEN društvo s ograničenom odgovornošću za proizvodnju, trgovinu i usluge, OIB 25342657073, Kralja Tomislava 6, 32245 Nijemci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PLAMEN društvo s ograničenom odgovornošću za proizvodnju, trgovinu i usluge</item>
    </izvorni_sadrzaj>
    <derivirana_varijabla naziv="DomainObject.Predmet.SudioniciListNaziv_1">
      <item>FINA RC OSIJEK</item>
      <item>PLAMEN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PLAMEN društvo s ograničenom odgovornošću za proizvodnju, trgovinu i usluge, OIB 25342657073, Kralja Tomislava 6,32245 Nijemci</item>
    </izvorni_sadrzaj>
    <derivirana_varijabla naziv="DomainObject.Predmet.SudioniciListAdressOIB_1">
      <item>FINA RC OSIJEK, OIB 85821130368</item>
      <item>PLAMEN društvo s ograničenom odgovornošću za proizvodnju, trgovinu i usluge, OIB 25342657073, Kralja Tomislava 6,32245 Nijemci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25342657073</item>
    </izvorni_sadrzaj>
    <derivirana_varijabla naziv="DomainObject.Predmet.SudioniciListNazivOIB_1">
      <item>, OIB 85821130368</item>
      <item>, OIB 25342657073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1941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2016-07-11T07:51:00Z</dcterms:created>
  <dc:creator>Snježana Andrijanić</dc:creator>
  <cp:lastModifiedBy>Snježana Andrijanić</cp:lastModifiedBy>
  <cp:lastPrinted>2016-07-11T07:50:00Z</cp:lastPrinted>
  <dcterms:modified xmlns:xsi="http://www.w3.org/2001/XMLSchema-instance" xsi:type="dcterms:W3CDTF">2016-07-11T07:59:00Z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