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e09b" w14:paraId="1c0e09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C82049">
        <w:t>28</w:t>
      </w:r>
      <w:r w:rsidR="00547BC5">
        <w:t>3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04FFB">
        <w:t>Zagreb</w:t>
      </w:r>
      <w:r w:rsidR="004A0D7B">
        <w:t xml:space="preserve">, </w:t>
      </w:r>
      <w:r w:rsidR="00004FFB">
        <w:t>Trg svibanjskih žrtava 1995.</w:t>
      </w:r>
      <w:r w:rsidR="000D1255">
        <w:t xml:space="preserve">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547BC5">
        <w:t>POKLON GALERIJA DAROVITA j.d.o.o. za trgovinu i usluge, Zagreb, Ivane Brlić-Mažuranić 36</w:t>
      </w:r>
      <w:r w:rsidR="00C82049" w:rsidRPr="00BB5E12">
        <w:t>, MBS: 0</w:t>
      </w:r>
      <w:r w:rsidR="00C82049">
        <w:t>8</w:t>
      </w:r>
      <w:r w:rsidR="00C82049" w:rsidRPr="00BB5E12">
        <w:t>0</w:t>
      </w:r>
      <w:r w:rsidR="00547BC5">
        <w:t>948259</w:t>
      </w:r>
      <w:r w:rsidR="00C82049" w:rsidRPr="00BB5E12">
        <w:t xml:space="preserve">, OIB: </w:t>
      </w:r>
      <w:r w:rsidR="00C82049">
        <w:t>75</w:t>
      </w:r>
      <w:r w:rsidR="00547BC5">
        <w:t>678088732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04FFB">
        <w:t>8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47BC5">
        <w:t>POKLON GALERIJA DAROVITA j.d.o.o. za trgovinu i usluge, Zagreb, Ivane Brlić-Mažuranić 36</w:t>
      </w:r>
      <w:r w:rsidR="00547BC5" w:rsidRPr="00BB5E12">
        <w:t>, MBS: 0</w:t>
      </w:r>
      <w:r w:rsidR="00547BC5">
        <w:t>8</w:t>
      </w:r>
      <w:r w:rsidR="00547BC5" w:rsidRPr="00BB5E12">
        <w:t>0</w:t>
      </w:r>
      <w:r w:rsidR="00547BC5">
        <w:t>948259</w:t>
      </w:r>
      <w:r w:rsidR="00547BC5" w:rsidRPr="00BB5E12">
        <w:t xml:space="preserve">, OIB: </w:t>
      </w:r>
      <w:r w:rsidR="00547BC5">
        <w:t>75678088732</w:t>
      </w:r>
      <w:r w:rsidR="00357BFD">
        <w:t xml:space="preserve"> </w:t>
      </w:r>
      <w:r>
        <w:t xml:space="preserve">iznosi </w:t>
      </w:r>
      <w:r w:rsidR="00C82049">
        <w:t>8</w:t>
      </w:r>
      <w:r w:rsidR="001D2233">
        <w:t>.</w:t>
      </w:r>
      <w:r w:rsidR="00547BC5">
        <w:t>667</w:t>
      </w:r>
      <w:r w:rsidR="001D2233">
        <w:t>,</w:t>
      </w:r>
      <w:r w:rsidR="00547BC5">
        <w:t>59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547BC5">
        <w:t>Milka Brkić</w:t>
      </w:r>
      <w:r w:rsidR="00BB5E12" w:rsidRPr="00BB5E12">
        <w:t xml:space="preserve">, OIB: </w:t>
      </w:r>
      <w:r w:rsidR="00C82049">
        <w:t>54</w:t>
      </w:r>
      <w:r w:rsidR="00547BC5">
        <w:t>871247419</w:t>
      </w:r>
      <w:r w:rsidR="00BB5E12" w:rsidRPr="00BB5E12">
        <w:t xml:space="preserve">, </w:t>
      </w:r>
      <w:r w:rsidR="00547BC5">
        <w:t>Zagreb, Ivane Brlić Mažuranić 36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547BC5">
        <w:t>283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004FFB">
        <w:t>8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04FFB">
        <w:t>20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50" w:rsidR="00AF4750">
      <w:r>
        <w:separator/>
      </w:r>
    </w:p>
  </w:endnote>
  <w:endnote w:id="0" w:type="continuationSeparator">
    <w:p w:rsidRDefault="00AF4750" w:rsidR="00AF4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50" w:rsidR="00AF4750">
      <w:r>
        <w:separator/>
      </w:r>
    </w:p>
  </w:footnote>
  <w:footnote w:id="0" w:type="continuationSeparator">
    <w:p w:rsidRDefault="00AF4750" w:rsidR="00AF4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FFB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2F86"/>
    <w:rsid w:val="00224AFF"/>
    <w:rsid w:val="00225084"/>
    <w:rsid w:val="002358E7"/>
    <w:rsid w:val="0025000D"/>
    <w:rsid w:val="002545C3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0BAE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47BC5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53CFE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AF4750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2049"/>
    <w:rsid w:val="00C8590C"/>
    <w:rsid w:val="00C8784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3C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3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3C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3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POKLON GALERIJA DAROVITA j.d.o.o.</izvorni_sadrzaj>
    <derivirana_varijabla naziv="DomainObject.Predmet.ProtustrankaFormated_1">  POKLON GALERIJA DAROVITA j.d.o.o.</derivirana_varijabla>
  </DomainObject.Predmet.ProtustrankaFormated>
  <DomainObject.Predmet.ProtustrankaFormatedOIB>
    <izvorni_sadrzaj>  POKLON GALERIJA DAROVITA j.d.o.o., OIB 75678088732</izvorni_sadrzaj>
    <derivirana_varijabla naziv="DomainObject.Predmet.ProtustrankaFormatedOIB_1">  POKLON GALERIJA DAROVITA j.d.o.o., OIB 75678088732</derivirana_varijabla>
  </DomainObject.Predmet.ProtustrankaFormatedOIB>
  <DomainObject.Predmet.ProtustrankaFormatedWithAdress>
    <izvorni_sadrzaj> POKLON GALERIJA DAROVITA j.d.o.o., Ivane Brlić-Mažuranić 36, 10000 Zagreb</izvorni_sadrzaj>
    <derivirana_varijabla naziv="DomainObject.Predmet.ProtustrankaFormatedWithAdress_1"> POKLON GALERIJA DAROVITA j.d.o.o., Ivane Brlić-Mažuranić 36, 10000 Zagreb</derivirana_varijabla>
  </DomainObject.Predmet.ProtustrankaFormatedWithAdress>
  <DomainObject.Predmet.ProtustrankaFormatedWithAdressOIB>
    <izvorni_sadrzaj> POKLON GALERIJA DAROVITA j.d.o.o., OIB 75678088732, Ivane Brlić-Mažuranić 36, 10000 Zagreb</izvorni_sadrzaj>
    <derivirana_varijabla naziv="DomainObject.Predmet.ProtustrankaFormatedWithAdressOIB_1"> POKLON GALERIJA DAROVITA j.d.o.o., OIB 75678088732, Ivane Brlić-Mažuranić 36, 10000 Zagreb</derivirana_varijabla>
  </DomainObject.Predmet.ProtustrankaFormatedWithAdressOIB>
  <DomainObject.Predmet.ProtustrankaWithAdress>
    <izvorni_sadrzaj>POKLON GALERIJA DAROVITA j.d.o.o. Ivane Brlić-Mažuranić 36, 10000 Zagreb</izvorni_sadrzaj>
    <derivirana_varijabla naziv="DomainObject.Predmet.ProtustrankaWithAdress_1">POKLON GALERIJA DAROVITA j.d.o.o. Ivane Brlić-Mažuranić 36, 10000 Zagreb</derivirana_varijabla>
  </DomainObject.Predmet.ProtustrankaWithAdress>
  <DomainObject.Predmet.ProtustrankaWithAdressOIB>
    <izvorni_sadrzaj>POKLON GALERIJA DAROVITA j.d.o.o., OIB 75678088732, Ivane Brlić-Mažuranić 36, 10000 Zagreb</izvorni_sadrzaj>
    <derivirana_varijabla naziv="DomainObject.Predmet.ProtustrankaWithAdressOIB_1">POKLON GALERIJA DAROVITA j.d.o.o., OIB 75678088732, Ivane Brlić-Mažuranić 36, 10000 Zagreb</derivirana_varijabla>
  </DomainObject.Predmet.ProtustrankaWithAdressOIB>
  <DomainObject.Predmet.ProtustrankaNazivFormated>
    <izvorni_sadrzaj>POKLON GALERIJA DAROVITA j.d.o.o.</izvorni_sadrzaj>
    <derivirana_varijabla naziv="DomainObject.Predmet.ProtustrankaNazivFormated_1">POKLON GALERIJA DAROVITA j.d.o.o.</derivirana_varijabla>
  </DomainObject.Predmet.ProtustrankaNazivFormated>
  <DomainObject.Predmet.ProtustrankaNazivFormatedOIB>
    <izvorni_sadrzaj>POKLON GALERIJA DAROVITA j.d.o.o., OIB 75678088732</izvorni_sadrzaj>
    <derivirana_varijabla naziv="DomainObject.Predmet.ProtustrankaNazivFormatedOIB_1">POKLON GALERIJA DAROVITA j.d.o.o., OIB 75678088732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GALERIJA DAROVITA j.d.o.o.</item>
    </izvorni_sadrzaj>
    <derivirana_varijabla naziv="DomainObject.Predmet.ProtuStrankaListFormated_1">
      <item>POKLON GALERIJA DAROVITA j.d.o.o.</item>
    </derivirana_varijabla>
  </DomainObject.Predmet.ProtuStrankaListFormated>
  <DomainObject.Predmet.ProtuStrankaListFormatedOIB>
    <izvorni_sadrzaj>
      <item>POKLON GALERIJA DAROVITA j.d.o.o., OIB 75678088732</item>
    </izvorni_sadrzaj>
    <derivirana_varijabla naziv="DomainObject.Predmet.ProtuStrankaListFormatedOIB_1">
      <item>POKLON GALERIJA DAROVITA j.d.o.o., OIB 75678088732</item>
    </derivirana_varijabla>
  </DomainObject.Predmet.ProtuStrankaListFormatedOIB>
  <DomainObject.Predmet.ProtuStrankaListFormatedWithAdress>
    <izvorni_sadrzaj>
      <item>POKLON GALERIJA DAROVITA j.d.o.o., Ivane Brlić-Mažuranić 36, 10000 Zagreb</item>
    </izvorni_sadrzaj>
    <derivirana_varijabla naziv="DomainObject.Predmet.ProtuStrankaListFormatedWithAdress_1">
      <item>POKLON GALERIJA DAROVITA j.d.o.o., Ivane Brlić-Mažuranić 36, 10000 Zagreb</item>
    </derivirana_varijabla>
  </DomainObject.Predmet.ProtuStrankaListFormatedWithAdress>
  <DomainObject.Predmet.ProtuStrankaListFormatedWithAdressOIB>
    <izvorni_sadrzaj>
      <item>POKLON GALERIJA DAROVITA j.d.o.o., OIB 75678088732, Ivane Brlić-Mažuranić 36, 10000 Zagreb</item>
    </izvorni_sadrzaj>
    <derivirana_varijabla naziv="DomainObject.Predmet.ProtuStrankaListFormatedWithAdressOIB_1">
      <item>POKLON GALERIJA DAROVITA j.d.o.o., OIB 75678088732, Ivane Brlić-Mažuranić 36, 10000 Zagreb</item>
    </derivirana_varijabla>
  </DomainObject.Predmet.ProtuStrankaListFormatedWithAdressOIB>
  <DomainObject.Predmet.ProtuStrankaListNazivFormated>
    <izvorni_sadrzaj>
      <item>POKLON GALERIJA DAROVITA j.d.o.o.</item>
    </izvorni_sadrzaj>
    <derivirana_varijabla naziv="DomainObject.Predmet.ProtuStrankaListNazivFormated_1">
      <item>POKLON GALERIJA DAROVITA j.d.o.o.</item>
    </derivirana_varijabla>
  </DomainObject.Predmet.ProtuStrankaListNazivFormated>
  <DomainObject.Predmet.ProtuStrankaListNazivFormatedOIB>
    <izvorni_sadrzaj>
      <item>POKLON GALERIJA DAROVITA j.d.o.o., OIB 75678088732</item>
    </izvorni_sadrzaj>
    <derivirana_varijabla naziv="DomainObject.Predmet.ProtuStrankaListNazivFormatedOIB_1">
      <item>POKLON GALERIJA DAROVITA j.d.o.o., OIB 75678088732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GALERIJA DAROVITA j.d.o.o.</izvorni_sadrzaj>
    <derivirana_varijabla naziv="DomainObject.Predmet.ProtustrankaIDrugi_1">POKLON GALERIJA DAROVITA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GALERIJA DAROVITA j.d.o.o., OIB 75678088732, Ivane Brlić-Mažuranić 36, 10000 Zagreb</izvorni_sadrzaj>
    <derivirana_varijabla naziv="DomainObject.Predmet.ProtustrankaIDrugiAdressOIB_1">POKLON GALERIJA DAROVITA j.d.o.o., OIB 75678088732, Ivane Brlić-Mažuranić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GALERIJA DAROVITA j.d.o.o.</item>
      <item>FINA Regionalni centar Zagreb</item>
    </izvorni_sadrzaj>
    <derivirana_varijabla naziv="DomainObject.Predmet.SudioniciListNaziv_1">
      <item>POKLON GALERIJA DAROVITA j.d.o.o.</item>
      <item>FINA Regionalni centar Zagreb</item>
    </derivirana_varijabla>
  </DomainObject.Predmet.SudioniciListNaziv>
  <DomainObject.Predmet.SudioniciListAdressOIB>
    <izvorni_sadrzaj>
      <item>POKLON GALERIJA DAROVITA j.d.o.o., OIB 75678088732, Ivane Brlić-Mažuranić 36,10000 Zagreb</item>
      <item>FINA Regionalni centar Zagreb, OIB 85821130368, Trg svibanjskih žrtava 1995. 1,10000 Zagreb</item>
    </izvorni_sadrzaj>
    <derivirana_varijabla naziv="DomainObject.Predmet.SudioniciListAdressOIB_1">
      <item>POKLON GALERIJA DAROVITA j.d.o.o., OIB 75678088732, Ivane Brlić-Mažuranić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75678088732</item>
      <item>, OIB 85821130368</item>
    </izvorni_sadrzaj>
    <derivirana_varijabla naziv="DomainObject.Predmet.SudioniciListNazivOIB_1">
      <item>, OIB 75678088732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1970</properties:Characters>
  <properties:Lines>49</properties:Lines>
  <properties:Paragraphs>16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2017-02-08T06:46:00Z</cp:lastPrinted>
  <dcterms:modified xmlns:xsi="http://www.w3.org/2001/XMLSchema-instance" xsi:type="dcterms:W3CDTF">2017-02-08T06:46:00Z</dcterms:modified>
  <cp:revision>22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