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29dc" w14:paraId="43f29dc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241F1E" w:rsidRPr="00241F1E">
      <w:pPr>
        <w:rPr>
          <w:sz w:val="24"/>
          <w:szCs w:val="24"/>
        </w:rPr>
      </w:pPr>
    </w:p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B22A1D" w:rsidRPr="00241F1E">
      <w:pPr>
        <w:tabs>
          <w:tab w:pos="3825" w:val="left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B3D50">
        <w:rPr>
          <w:sz w:val="24"/>
          <w:szCs w:val="24"/>
        </w:rPr>
        <w:t>20. St-94</w:t>
      </w:r>
      <w:r w:rsidRPr="00241F1E">
        <w:rPr>
          <w:sz w:val="24"/>
          <w:szCs w:val="24"/>
        </w:rPr>
        <w:t>/17</w:t>
      </w:r>
      <w:r w:rsidR="00B22A1D" w:rsidRPr="00241F1E">
        <w:rPr>
          <w:sz w:val="24"/>
          <w:szCs w:val="24"/>
        </w:rPr>
        <w:br w:clear="all" w:type="textWrapping"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2B3D50" w:rsidRPr="004A137C">
        <w:rPr>
          <w:sz w:val="24"/>
          <w:szCs w:val="24"/>
        </w:rPr>
        <w:t>KUĆA HRVATSKIH PROIZVODA d.o.o.</w:t>
      </w:r>
      <w:r w:rsidR="002B3D50">
        <w:rPr>
          <w:sz w:val="24"/>
          <w:szCs w:val="24"/>
        </w:rPr>
        <w:t xml:space="preserve">, Zagreb, Savska Opatovina 36, OIB  </w:t>
      </w:r>
      <w:r w:rsidR="002B3D50" w:rsidRPr="004A137C">
        <w:rPr>
          <w:sz w:val="24"/>
          <w:szCs w:val="24"/>
        </w:rPr>
        <w:t>91937423351</w:t>
      </w:r>
      <w:r>
        <w:rPr>
          <w:sz w:val="24"/>
          <w:szCs w:val="24"/>
        </w:rPr>
        <w:t xml:space="preserve">, </w:t>
      </w:r>
      <w:r w:rsidR="002B3D50">
        <w:rPr>
          <w:sz w:val="24"/>
          <w:szCs w:val="24"/>
          <w:lang w:val="pt-BR"/>
        </w:rPr>
        <w:t>dana 3</w:t>
      </w:r>
      <w:r>
        <w:rPr>
          <w:sz w:val="24"/>
          <w:szCs w:val="24"/>
          <w:lang w:val="pt-BR"/>
        </w:rPr>
        <w:t xml:space="preserve">. </w:t>
      </w:r>
      <w:r w:rsidR="002B3D50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2B3D50">
        <w:rPr>
          <w:sz w:val="24"/>
          <w:szCs w:val="24"/>
        </w:rPr>
        <w:t>Ana Marija Šipić, Zagreb, Savska Opatovina 34, OIB 25574137733</w:t>
      </w:r>
      <w:r>
        <w:rPr>
          <w:sz w:val="24"/>
          <w:szCs w:val="24"/>
        </w:rPr>
        <w:t xml:space="preserve">, dužnika </w:t>
      </w:r>
      <w:r w:rsidR="002B3D50" w:rsidRPr="004A137C">
        <w:rPr>
          <w:sz w:val="24"/>
          <w:szCs w:val="24"/>
        </w:rPr>
        <w:t>KUĆA HRVATSKIH PROIZVODA d.o.o.</w:t>
      </w:r>
      <w:r w:rsidR="002B3D50">
        <w:rPr>
          <w:sz w:val="24"/>
          <w:szCs w:val="24"/>
        </w:rPr>
        <w:t xml:space="preserve">, Zagreb, Savska Opatovina 36, OIB  </w:t>
      </w:r>
      <w:r w:rsidR="002B3D50" w:rsidRPr="004A137C">
        <w:rPr>
          <w:sz w:val="24"/>
          <w:szCs w:val="24"/>
        </w:rPr>
        <w:t>91937423351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2B3D50">
        <w:rPr>
          <w:sz w:val="24"/>
          <w:szCs w:val="24"/>
        </w:rPr>
        <w:t>9417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dužnikom </w:t>
      </w:r>
      <w:r w:rsidR="002B3D50" w:rsidRPr="004A137C">
        <w:rPr>
          <w:sz w:val="24"/>
          <w:szCs w:val="24"/>
        </w:rPr>
        <w:t>KUĆA HRVATSKIH PROIZVODA d.o.o.</w:t>
      </w:r>
      <w:r w:rsidR="002B3D50">
        <w:rPr>
          <w:sz w:val="24"/>
          <w:szCs w:val="24"/>
        </w:rPr>
        <w:t xml:space="preserve">, Zagreb, Savska Opatovina 36, OIB  </w:t>
      </w:r>
      <w:r w:rsidR="002B3D50" w:rsidRPr="004A137C">
        <w:rPr>
          <w:sz w:val="24"/>
          <w:szCs w:val="24"/>
        </w:rPr>
        <w:t>91937423351</w:t>
      </w:r>
      <w:r w:rsidR="002B3D50"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2B3D50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3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B5313D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B5313D" w:rsidP="00B5313D" w:rsidR="00B5313D" w:rsidRPr="00B5313D">
      <w:pPr>
        <w:ind w:left="4248"/>
        <w:rPr>
          <w:sz w:val="24"/>
          <w:szCs w:val="24"/>
        </w:rPr>
      </w:pPr>
      <w:r w:rsidRPr="00B5313D">
        <w:rPr>
          <w:sz w:val="24"/>
          <w:szCs w:val="24"/>
        </w:rPr>
        <w:t>Za točnost otpravka-ovlašteni službenik</w:t>
      </w:r>
    </w:p>
    <w:p w:rsidRDefault="00B5313D" w:rsidP="00B5313D" w:rsidR="00B5313D" w:rsidRPr="00B5313D">
      <w:pPr>
        <w:ind w:left="4248"/>
        <w:rPr>
          <w:sz w:val="24"/>
          <w:szCs w:val="24"/>
        </w:rPr>
      </w:pPr>
      <w:r w:rsidRPr="00B5313D">
        <w:rPr>
          <w:sz w:val="24"/>
          <w:szCs w:val="24"/>
        </w:rPr>
        <w:tab/>
        <w:t xml:space="preserve">   Monika Grbac</w:t>
      </w:r>
    </w:p>
    <w:p w:rsidRDefault="00B22A1D" w:rsidR="00B22A1D" w:rsidRPr="00B5313D">
      <w:pPr>
        <w:rPr>
          <w:sz w:val="24"/>
          <w:szCs w:val="24"/>
        </w:rPr>
      </w:pPr>
      <w:r w:rsidRPr="00B5313D">
        <w:rPr>
          <w:sz w:val="24"/>
          <w:szCs w:val="24"/>
        </w:rPr>
        <w:t xml:space="preserve"> </w:t>
      </w:r>
      <w:r w:rsidR="00536424" w:rsidRPr="00B5313D">
        <w:rPr>
          <w:sz w:val="24"/>
          <w:szCs w:val="24"/>
        </w:rPr>
        <w:t xml:space="preserve"> </w:t>
      </w:r>
    </w:p>
    <w:sectPr w:rsidSect="00B22A1D" w:rsidR="00B22A1D" w:rsidRPr="00B5313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13D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2B3D50">
          <w:rPr>
            <w:sz w:val="24"/>
          </w:rPr>
          <w:t>94</w:t>
        </w:r>
        <w:r w:rsidR="00241F1E">
          <w:rPr>
            <w:sz w:val="24"/>
          </w:rPr>
          <w:t>/17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D3EFB"/>
    <w:rsid w:val="001F1E00"/>
    <w:rsid w:val="00241F1E"/>
    <w:rsid w:val="00261016"/>
    <w:rsid w:val="00291D81"/>
    <w:rsid w:val="002B3D50"/>
    <w:rsid w:val="002B4A0D"/>
    <w:rsid w:val="003D3A4F"/>
    <w:rsid w:val="004A0D92"/>
    <w:rsid w:val="00530E0B"/>
    <w:rsid w:val="00536424"/>
    <w:rsid w:val="00560B92"/>
    <w:rsid w:val="005A5021"/>
    <w:rsid w:val="005A5C4B"/>
    <w:rsid w:val="005B428B"/>
    <w:rsid w:val="0068723F"/>
    <w:rsid w:val="00692233"/>
    <w:rsid w:val="006E1AB0"/>
    <w:rsid w:val="006F7D2B"/>
    <w:rsid w:val="00741EE5"/>
    <w:rsid w:val="007A68C6"/>
    <w:rsid w:val="009359B9"/>
    <w:rsid w:val="009D5BC2"/>
    <w:rsid w:val="00B22A1D"/>
    <w:rsid w:val="00B47615"/>
    <w:rsid w:val="00B5313D"/>
    <w:rsid w:val="00CA23B1"/>
    <w:rsid w:val="00CA40BA"/>
    <w:rsid w:val="00DF5459"/>
    <w:rsid w:val="00E70719"/>
    <w:rsid w:val="00EE22A2"/>
    <w:rsid w:val="00F41BBF"/>
    <w:rsid w:val="00F54581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1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1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13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1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1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1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1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13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1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1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St-94/2017</izvorni_sadrzaj>
    <derivirana_varijabla naziv="DomainObject.Predmet.OznakaBroj_1">St-94/2017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HRVATSKIH PROIZVODA d.o.o. zastupanog po punomoćniku Ana Marija Šipić</izvorni_sadrzaj>
    <derivirana_varijabla naziv="DomainObject.Predmet.ProtustrankaFormated_1">  KUĆA HRVATSKIH PROIZVODA d.o.o. zastupanog po punomoćniku Ana Marija Šipić</derivirana_varijabla>
  </DomainObject.Predmet.ProtustrankaFormated>
  <DomainObject.Predmet.ProtustrankaFormatedOIB>
    <izvorni_sadrzaj>  KUĆA HRVATSKIH PROIZVODA d.o.o., OIB 91937423351 zastupanog po punomoćniku Ana Marija Šipić</izvorni_sadrzaj>
    <derivirana_varijabla naziv="DomainObject.Predmet.ProtustrankaFormatedOIB_1">  KUĆA HRVATSKIH PROIZVODA d.o.o., OIB 91937423351 zastupanog po punomoćniku Ana Marija Šipić</derivirana_varijabla>
  </DomainObject.Predmet.ProtustrankaFormatedOIB>
  <DomainObject.Predmet.ProtustrankaFormatedWithAdress>
    <izvorni_sadrzaj> KUĆA HRVATSKIH PROIZVODA d.o.o., Savska Opatovina 36, 10000 Zagreb zastupanog po punomoćniku Ana Marija Šipić</izvorni_sadrzaj>
    <derivirana_varijabla naziv="DomainObject.Predmet.ProtustrankaFormatedWithAdress_1"> KUĆA HRVATSKIH PROIZVODA d.o.o., Savska Opatovina 36, 10000 Zagreb zastupanog po punomoćniku Ana Marija Šipić</derivirana_varijabla>
  </DomainObject.Predmet.ProtustrankaFormatedWithAdress>
  <DomainObject.Predmet.ProtustrankaFormatedWithAdressOIB>
    <izvorni_sadrzaj> KUĆA HRVATSKIH PROIZVODA d.o.o., OIB 91937423351, Savska Opatovina 36, 10000 Zagreb zastupanog po punomoćniku Ana Marija Šipić</izvorni_sadrzaj>
    <derivirana_varijabla naziv="DomainObject.Predmet.ProtustrankaFormatedWithAdressOIB_1"> KUĆA HRVATSKIH PROIZVODA d.o.o., OIB 91937423351, Savska Opatovina 36, 10000 Zagreb zastupanog po punomoćniku Ana Marija Šipić</derivirana_varijabla>
  </DomainObject.Predmet.ProtustrankaFormatedWithAdressOIB>
  <DomainObject.Predmet.ProtustrankaWithAdress>
    <izvorni_sadrzaj>KUĆA HRVATSKIH PROIZVODA d.o.o. Savska Opatovina 36, 10000 Zagreb</izvorni_sadrzaj>
    <derivirana_varijabla naziv="DomainObject.Predmet.ProtustrankaWithAdress_1">KUĆA HRVATSKIH PROIZVODA d.o.o. Savska Opatovina 36, 10000 Zagreb</derivirana_varijabla>
  </DomainObject.Predmet.ProtustrankaWithAdress>
  <DomainObject.Predmet.ProtustrankaWithAdressOIB>
    <izvorni_sadrzaj>KUĆA HRVATSKIH PROIZVODA d.o.o., OIB 91937423351, Savska Opatovina 36, 10000 Zagreb</izvorni_sadrzaj>
    <derivirana_varijabla naziv="DomainObject.Predmet.ProtustrankaWithAdressOIB_1">KUĆA HRVATSKIH PROIZVODA d.o.o., OIB 91937423351, Savska Opatovina 36, 10000 Zagreb</derivirana_varijabla>
  </DomainObject.Predmet.ProtustrankaWithAdressOIB>
  <DomainObject.Predmet.ProtustrankaNazivFormated>
    <izvorni_sadrzaj>KUĆA HRVATSKIH PROIZVODA d.o.o.</izvorni_sadrzaj>
    <derivirana_varijabla naziv="DomainObject.Predmet.ProtustrankaNazivFormated_1">KUĆA HRVATSKIH PROIZVODA d.o.o.</derivirana_varijabla>
  </DomainObject.Predmet.ProtustrankaNazivFormated>
  <DomainObject.Predmet.ProtustrankaNazivFormatedOIB>
    <izvorni_sadrzaj>KUĆA HRVATSKIH PROIZVODA d.o.o., OIB 91937423351</izvorni_sadrzaj>
    <derivirana_varijabla naziv="DomainObject.Predmet.ProtustrankaNazivFormatedOIB_1">KUĆA HRVATSKIH PROIZVODA d.o.o., OIB 91937423351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KUĆA HRVATSKIH PROIZVODA d.o.o. zastupanog po punomoćniku Ana Marija Šipić</item>
    </izvorni_sadrzaj>
    <derivirana_varijabla naziv="DomainObject.Predmet.ProtuStrankaListFormated_1">
      <item>KUĆA HRVATSKIH PROIZVODA d.o.o. zastupanog po punomoćniku Ana Marija Šipić</item>
    </derivirana_varijabla>
  </DomainObject.Predmet.ProtuStrankaListFormated>
  <DomainObject.Predmet.ProtuStrankaListFormatedOIB>
    <izvorni_sadrzaj>
      <item>KUĆA HRVATSKIH PROIZVODA d.o.o., OIB 91937423351 zastupanog po punomoćniku Ana Marija Šipić</item>
    </izvorni_sadrzaj>
    <derivirana_varijabla naziv="DomainObject.Predmet.ProtuStrankaListFormatedOIB_1">
      <item>KUĆA HRVATSKIH PROIZVODA d.o.o., OIB 91937423351 zastupanog po punomoćniku Ana Marija Šipić</item>
    </derivirana_varijabla>
  </DomainObject.Predmet.ProtuStrankaListFormatedOIB>
  <DomainObject.Predmet.ProtuStrankaListFormatedWithAdress>
    <izvorni_sadrzaj>
      <item>KUĆA HRVATSKIH PROIZVODA d.o.o., Savska Opatovina 36, 10000 Zagreb zastupanog po punomoćniku Ana Marija Šipić</item>
    </izvorni_sadrzaj>
    <derivirana_varijabla naziv="DomainObject.Predmet.ProtuStrankaListFormatedWithAdress_1">
      <item>KUĆA HRVATSKIH PROIZVODA d.o.o., Savska Opatovina 36, 10000 Zagreb zastupanog po punomoćniku Ana Marija Šipić</item>
    </derivirana_varijabla>
  </DomainObject.Predmet.ProtuStrankaListFormatedWithAdress>
  <DomainObject.Predmet.ProtuStrankaListFormatedWithAdressOIB>
    <izvorni_sadrzaj>
      <item>KUĆA HRVATSKIH PROIZVODA d.o.o., OIB 91937423351, Savska Opatovina 36, 10000 Zagreb zastupanog po punomoćniku Ana Marija Šipić</item>
    </izvorni_sadrzaj>
    <derivirana_varijabla naziv="DomainObject.Predmet.ProtuStrankaListFormatedWithAdressOIB_1">
      <item>KUĆA HRVATSKIH PROIZVODA d.o.o., OIB 91937423351, Savska Opatovina 36, 10000 Zagreb zastupanog po punomoćniku Ana Marija Šipić</item>
    </derivirana_varijabla>
  </DomainObject.Predmet.ProtuStrankaListFormatedWithAdressOIB>
  <DomainObject.Predmet.ProtuStrankaListNazivFormated>
    <izvorni_sadrzaj>
      <item>KUĆA HRVATSKIH PROIZVODA d.o.o.</item>
    </izvorni_sadrzaj>
    <derivirana_varijabla naziv="DomainObject.Predmet.ProtuStrankaListNazivFormated_1">
      <item>KUĆA HRVATSKIH PROIZVODA d.o.o.</item>
    </derivirana_varijabla>
  </DomainObject.Predmet.ProtuStrankaListNazivFormated>
  <DomainObject.Predmet.ProtuStrankaListNazivFormatedOIB>
    <izvorni_sadrzaj>
      <item>KUĆA HRVATSKIH PROIZVODA d.o.o., OIB 91937423351</item>
    </izvorni_sadrzaj>
    <derivirana_varijabla naziv="DomainObject.Predmet.ProtuStrankaListNazivFormatedOIB_1">
      <item>KUĆA HRVATSKIH PROIZVODA d.o.o., OIB 91937423351</item>
    </derivirana_varijabla>
  </DomainObject.Predmet.ProtuStrankaListNazivFormatedOIB>
  <DomainObject.Predmet.OstaliListFormated>
    <izvorni_sadrzaj>
      <item>Ana Marija Šipić punomoćnik sudionika u postupku KUĆA HRVATSKIH PROIZVODA d.o.o.</item>
    </izvorni_sadrzaj>
    <derivirana_varijabla naziv="DomainObject.Predmet.OstaliListFormated_1">
      <item>Ana Marija Šipić punomoćnik sudionika u postupku KUĆA HRVATSKIH PROIZVODA d.o.o.</item>
    </derivirana_varijabla>
  </DomainObject.Predmet.OstaliListFormated>
  <DomainObject.Predmet.OstaliListFormatedOIB>
    <izvorni_sadrzaj>
      <item>Ana Marija Šipić, OIB 25574137733 punomoćnik sudionika u postupku KUĆA HRVATSKIH PROIZVODA d.o.o.</item>
    </izvorni_sadrzaj>
    <derivirana_varijabla naziv="DomainObject.Predmet.OstaliListFormatedOIB_1">
      <item>Ana Marija Šipić, OIB 25574137733 punomoćnik sudionika u postupku KUĆA HRVATSKIH PROIZVODA d.o.o.</item>
    </derivirana_varijabla>
  </DomainObject.Predmet.OstaliListFormatedOIB>
  <DomainObject.Predmet.OstaliListFormatedWithAdress>
    <izvorni_sadrzaj>
      <item>Ana Marija Šipić, Savska Opatovina 34, 10000 Zagreb punomoćnik sudionika u postupku KUĆA HRVATSKIH PROIZVODA d.o.o.</item>
    </izvorni_sadrzaj>
    <derivirana_varijabla naziv="DomainObject.Predmet.OstaliListFormatedWithAdress_1">
      <item>Ana Marija Šipić, Savska Opatovina 34, 10000 Zagreb punomoćnik sudionika u postupku KUĆA HRVATSKIH PROIZVODA d.o.o.</item>
    </derivirana_varijabla>
  </DomainObject.Predmet.OstaliListFormatedWithAdress>
  <DomainObject.Predmet.OstaliListFormatedWithAdressOIB>
    <izvorni_sadrzaj>
      <item>Ana Marija Šipić, OIB 25574137733, Savska Opatovina 34, 10000 Zagreb punomoćnik sudionika u postupku KUĆA HRVATSKIH PROIZVODA d.o.o.</item>
    </izvorni_sadrzaj>
    <derivirana_varijabla naziv="DomainObject.Predmet.OstaliListFormatedWithAdressOIB_1">
      <item>Ana Marija Šipić, OIB 25574137733, Savska Opatovina 34, 10000 Zagreb punomoćnik sudionika u postupku KUĆA HRVATSKIH PROIZVODA d.o.o.</item>
    </derivirana_varijabla>
  </DomainObject.Predmet.OstaliListFormatedWithAdressOIB>
  <DomainObject.Predmet.OstaliListNazivFormated>
    <izvorni_sadrzaj>
      <item>Ana Marija Šipić</item>
    </izvorni_sadrzaj>
    <derivirana_varijabla naziv="DomainObject.Predmet.OstaliListNazivFormated_1">
      <item>Ana Marija Šipić</item>
    </derivirana_varijabla>
  </DomainObject.Predmet.OstaliListNazivFormated>
  <DomainObject.Predmet.OstaliListNazivFormatedOIB>
    <izvorni_sadrzaj>
      <item>Ana Marija Šipić, OIB 25574137733</item>
    </izvorni_sadrzaj>
    <derivirana_varijabla naziv="DomainObject.Predmet.OstaliListNazivFormatedOIB_1">
      <item>Ana Marija Šipić, OIB 25574137733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KUĆA HRVATSKIH PROIZVODA d.o.o.</izvorni_sadrzaj>
    <derivirana_varijabla naziv="DomainObject.Predmet.ProtustrankaIDrugi_1">KUĆA HRVATSKIH PROIZVODA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KUĆA HRVATSKIH PROIZVODA d.o.o., OIB 91937423351, Savska Opatovina 36, 10000 Zagreb</izvorni_sadrzaj>
    <derivirana_varijabla naziv="DomainObject.Predmet.ProtustrankaIDrugiAdressOIB_1">KUĆA HRVATSKIH PROIZVODA d.o.o., OIB 91937423351,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KUĆA HRVATSKIH PROIZVODA d.o.o.</item>
      <item>Ana Marija Šipić</item>
    </izvorni_sadrzaj>
    <derivirana_varijabla naziv="DomainObject.Predmet.SudioniciListNaziv_1">
      <item>FINA Regionalni centar Zagreb</item>
      <item>KUĆA HRVATSKIH PROIZVODA d.o.o.</item>
      <item>Ana Marija Šipić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KUĆA HRVATSKIH PROIZVODA d.o.o., OIB 91937423351, Savska Opatovina 36,10000 Zagreb</item>
      <item>Ana Marija Šipić, OIB 25574137733, Savska Opatovina 34,10000 Zagreb</item>
    </izvorni_sadrzaj>
    <derivirana_varijabla naziv="DomainObject.Predmet.SudioniciListAdressOIB_1">
      <item>FINA Regionalni centar Zagreb, OIB 85821130368, Trg svibanjskih žrtava 1995. br. 1,10000 Zagreb</item>
      <item>KUĆA HRVATSKIH PROIZVODA d.o.o., OIB 91937423351, Savska Opatovina 36,10000 Zagreb</item>
      <item>Ana Marija Šipić, OIB 25574137733, Savska Opatovina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91937423351</item>
      <item>, OIB 25574137733</item>
    </izvorni_sadrzaj>
    <derivirana_varijabla naziv="DomainObject.Predmet.SudioniciListNazivOIB_1">
      <item>, OIB 85821130368</item>
      <item>, OIB 91937423351</item>
      <item>, OIB 25574137733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619</properties:Words>
  <properties:Characters>3338</properties:Characters>
  <properties:Lines>91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2018-04-03T12:39:00Z</dcterms:created>
  <dc:creator>Monika Grbac</dc:creator>
  <cp:lastModifiedBy>Monika Grbac</cp:lastModifiedBy>
  <cp:lastPrinted>2018-04-03T12:40:00Z</cp:lastPrinted>
  <dcterms:modified xmlns:xsi="http://www.w3.org/2001/XMLSchema-instance" xsi:type="dcterms:W3CDTF">2018-04-03T12:41:00Z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(st-94-17.docx)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