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292b" w14:paraId="719292b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35A6F">
        <w:t>426</w:t>
      </w:r>
      <w:r w:rsidR="006B338C">
        <w:t>/1</w:t>
      </w:r>
      <w:r w:rsidR="00664993">
        <w:t>6</w:t>
      </w:r>
      <w:r w:rsidR="006B338C">
        <w:t>-</w:t>
      </w:r>
      <w:r w:rsidR="00E35A6F">
        <w:t>16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E35A6F">
        <w:t>SARA j.d.o.o., Zadar, Put Vrela 72</w:t>
      </w:r>
      <w:r w:rsidR="00340B3E">
        <w:t xml:space="preserve">, OIB: </w:t>
      </w:r>
      <w:r w:rsidR="00E35A6F">
        <w:t>56602173883</w:t>
      </w:r>
      <w:r w:rsidR="006B338C">
        <w:t xml:space="preserve">, </w:t>
      </w:r>
      <w:r w:rsidR="00E33AB9">
        <w:t>13</w:t>
      </w:r>
      <w:r w:rsidR="00E35A6F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E35A6F" w:rsidR="000302FB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E35A6F">
        <w:t>SARA j.d.o.o., Zadar, Put Vrela 72, OIB: 56602173883.</w:t>
      </w:r>
    </w:p>
    <w:p w:rsidRDefault="00E35A6F" w:rsidP="00E35A6F" w:rsidR="00E35A6F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E35A6F">
        <w:t>22. ožujka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E35A6F">
        <w:t>SARA j.d.o.o., Zadar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E35A6F">
        <w:t>13</w:t>
      </w:r>
      <w:r w:rsidR="00513B95">
        <w:t xml:space="preserve">. </w:t>
      </w:r>
      <w:r w:rsidR="00E35A6F">
        <w:t>lipnja</w:t>
      </w:r>
      <w:r w:rsidR="00513B95">
        <w:t xml:space="preserve"> 2016. </w:t>
      </w:r>
      <w:r w:rsidR="00C23D62">
        <w:t>Financijska agencija</w:t>
      </w:r>
      <w:r w:rsidR="00513B95">
        <w:t xml:space="preserve"> dostavi</w:t>
      </w:r>
      <w:r w:rsidR="00F65D26">
        <w:t>la</w:t>
      </w:r>
      <w:r w:rsidR="00513B95">
        <w:t xml:space="preserve"> je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E35A6F">
        <w:t>10. lipnja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E33AB9">
        <w:t>13</w:t>
      </w:r>
      <w:r w:rsidR="00E35A6F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C0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35A6F">
          <w:t>426</w:t>
        </w:r>
        <w:r w:rsidR="00340B3E">
          <w:t>/16-</w:t>
        </w:r>
        <w:r w:rsidR="00E35A6F">
          <w:t>16</w:t>
        </w:r>
      </w:p>
      <w:p w:rsidRDefault="001D2C05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D2C05"/>
    <w:rsid w:val="0021510A"/>
    <w:rsid w:val="0027651C"/>
    <w:rsid w:val="00340B3E"/>
    <w:rsid w:val="00350AC2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07C33"/>
    <w:rsid w:val="00E33AB9"/>
    <w:rsid w:val="00E35A6F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jednostavno društvo s ograničenom odgovornošću za ugostiteljstvo i turizam zastupanog po punomoćniku Ante Ugrinić</izvorni_sadrzaj>
    <derivirana_varijabla naziv="DomainObject.Predmet.ProtustrankaFormated_1">  SARA jednostavno društvo s ograničenom odgovornošću za ugostiteljstvo i turizam zastupanog po punomoćniku Ante Ugrinić</derivirana_varijabla>
  </DomainObject.Predmet.ProtustrankaFormated>
  <DomainObject.Predmet.ProtustrankaFormatedOIB>
    <izvorni_sadrzaj>  SARA jednostavno društvo s ograničenom odgovornošću za ugostiteljstvo i turizam, OIB 56602173883 zastupanog po punomoćniku Ante Ugrinić</izvorni_sadrzaj>
    <derivirana_varijabla naziv="DomainObject.Predmet.ProtustrankaFormatedOIB_1">  SARA jednostavno društvo s ograničenom odgovornošću za ugostiteljstvo i turizam, OIB 56602173883 zastupanog po punomoćniku Ante Ugrinić</derivirana_varijabla>
  </DomainObject.Predmet.ProtustrankaFormatedOIB>
  <DomainObject.Predmet.ProtustrankaFormatedWithAdress>
    <izvorni_sadrzaj> SARA jednostavno društvo s ograničenom odgovornošću za ugostiteljstvo i turizam, Put Vrela 72, 23000 Zadar zastupanog po punomoćniku Ante Ugrinić</izvorni_sadrzaj>
    <derivirana_varijabla naziv="DomainObject.Predmet.ProtustrankaFormatedWithAdress_1"> SARA jednostavno društvo s ograničenom odgovornošću za ugostiteljstvo i turizam, Put Vrela 72, 23000 Zadar zastupanog po punomoćniku Ante Ugrinić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 zastupanog po punomoćniku Ante Ugrinić</izvorni_sadrzaj>
    <derivirana_varijabla naziv="DomainObject.Predmet.ProtustrankaFormatedWithAdressOIB_1"> SARA jednostavno društvo s ograničenom odgovornošću za ugostiteljstvo i turizam, OIB 56602173883, Put Vrela 72, 23000 Zadar zastupanog po punomoćniku Ante Ugrinić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47219.51</izvorni_sadrzaj>
    <derivirana_varijabla naziv="DomainObject.Predmet.TrenutnaVrijednost_1">47219.51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 zastupanog po punomoćniku Ante Ugrinić</item>
    </izvorni_sadrzaj>
    <derivirana_varijabla naziv="DomainObject.Predmet.ProtuStrankaListFormated_1">
      <item>SARA jednostavno društvo s ograničenom odgovornošću za ugostiteljstvo i turizam zastupanog po punomoćniku Ante Ugrinić</item>
    </derivirana_varijabla>
  </DomainObject.Predmet.ProtuStrankaListFormated>
  <DomainObject.Predmet.ProtuStrankaListFormatedOIB>
    <izvorni_sadrzaj>
      <item>SARA jednostavno društvo s ograničenom odgovornošću za ugostiteljstvo i turizam, OIB 56602173883 zastupanog po punomoćniku Ante Ugrinić</item>
    </izvorni_sadrzaj>
    <derivirana_varijabla naziv="DomainObject.Predmet.ProtuStrankaListFormatedOIB_1">
      <item>SARA jednostavno društvo s ograničenom odgovornošću za ugostiteljstvo i turizam, OIB 56602173883 zastupanog po punomoćniku Ante Ugrinić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 zastupanog po punomoćniku Ante Ugrinić</item>
    </izvorni_sadrzaj>
    <derivirana_varijabla naziv="DomainObject.Predmet.ProtuStrankaListFormatedWithAdress_1">
      <item>SARA jednostavno društvo s ograničenom odgovornošću za ugostiteljstvo i turizam, Put Vrela 72, 23000 Zadar zastupanog po punomoćniku Ante Ugrinić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 zastupanog po punomoćniku Ante Ugrinić</item>
    </izvorni_sadrzaj>
    <derivirana_varijabla naziv="DomainObject.Predmet.ProtuStrankaListFormatedWithAdressOIB_1">
      <item>SARA jednostavno društvo s ograničenom odgovornošću za ugostiteljstvo i turizam, OIB 56602173883, Put Vrela 72, 23000 Zadar zastupanog po punomoćniku Ante Ugrinić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>
      <item>Ante Ugrinić punomoćnik sudionika u postupku SARA jednostavno društvo s ograničenom odgovornošću za ugostiteljstvo i turizam</item>
    </izvorni_sadrzaj>
    <derivirana_varijabla naziv="DomainObject.Predmet.OstaliListFormated_1">
      <item>Ante Ugrinić punomoćnik sudionika u postupku SARA jednostavno društvo s ograničenom odgovornošću za ugostiteljstvo i turizam</item>
    </derivirana_varijabla>
  </DomainObject.Predmet.OstaliListFormated>
  <DomainObject.Predmet.OstaliListFormatedOIB>
    <izvorni_sadrzaj>
      <item>Ante Ugrinić, OIB 53282034821 punomoćnik sudionika u postupku SARA jednostavno društvo s ograničenom odgovornošću za ugostiteljstvo i turizam</item>
    </izvorni_sadrzaj>
    <derivirana_varijabla naziv="DomainObject.Predmet.OstaliListFormatedOIB_1">
      <item>Ante Ugrinić, OIB 53282034821 punomoćnik sudionika u postupku SARA jednostavno društvo s ograničenom odgovornošću za ugostiteljstvo i turizam</item>
    </derivirana_varijabla>
  </DomainObject.Predmet.OstaliListFormatedOIB>
  <DomainObject.Predmet.OstaliListFormatedWithAdress>
    <izvorni_sadrzaj>
      <item>Ante Ugrinić, Ugrinići 483, 23212 Tkon punomoćnik sudionika u postupku SARA jednostavno društvo s ograničenom odgovornošću za ugostiteljstvo i turizam</item>
    </izvorni_sadrzaj>
    <derivirana_varijabla naziv="DomainObject.Predmet.OstaliListFormatedWithAdress_1">
      <item>Ante Ugrinić, Ugrinići 483, 23212 Tkon punomoćnik sudionika u postupku SARA jednostavno društvo s ograničenom odgovornošću za ugostiteljstvo i turizam</item>
    </derivirana_varijabla>
  </DomainObject.Predmet.OstaliListFormatedWithAdress>
  <DomainObject.Predmet.OstaliListFormatedWithAdressOIB>
    <izvorni_sadrzaj>
      <item>Ante Ugrinić, OIB 53282034821, Ugrinići 483, 23212 Tkon punomoćnik sudionika u postupku SARA jednostavno društvo s ograničenom odgovornošću za ugostiteljstvo i turizam</item>
    </izvorni_sadrzaj>
    <derivirana_varijabla naziv="DomainObject.Predmet.OstaliListFormatedWithAdressOIB_1">
      <item>Ante Ugrinić, OIB 53282034821, Ugrinići 483, 23212 Tkon punomoćnik sudionika u postupku SARA jednostavno društvo s ograničenom odgovornošću za ugostiteljstvo i turizam</item>
    </derivirana_varijabla>
  </DomainObject.Predmet.OstaliListFormatedWithAdressOIB>
  <DomainObject.Predmet.OstaliListNazivFormated>
    <izvorni_sadrzaj>
      <item>Ante Ugrinić</item>
    </izvorni_sadrzaj>
    <derivirana_varijabla naziv="DomainObject.Predmet.OstaliListNazivFormated_1">
      <item>Ante Ugrinić</item>
    </derivirana_varijabla>
  </DomainObject.Predmet.OstaliListNazivFormated>
  <DomainObject.Predmet.OstaliListNazivFormatedOIB>
    <izvorni_sadrzaj>
      <item>Ante Ugrinić, OIB 53282034821</item>
    </izvorni_sadrzaj>
    <derivirana_varijabla naziv="DomainObject.Predmet.OstaliListNazivFormatedOIB_1">
      <item>Ante Ugrinić, OIB 53282034821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  <item>Ante Ugrinić</item>
    </izvorni_sadrzaj>
    <derivirana_varijabla naziv="DomainObject.Predmet.SudioniciListNaziv_1">
      <item>FINA</item>
      <item>SARA jednostavno društvo s ograničenom odgovornošću za ugostiteljstvo i turizam</item>
      <item>Ante Ugrinić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  <item>Ante Ugrinić, OIB 53282034821, Ugrinići 483,23212 Tkon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  <item>Ante Ugrinić, OIB 53282034821, Ugrinići 483,23212 Tkon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  <item>, OIB 53282034821</item>
    </izvorni_sadrzaj>
    <derivirana_varijabla naziv="DomainObject.Predmet.SudioniciListNazivOIB_1">
      <item>, OIB 85821130368</item>
      <item>, OIB 56602173883</item>
      <item>, OIB 53282034821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309</properties:Words>
  <properties:Characters>1538</properties:Characters>
  <properties:Lines>56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2016-07-12T05:19:00Z</dcterms:created>
  <dc:creator>Ardena Bajlo</dc:creator>
  <cp:lastModifiedBy>wsadmin</cp:lastModifiedBy>
  <cp:lastPrinted>2016-07-13T08:03:00Z</cp:lastPrinted>
  <dcterms:modified xmlns:xsi="http://www.w3.org/2001/XMLSchema-instance" xsi:type="dcterms:W3CDTF">2016-07-13T09:37:00Z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