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085f" w14:paraId="cd9085f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30741">
        <w:t>39</w:t>
      </w:r>
      <w:r w:rsidR="001211F5">
        <w:t>6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211F5">
        <w:t>VILA BLANKA ANKORA j.d.o.o., Miškovići, Put mula 26, OIB: 27010879297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D1B35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F87227">
        <w:t>VILA BLANKA ANKORA j.d.o.o., Miškovići, Put mula 26, OIB: 27010879297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6B178D">
        <w:t>11</w:t>
      </w:r>
      <w:r w:rsidR="00A70A5D">
        <w:t>,</w:t>
      </w:r>
      <w:r w:rsidR="001211F5">
        <w:t>35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6B178D">
        <w:t>11</w:t>
      </w:r>
      <w:r w:rsidR="00B26EB5">
        <w:t>,</w:t>
      </w:r>
      <w:r w:rsidR="001211F5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211F5">
        <w:t>VILA BLANKA ANKORA j.d.o.o., Miškovići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325EC4" w:rsidRPr="006A6907">
        <w:t>16.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325EC4" w:rsidRPr="006A6907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1211F5">
        <w:t>7.964,31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6A6907">
        <w:t>jednog</w:t>
      </w:r>
      <w:r w:rsidR="00673D65" w:rsidRPr="006A6907">
        <w:t xml:space="preserve"> zaposlenika</w:t>
      </w:r>
      <w:r w:rsidR="00245588" w:rsidRPr="006A6907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FD1B35">
        <w:t>23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211F5">
        <w:t>VILA BLANKA ANKORA j.d.o.o., Miškovići</w:t>
      </w:r>
      <w:r w:rsidR="001211F5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1211F5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PAVEL FIRBAS iz Slovenije, Ptuj, Ciril-Metodov drevored 16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E3FB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F30741">
      <w:t>39</w:t>
    </w:r>
    <w:r w:rsidR="001211F5">
      <w:t>6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1E3FB0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87227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1B35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3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E3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St-396/2016</izvorni_sadrzaj>
    <derivirana_varijabla naziv="DomainObject.Predmet.OznakaBroj_1">St-396/2016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BLANKA ANKORA j.d.o.o. za turizam i ugostiteljstvo</izvorni_sadrzaj>
    <derivirana_varijabla naziv="DomainObject.Predmet.ProtustrankaFormated_1">  VILA BLANKA ANKORA j.d.o.o. za turizam i ugostiteljstvo</derivirana_varijabla>
  </DomainObject.Predmet.ProtustrankaFormated>
  <DomainObject.Predmet.ProtustrankaFormatedOIB>
    <izvorni_sadrzaj>  VILA BLANKA ANKORA j.d.o.o. za turizam i ugostiteljstvo, OIB 27010879297</izvorni_sadrzaj>
    <derivirana_varijabla naziv="DomainObject.Predmet.ProtustrankaFormatedOIB_1">  VILA BLANKA ANKORA j.d.o.o. za turizam i ugostiteljstvo, OIB 27010879297</derivirana_varijabla>
  </DomainObject.Predmet.ProtustrankaFormatedOIB>
  <DomainObject.Predmet.ProtustrankaFormatedWithAdress>
    <izvorni_sadrzaj> VILA BLANKA ANKORA j.d.o.o. za turizam i ugostiteljstvo</izvorni_sadrzaj>
    <derivirana_varijabla naziv="DomainObject.Predmet.ProtustrankaFormatedWithAdress_1"> VILA BLANKA ANKORA j.d.o.o. za turizam i ugostiteljstvo</derivirana_varijabla>
  </DomainObject.Predmet.ProtustrankaFormatedWithAdress>
  <DomainObject.Predmet.ProtustrankaFormatedWithAdressOIB>
    <izvorni_sadrzaj> VILA BLANKA ANKORA j.d.o.o. za turizam i ugostiteljstvo, OIB 27010879297</izvorni_sadrzaj>
    <derivirana_varijabla naziv="DomainObject.Predmet.ProtustrankaFormatedWithAdressOIB_1"> VILA BLANKA ANKORA j.d.o.o. za turizam i ugostiteljstvo, OIB 27010879297</derivirana_varijabla>
  </DomainObject.Predmet.ProtustrankaFormatedWithAdressOIB>
  <DomainObject.Predmet.ProtustrankaWithAdress>
    <izvorni_sadrzaj>VILA BLANKA ANKORA j.d.o.o. za turizam i ugostiteljstvo </izvorni_sadrzaj>
    <derivirana_varijabla naziv="DomainObject.Predmet.ProtustrankaWithAdress_1">VILA BLANKA ANKORA j.d.o.o. za turizam i ugostiteljstvo </derivirana_varijabla>
  </DomainObject.Predmet.ProtustrankaWithAdress>
  <DomainObject.Predmet.ProtustrankaWithAdressOIB>
    <izvorni_sadrzaj>VILA BLANKA ANKORA j.d.o.o. za turizam i ugostiteljstvo, OIB 27010879297</izvorni_sadrzaj>
    <derivirana_varijabla naziv="DomainObject.Predmet.ProtustrankaWithAdressOIB_1">VILA BLANKA ANKORA j.d.o.o. za turizam i ugostiteljstvo, OIB 27010879297</derivirana_varijabla>
  </DomainObject.Predmet.ProtustrankaWithAdressOIB>
  <DomainObject.Predmet.ProtustrankaNazivFormated>
    <izvorni_sadrzaj>VILA BLANKA ANKORA j.d.o.o. za turizam i ugostiteljstvo</izvorni_sadrzaj>
    <derivirana_varijabla naziv="DomainObject.Predmet.ProtustrankaNazivFormated_1">VILA BLANKA ANKORA j.d.o.o. za turizam i ugostiteljstvo</derivirana_varijabla>
  </DomainObject.Predmet.ProtustrankaNazivFormated>
  <DomainObject.Predmet.ProtustrankaNazivFormatedOIB>
    <izvorni_sadrzaj>VILA BLANKA ANKORA j.d.o.o. za turizam i ugostiteljstvo, OIB 27010879297</izvorni_sadrzaj>
    <derivirana_varijabla naziv="DomainObject.Predmet.ProtustrankaNazivFormatedOIB_1">VILA BLANKA ANKORA j.d.o.o. za turizam i ugostiteljstvo, OIB 27010879297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7964.31</izvorni_sadrzaj>
    <derivirana_varijabla naziv="DomainObject.Predmet.TrenutnaVrijednost_1">7964.31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VILA BLANKA ANKORA j.d.o.o. za turizam i ugostiteljstvo</item>
    </izvorni_sadrzaj>
    <derivirana_varijabla naziv="DomainObject.Predmet.ProtuStrankaListFormated_1">
      <item>VILA BLANKA ANKORA j.d.o.o. za turizam i ugostiteljstvo</item>
    </derivirana_varijabla>
  </DomainObject.Predmet.ProtuStrankaListFormated>
  <DomainObject.Predmet.ProtuStrankaListFormatedOIB>
    <izvorni_sadrzaj>
      <item>VILA BLANKA ANKORA j.d.o.o. za turizam i ugostiteljstvo, OIB 27010879297</item>
    </izvorni_sadrzaj>
    <derivirana_varijabla naziv="DomainObject.Predmet.ProtuStrankaListFormatedOIB_1">
      <item>VILA BLANKA ANKORA j.d.o.o. za turizam i ugostiteljstvo, OIB 27010879297</item>
    </derivirana_varijabla>
  </DomainObject.Predmet.ProtuStrankaListFormatedOIB>
  <DomainObject.Predmet.ProtuStrankaListFormatedWithAdress>
    <izvorni_sadrzaj>
      <item>VILA BLANKA ANKORA j.d.o.o. za turizam i ugostiteljstvo</item>
    </izvorni_sadrzaj>
    <derivirana_varijabla naziv="DomainObject.Predmet.ProtuStrankaListFormatedWithAdress_1">
      <item>VILA BLANKA ANKORA j.d.o.o. za turizam i ugostiteljstvo</item>
    </derivirana_varijabla>
  </DomainObject.Predmet.ProtuStrankaListFormatedWithAdress>
  <DomainObject.Predmet.ProtuStrankaListFormatedWithAdressOIB>
    <izvorni_sadrzaj>
      <item>VILA BLANKA ANKORA j.d.o.o. za turizam i ugostiteljstvo, OIB 27010879297</item>
    </izvorni_sadrzaj>
    <derivirana_varijabla naziv="DomainObject.Predmet.ProtuStrankaListFormatedWithAdressOIB_1">
      <item>VILA BLANKA ANKORA j.d.o.o. za turizam i ugostiteljstvo, OIB 27010879297</item>
    </derivirana_varijabla>
  </DomainObject.Predmet.ProtuStrankaListFormatedWithAdressOIB>
  <DomainObject.Predmet.ProtuStrankaListNazivFormated>
    <izvorni_sadrzaj>
      <item>VILA BLANKA ANKORA j.d.o.o. za turizam i ugostiteljstvo</item>
    </izvorni_sadrzaj>
    <derivirana_varijabla naziv="DomainObject.Predmet.ProtuStrankaListNazivFormated_1">
      <item>VILA BLANKA ANKORA j.d.o.o. za turizam i ugostiteljstvo</item>
    </derivirana_varijabla>
  </DomainObject.Predmet.ProtuStrankaListNazivFormated>
  <DomainObject.Predmet.ProtuStrankaListNazivFormatedOIB>
    <izvorni_sadrzaj>
      <item>VILA BLANKA ANKORA j.d.o.o. za turizam i ugostiteljstvo, OIB 27010879297</item>
    </izvorni_sadrzaj>
    <derivirana_varijabla naziv="DomainObject.Predmet.ProtuStrankaListNazivFormatedOIB_1">
      <item>VILA BLANKA ANKORA j.d.o.o. za turizam i ugostiteljstvo, OIB 27010879297</item>
    </derivirana_varijabla>
  </DomainObject.Predmet.ProtuStrankaListNazivFormatedOIB>
  <DomainObject.Predmet.OstaliListFormated>
    <izvorni_sadrzaj>
      <item>Pavel Firbas</item>
    </izvorni_sadrzaj>
    <derivirana_varijabla naziv="DomainObject.Predmet.OstaliListFormated_1">
      <item>Pavel Firbas</item>
    </derivirana_varijabla>
  </DomainObject.Predmet.OstaliListFormated>
  <DomainObject.Predmet.OstaliListFormatedOIB>
    <izvorni_sadrzaj>
      <item>Pavel Firbas, OIB 31951077952</item>
    </izvorni_sadrzaj>
    <derivirana_varijabla naziv="DomainObject.Predmet.OstaliListFormatedOIB_1">
      <item>Pavel Firbas, OIB 31951077952</item>
    </derivirana_varijabla>
  </DomainObject.Predmet.OstaliListFormatedOIB>
  <DomainObject.Predmet.OstaliListFormatedWithAdress>
    <izvorni_sadrzaj>
      <item>Pavel Firbas, Ciril-metodov Drevored 16, Ptuj</item>
    </izvorni_sadrzaj>
    <derivirana_varijabla naziv="DomainObject.Predmet.OstaliListFormatedWithAdress_1">
      <item>Pavel Firbas, Ciril-metodov Drevored 16, Ptuj</item>
    </derivirana_varijabla>
  </DomainObject.Predmet.OstaliListFormatedWithAdress>
  <DomainObject.Predmet.OstaliListFormatedWithAdressOIB>
    <izvorni_sadrzaj>
      <item>Pavel Firbas, OIB 31951077952, Ciril-metodov Drevored 16, Ptuj</item>
    </izvorni_sadrzaj>
    <derivirana_varijabla naziv="DomainObject.Predmet.OstaliListFormatedWithAdressOIB_1">
      <item>Pavel Firbas, OIB 31951077952, Ciril-metodov Drevored 16, Ptuj</item>
    </derivirana_varijabla>
  </DomainObject.Predmet.OstaliListFormatedWithAdressOIB>
  <DomainObject.Predmet.OstaliListNazivFormated>
    <izvorni_sadrzaj>
      <item>Pavel Firbas</item>
    </izvorni_sadrzaj>
    <derivirana_varijabla naziv="DomainObject.Predmet.OstaliListNazivFormated_1">
      <item>Pavel Firbas</item>
    </derivirana_varijabla>
  </DomainObject.Predmet.OstaliListNazivFormated>
  <DomainObject.Predmet.OstaliListNazivFormatedOIB>
    <izvorni_sadrzaj>
      <item>Pavel Firbas, OIB 31951077952</item>
    </izvorni_sadrzaj>
    <derivirana_varijabla naziv="DomainObject.Predmet.OstaliListNazivFormatedOIB_1">
      <item>Pavel Firbas, OIB 31951077952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VILA BLANKA ANKORA j.d.o.o. za turizam i ugostiteljstvo</izvorni_sadrzaj>
    <derivirana_varijabla naziv="DomainObject.Predmet.ProtustrankaIDrugi_1">VILA BLANKA ANKORA j.d.o.o.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VILA BLANKA ANKORA j.d.o.o. za turizam i ugostiteljstvo, OIB 27010879297</izvorni_sadrzaj>
    <derivirana_varijabla naziv="DomainObject.Predmet.ProtustrankaIDrugiAdressOIB_1">VILA BLANKA ANKORA j.d.o.o. za turizam i ugostiteljstvo, OIB 27010879297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VILA BLANKA ANKORA j.d.o.o. za turizam i ugostiteljstvo</item>
      <item>Pavel Firbas</item>
    </izvorni_sadrzaj>
    <derivirana_varijabla naziv="DomainObject.Predmet.SudioniciListNaziv_1">
      <item>FINA</item>
      <item>VILA BLANKA ANKORA j.d.o.o. za turizam i ugostiteljstvo</item>
      <item>Pavel Firbas</item>
    </derivirana_varijabla>
  </DomainObject.Predmet.SudioniciListNaziv>
  <DomainObject.Predmet.SudioniciListAdressOIB>
    <izvorni_sadrzaj>
      <item>FINA, OIB 85821130368</item>
      <item>VILA BLANKA ANKORA j.d.o.o. za turizam i ugostiteljstvo, OIB 27010879297</item>
      <item>Pavel Firbas, OIB 31951077952, Ciril-metodov Drevored 16,Ptuj</item>
    </izvorni_sadrzaj>
    <derivirana_varijabla naziv="DomainObject.Predmet.SudioniciListAdressOIB_1">
      <item>FINA, OIB 85821130368</item>
      <item>VILA BLANKA ANKORA j.d.o.o. za turizam i ugostiteljstvo, OIB 27010879297</item>
      <item>Pavel Firbas, OIB 31951077952, Ciril-metodov Drevored 16,Ptuj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27010879297</item>
      <item>, OIB 31951077952</item>
    </izvorni_sadrzaj>
    <derivirana_varijabla naziv="DomainObject.Predmet.SudioniciListNazivOIB_1">
      <item>, OIB 85821130368</item>
      <item>, OIB 27010879297</item>
      <item>, OIB 31951077952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8B8E9-6112-40F8-9755-0A66090B2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1907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2016-03-22T12:30:00Z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2016-03-24T14:24:00Z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