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0681" w14:paraId="0af0681" w:rsidRDefault="00DF6199" w:rsidR="00DF619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6199" w:rsidP="004A6CAD" w:rsidR="00DF6199">
      <w:pPr>
        <w:jc w:val="both"/>
        <w:rPr>
          <w:sz w:val="24"/>
          <w:szCs w:val="24"/>
        </w:rPr>
      </w:pP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Republika Hrvatska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Trgovački sud u Zagrebu</w:t>
      </w:r>
    </w:p>
    <w:p w:rsidRDefault="004A6CAD" w:rsidP="004A6CAD" w:rsidR="00DF6199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Zagreb, Amruševa 2/II                                              </w:t>
      </w:r>
      <w:r>
        <w:rPr>
          <w:sz w:val="24"/>
          <w:szCs w:val="24"/>
        </w:rPr>
        <w:t xml:space="preserve">     </w:t>
      </w:r>
      <w:r w:rsidR="00C02A93">
        <w:rPr>
          <w:sz w:val="24"/>
          <w:szCs w:val="24"/>
        </w:rPr>
        <w:t xml:space="preserve">                     67. St-1741/13</w:t>
      </w:r>
      <w:r w:rsidR="00DF6199">
        <w:rPr>
          <w:sz w:val="24"/>
          <w:szCs w:val="24"/>
        </w:rPr>
        <w:t>-79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>
      <w:pPr>
        <w:jc w:val="both"/>
        <w:rPr>
          <w:sz w:val="24"/>
          <w:szCs w:val="24"/>
        </w:rPr>
      </w:pPr>
    </w:p>
    <w:p w:rsidRDefault="008552AF" w:rsidP="008552AF" w:rsidR="008552AF" w:rsidRPr="000E0A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J E Š E NJ E</w:t>
      </w:r>
    </w:p>
    <w:p w:rsidRDefault="004A6CAD" w:rsidP="004A6CAD" w:rsidR="004A6CA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</w:t>
      </w:r>
      <w:r w:rsidR="004161EB">
        <w:rPr>
          <w:sz w:val="24"/>
          <w:szCs w:val="24"/>
        </w:rPr>
        <w:t xml:space="preserve">ješenja od </w:t>
      </w:r>
      <w:r w:rsidR="00D86C88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>
        <w:rPr>
          <w:sz w:val="24"/>
          <w:szCs w:val="24"/>
        </w:rPr>
        <w:t>.)</w:t>
      </w:r>
    </w:p>
    <w:p w:rsidRDefault="004A6CAD" w:rsidP="004A6CAD" w:rsidR="004A6CAD" w:rsidRPr="000E0A0F">
      <w:pPr>
        <w:jc w:val="center"/>
        <w:rPr>
          <w:sz w:val="24"/>
          <w:szCs w:val="24"/>
        </w:rPr>
      </w:pPr>
    </w:p>
    <w:p w:rsidRDefault="004A6CAD" w:rsidP="004A6CAD" w:rsidR="004A6CAD" w:rsidRPr="00C02A93">
      <w:pPr>
        <w:ind w:firstLine="720"/>
        <w:jc w:val="both"/>
        <w:rPr>
          <w:sz w:val="24"/>
          <w:szCs w:val="24"/>
        </w:rPr>
      </w:pPr>
      <w:r w:rsidRPr="00C02A93">
        <w:rPr>
          <w:sz w:val="24"/>
          <w:szCs w:val="24"/>
        </w:rPr>
        <w:t>Trgo</w:t>
      </w:r>
      <w:r w:rsidR="008552AF" w:rsidRPr="00C02A93">
        <w:rPr>
          <w:sz w:val="24"/>
          <w:szCs w:val="24"/>
        </w:rPr>
        <w:t xml:space="preserve">vački sud u Zagrebu </w:t>
      </w:r>
      <w:r w:rsidR="00C02A93" w:rsidRPr="00C02A93">
        <w:rPr>
          <w:sz w:val="24"/>
          <w:szCs w:val="24"/>
        </w:rPr>
        <w:t xml:space="preserve">po sucu Gordanu Zubaku, u stečajnom  postupku nad dužnikom </w:t>
      </w:r>
      <w:r w:rsidR="00C02A93" w:rsidRPr="00C02A93">
        <w:rPr>
          <w:bCs/>
          <w:sz w:val="24"/>
          <w:szCs w:val="24"/>
          <w:lang w:val="pt-BR"/>
        </w:rPr>
        <w:t>MONTMONTAŽA N.E.P. d.o.o. u stečaju, Zagreb, Rakitnica 2, OIB:13051973588</w:t>
      </w:r>
      <w:r w:rsidR="00C02A93" w:rsidRPr="00C02A93">
        <w:rPr>
          <w:sz w:val="24"/>
          <w:szCs w:val="24"/>
        </w:rPr>
        <w:t>,</w:t>
      </w:r>
      <w:r w:rsidRPr="00C02A93">
        <w:rPr>
          <w:sz w:val="24"/>
          <w:szCs w:val="24"/>
        </w:rPr>
        <w:t xml:space="preserve"> nakon održanog </w:t>
      </w:r>
      <w:r w:rsidR="008552AF" w:rsidRPr="00C02A93">
        <w:rPr>
          <w:sz w:val="24"/>
          <w:szCs w:val="24"/>
        </w:rPr>
        <w:t>posebnog</w:t>
      </w:r>
      <w:r w:rsidRPr="00C02A93">
        <w:rPr>
          <w:sz w:val="24"/>
          <w:szCs w:val="24"/>
        </w:rPr>
        <w:t xml:space="preserve"> ispitnog ročišta, </w:t>
      </w:r>
      <w:r w:rsidR="00D86C88">
        <w:rPr>
          <w:sz w:val="24"/>
          <w:szCs w:val="24"/>
        </w:rPr>
        <w:t>17</w:t>
      </w:r>
      <w:r w:rsidRPr="00C02A93">
        <w:rPr>
          <w:sz w:val="24"/>
          <w:szCs w:val="24"/>
        </w:rPr>
        <w:t xml:space="preserve">. </w:t>
      </w:r>
      <w:r w:rsidR="008552AF" w:rsidRPr="00C02A93">
        <w:rPr>
          <w:sz w:val="24"/>
          <w:szCs w:val="24"/>
        </w:rPr>
        <w:t>studenoga 2015</w:t>
      </w:r>
      <w:r w:rsidRPr="00C02A93">
        <w:rPr>
          <w:sz w:val="24"/>
          <w:szCs w:val="24"/>
        </w:rPr>
        <w:t xml:space="preserve">.,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i j e š i o    j e</w:t>
      </w:r>
    </w:p>
    <w:p w:rsidRDefault="0027743F" w:rsidP="0027743F" w:rsidR="0027743F" w:rsidRPr="005537E9">
      <w:pPr>
        <w:jc w:val="center"/>
        <w:rPr>
          <w:b/>
          <w:sz w:val="24"/>
          <w:szCs w:val="24"/>
        </w:rPr>
      </w:pP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  <w:r w:rsidRPr="005537E9">
        <w:rPr>
          <w:sz w:val="24"/>
          <w:szCs w:val="24"/>
        </w:rPr>
        <w:t>II  Osporene tražbine viših isplatnih redova:</w:t>
      </w: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</w:p>
    <w:p w:rsidRDefault="00257CFF" w:rsidP="0027743F" w:rsidR="0027743F" w:rsidRPr="008552AF">
      <w:pPr>
        <w:ind w:firstLine="66"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Drugi</w:t>
      </w:r>
      <w:r w:rsidR="0027743F" w:rsidRPr="008552AF">
        <w:rPr>
          <w:sz w:val="24"/>
          <w:szCs w:val="24"/>
        </w:rPr>
        <w:t xml:space="preserve"> viši isplatni red</w:t>
      </w:r>
    </w:p>
    <w:p w:rsidRDefault="0027743F" w:rsidP="0027743F" w:rsidR="008552AF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      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 xml:space="preserve">     </w:t>
      </w:r>
      <w:r w:rsidRPr="005537E9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0A54D2" w:rsidP="000A54D2" w:rsidR="000A54D2" w:rsidRPr="000A54D2">
      <w:pPr>
        <w:ind w:firstLine="360"/>
        <w:jc w:val="both"/>
        <w:rPr>
          <w:bCs/>
          <w:sz w:val="24"/>
          <w:szCs w:val="24"/>
        </w:rPr>
      </w:pPr>
      <w:r w:rsidRPr="000A54D2">
        <w:rPr>
          <w:bCs/>
          <w:sz w:val="24"/>
          <w:szCs w:val="24"/>
        </w:rPr>
        <w:t>Palir d.o.o., Zagreb, Dane Duića 3, u iznosu od 26.696,24 kn,</w:t>
      </w:r>
    </w:p>
    <w:p w:rsidRDefault="000A54D2" w:rsidP="000A54D2" w:rsidR="000A54D2">
      <w:pPr>
        <w:rPr>
          <w:sz w:val="24"/>
          <w:szCs w:val="24"/>
        </w:rPr>
      </w:pPr>
    </w:p>
    <w:p w:rsidRDefault="000A54D2" w:rsidP="000A54D2" w:rsidR="000A54D2">
      <w:pPr>
        <w:ind w:firstLine="360"/>
        <w:jc w:val="both"/>
        <w:rPr>
          <w:sz w:val="24"/>
          <w:szCs w:val="24"/>
        </w:rPr>
      </w:pPr>
      <w:r w:rsidRPr="00D90A89">
        <w:rPr>
          <w:sz w:val="24"/>
          <w:szCs w:val="24"/>
        </w:rPr>
        <w:t xml:space="preserve">Upućuje se stečajni vjerovnik  </w:t>
      </w:r>
      <w:r w:rsidRPr="00D90A89">
        <w:rPr>
          <w:bCs/>
          <w:sz w:val="24"/>
          <w:szCs w:val="24"/>
        </w:rPr>
        <w:t>Palir d.o.o., Zagreb, Dane Duića 3</w:t>
      </w:r>
      <w:r w:rsidRPr="00D90A89">
        <w:rPr>
          <w:sz w:val="24"/>
          <w:szCs w:val="24"/>
        </w:rPr>
        <w:t>,  u roku od 8 dana od primitka izvatka iz rješenja u parnicu radi utvrđenja osnovanom osporene tražbine.</w:t>
      </w:r>
    </w:p>
    <w:p w:rsidRDefault="000A54D2" w:rsidP="000A54D2" w:rsidR="000A54D2">
      <w:pPr>
        <w:ind w:firstLine="360"/>
        <w:rPr>
          <w:sz w:val="24"/>
          <w:szCs w:val="24"/>
        </w:rPr>
      </w:pPr>
      <w:r w:rsidRPr="00D90A89">
        <w:rPr>
          <w:sz w:val="24"/>
          <w:szCs w:val="24"/>
        </w:rPr>
        <w:t>Ako stečajni vjerovnik ne pokrene/nastavi parnicu u dodijeljenom roku, smatrat će se da je odustao od prava na vođenje parnice.</w:t>
      </w:r>
    </w:p>
    <w:p w:rsidRDefault="004C5B72" w:rsidP="004C5B72" w:rsidR="004C5B72" w:rsidRPr="003F419E">
      <w:pPr>
        <w:ind w:firstLine="360"/>
        <w:jc w:val="both"/>
        <w:rPr>
          <w:bCs/>
          <w:sz w:val="24"/>
          <w:szCs w:val="24"/>
        </w:rPr>
      </w:pPr>
      <w:r w:rsidRPr="003F419E">
        <w:rPr>
          <w:bCs/>
          <w:sz w:val="24"/>
          <w:szCs w:val="24"/>
        </w:rPr>
        <w:t xml:space="preserve"> </w:t>
      </w:r>
    </w:p>
    <w:p w:rsidRDefault="0027743F" w:rsidP="007A2885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>Obrazloženje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4A6CAD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="004A6CAD" w:rsidRPr="000E0A0F">
        <w:rPr>
          <w:sz w:val="24"/>
          <w:szCs w:val="24"/>
        </w:rPr>
        <w:t>Na</w:t>
      </w:r>
      <w:r w:rsidR="004A6CAD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>posebnom</w:t>
      </w:r>
      <w:r w:rsidR="004A6CAD" w:rsidRPr="000E0A0F">
        <w:rPr>
          <w:sz w:val="24"/>
          <w:szCs w:val="24"/>
        </w:rPr>
        <w:t xml:space="preserve"> ispitnom ročištu održanom </w:t>
      </w:r>
      <w:r w:rsidR="00D86C88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4A6CAD" w:rsidRPr="000E0A0F">
        <w:rPr>
          <w:sz w:val="24"/>
          <w:szCs w:val="24"/>
        </w:rPr>
        <w:t>. raspravljano je o tražbini vjerovnika.</w:t>
      </w:r>
    </w:p>
    <w:p w:rsidRDefault="00257CFF" w:rsidP="00D86C88" w:rsidR="008552A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je osporio tražbinu vjerovnika</w:t>
      </w:r>
      <w:r w:rsidRPr="00257CFF">
        <w:rPr>
          <w:bCs/>
          <w:sz w:val="24"/>
          <w:szCs w:val="24"/>
        </w:rPr>
        <w:t xml:space="preserve"> </w:t>
      </w:r>
      <w:r w:rsidR="00E64E28" w:rsidRPr="000A54D2">
        <w:rPr>
          <w:bCs/>
          <w:sz w:val="24"/>
          <w:szCs w:val="24"/>
        </w:rPr>
        <w:t>Palir d.o.o., Zagreb, Dane Duića 3, u</w:t>
      </w:r>
      <w:r w:rsidR="00E64E28">
        <w:rPr>
          <w:bCs/>
          <w:sz w:val="24"/>
          <w:szCs w:val="24"/>
        </w:rPr>
        <w:t xml:space="preserve"> dijelu za iznos</w:t>
      </w:r>
      <w:r w:rsidR="00E64E28" w:rsidRPr="000A54D2">
        <w:rPr>
          <w:bCs/>
          <w:sz w:val="24"/>
          <w:szCs w:val="24"/>
        </w:rPr>
        <w:t xml:space="preserve"> od 26.696,24 kn</w:t>
      </w:r>
      <w:r w:rsidR="008667F4">
        <w:rPr>
          <w:bCs/>
          <w:sz w:val="24"/>
          <w:szCs w:val="24"/>
        </w:rPr>
        <w:t xml:space="preserve">, a kao razlog osporavanja naveo je da </w:t>
      </w:r>
      <w:r w:rsidR="00E64E28" w:rsidRPr="00194504">
        <w:rPr>
          <w:bCs/>
          <w:sz w:val="24"/>
          <w:szCs w:val="24"/>
        </w:rPr>
        <w:t>osporena tražbina s osnova PS.243 iznosi manje prema stanju poslovnih knjiga dužnika (23.200,00 kn) te je osporena i zatezna kamata za pripadajući dio osporene tražbine (3.495,96 kn)</w:t>
      </w:r>
      <w:r w:rsidR="00D2212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Stečajni upravitelj je na posebnom ispitnom ro</w:t>
      </w:r>
      <w:r>
        <w:rPr>
          <w:bCs/>
          <w:sz w:val="24"/>
          <w:szCs w:val="24"/>
        </w:rPr>
        <w:t xml:space="preserve">čištu naveo da </w:t>
      </w:r>
      <w:r w:rsidR="008667F4">
        <w:rPr>
          <w:bCs/>
          <w:sz w:val="24"/>
          <w:szCs w:val="24"/>
        </w:rPr>
        <w:t>tražbina</w:t>
      </w:r>
      <w:r w:rsidR="004C5B72">
        <w:rPr>
          <w:bCs/>
          <w:sz w:val="24"/>
          <w:szCs w:val="24"/>
        </w:rPr>
        <w:t xml:space="preserve"> nije prijavljen</w:t>
      </w:r>
      <w:r w:rsidR="008667F4">
        <w:rPr>
          <w:bCs/>
          <w:sz w:val="24"/>
          <w:szCs w:val="24"/>
        </w:rPr>
        <w:t>a</w:t>
      </w:r>
      <w:r w:rsidR="00C02A93">
        <w:rPr>
          <w:bCs/>
          <w:sz w:val="24"/>
          <w:szCs w:val="24"/>
        </w:rPr>
        <w:t xml:space="preserve"> na temelju ovršne isprave, a kako </w:t>
      </w:r>
      <w:r w:rsidR="00C02A93" w:rsidRPr="00B35E95">
        <w:rPr>
          <w:bCs/>
          <w:sz w:val="24"/>
          <w:szCs w:val="24"/>
        </w:rPr>
        <w:t>nije otklo</w:t>
      </w:r>
      <w:r w:rsidR="00C02A93">
        <w:rPr>
          <w:bCs/>
          <w:sz w:val="24"/>
          <w:szCs w:val="24"/>
        </w:rPr>
        <w:t>njeno osporavanje, na parnicu je</w:t>
      </w:r>
      <w:r w:rsidR="00C02A93" w:rsidRPr="00C02A93"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radi utvrđenja osnovano</w:t>
      </w:r>
      <w:r w:rsidR="00C02A93" w:rsidRPr="00E16958">
        <w:rPr>
          <w:bCs/>
          <w:sz w:val="24"/>
          <w:szCs w:val="24"/>
        </w:rPr>
        <w:t>m osporene tražbine</w:t>
      </w:r>
      <w:r w:rsidR="00C02A93">
        <w:rPr>
          <w:bCs/>
          <w:sz w:val="24"/>
          <w:szCs w:val="24"/>
        </w:rPr>
        <w:t xml:space="preserve">, </w:t>
      </w:r>
      <w:r w:rsidR="007B0B2F">
        <w:rPr>
          <w:bCs/>
          <w:sz w:val="24"/>
          <w:szCs w:val="24"/>
        </w:rPr>
        <w:t>primjenom odredbe čl. 178. st. 1</w:t>
      </w:r>
      <w:r w:rsidR="00C02A93">
        <w:rPr>
          <w:bCs/>
          <w:sz w:val="24"/>
          <w:szCs w:val="24"/>
        </w:rPr>
        <w:t>. i 179. SZ-a,</w:t>
      </w:r>
      <w:r w:rsidR="00C02A93" w:rsidRPr="00B35E95">
        <w:rPr>
          <w:bCs/>
          <w:sz w:val="24"/>
          <w:szCs w:val="24"/>
        </w:rPr>
        <w:t xml:space="preserve"> upućen spomenuti stečajni vjerovnik</w:t>
      </w:r>
      <w:r w:rsidR="00C02A93">
        <w:rPr>
          <w:bCs/>
          <w:sz w:val="24"/>
          <w:szCs w:val="24"/>
        </w:rPr>
        <w:t>.</w:t>
      </w:r>
    </w:p>
    <w:p w:rsidRDefault="00DF6199" w:rsidP="00D86C88" w:rsidR="00DF6199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DF6199" w:rsidP="00D86C88" w:rsidR="00DF6199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DF6199" w:rsidP="00D86C88" w:rsidR="00DF6199" w:rsidRPr="00257C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9C4799" w:rsidP="0027743F" w:rsidR="0027743F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lastRenderedPageBreak/>
        <w:t xml:space="preserve"> U Zagrebu </w:t>
      </w:r>
      <w:r w:rsidR="00D86C88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27743F" w:rsidRPr="005537E9">
        <w:rPr>
          <w:sz w:val="24"/>
          <w:szCs w:val="24"/>
        </w:rPr>
        <w:t xml:space="preserve">. </w:t>
      </w:r>
    </w:p>
    <w:p w:rsidRDefault="00DF6199" w:rsidP="0027743F" w:rsidR="00DF6199" w:rsidRPr="005537E9">
      <w:pPr>
        <w:jc w:val="center"/>
        <w:rPr>
          <w:sz w:val="24"/>
          <w:szCs w:val="24"/>
        </w:rPr>
      </w:pPr>
    </w:p>
    <w:p w:rsidRDefault="0027743F" w:rsidP="00DF6199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  <w:t xml:space="preserve">            SUDAC:</w:t>
      </w:r>
    </w:p>
    <w:p w:rsidRDefault="0027743F" w:rsidP="00DF6199" w:rsidR="0027743F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                  Gordan Zubak</w:t>
      </w:r>
      <w:r w:rsidR="00DF6199">
        <w:rPr>
          <w:sz w:val="24"/>
          <w:szCs w:val="24"/>
        </w:rPr>
        <w:t>, v.r.</w:t>
      </w:r>
      <w:r w:rsidR="005C3B0E">
        <w:rPr>
          <w:sz w:val="24"/>
          <w:szCs w:val="24"/>
        </w:rPr>
        <w:t xml:space="preserve"> </w:t>
      </w:r>
    </w:p>
    <w:p w:rsidRDefault="00DF6199" w:rsidP="00DF6199" w:rsidR="00DF6199" w:rsidRPr="005537E9">
      <w:pPr>
        <w:jc w:val="right"/>
        <w:rPr>
          <w:sz w:val="24"/>
          <w:szCs w:val="24"/>
        </w:rPr>
      </w:pP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UPUTA O PRAVNOM LIJEKU: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5537E9">
        <w:rPr>
          <w:sz w:val="24"/>
          <w:szCs w:val="24"/>
        </w:rPr>
        <w:t xml:space="preserve"> putem ovog suda Vis</w:t>
      </w:r>
      <w:r w:rsidR="00523742" w:rsidRPr="005537E9">
        <w:rPr>
          <w:sz w:val="24"/>
          <w:szCs w:val="24"/>
        </w:rPr>
        <w:t>o</w:t>
      </w:r>
      <w:r w:rsidR="00312D6C" w:rsidRPr="005537E9">
        <w:rPr>
          <w:sz w:val="24"/>
          <w:szCs w:val="24"/>
        </w:rPr>
        <w:t>kom trgovačkom sudu Republike Hrvatske</w:t>
      </w:r>
      <w:r w:rsidRPr="005537E9">
        <w:rPr>
          <w:sz w:val="24"/>
          <w:szCs w:val="24"/>
        </w:rPr>
        <w:t xml:space="preserve">. </w:t>
      </w:r>
    </w:p>
    <w:p w:rsidRDefault="005C3B0E" w:rsidP="0027743F" w:rsidR="005C3B0E" w:rsidRPr="005537E9">
      <w:pPr>
        <w:jc w:val="both"/>
        <w:rPr>
          <w:sz w:val="24"/>
          <w:szCs w:val="24"/>
        </w:rPr>
      </w:pPr>
    </w:p>
    <w:p w:rsidRDefault="00DF6199" w:rsidP="001745C1" w:rsidR="00DF6199" w:rsidRPr="00DF6199">
      <w:pPr>
        <w:jc w:val="right"/>
        <w:rPr>
          <w:sz w:val="24"/>
        </w:rPr>
      </w:pPr>
      <w:r w:rsidRPr="00DF6199">
        <w:rPr>
          <w:sz w:val="24"/>
        </w:rPr>
        <w:t>Za točnost otpravka-ovlašteni službenik:</w:t>
      </w:r>
      <w:r w:rsidRPr="00DF6199">
        <w:rPr>
          <w:sz w:val="24"/>
        </w:rPr>
        <w:br/>
        <w:t>Ivana Rogić</w:t>
      </w:r>
    </w:p>
    <w:p w:rsidRDefault="00935ABA" w:rsidR="00935ABA" w:rsidRPr="005537E9">
      <w:pPr>
        <w:rPr>
          <w:sz w:val="24"/>
          <w:szCs w:val="24"/>
        </w:rPr>
      </w:pPr>
    </w:p>
    <w:sectPr w:rsidSect="00DF6199" w:rsidR="00935ABA" w:rsidRPr="005537E9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0851450"/>
      <w:docPartObj>
        <w:docPartGallery w:val="Page Numbers (Bottom of Page)"/>
        <w:docPartUnique/>
      </w:docPartObj>
    </w:sdtPr>
    <w:sdtContent>
      <w:p w:rsidRDefault="00DF6199" w:rsidR="00DF619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DF6199" w:rsidR="00DF61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A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199" w:rsidR="00DF6199">
    <w:pPr>
      <w:pStyle w:val="Zaglavlje"/>
    </w:pPr>
    <w:r>
      <w:tab/>
    </w:r>
    <w:r>
      <w:tab/>
    </w:r>
    <w:r w:rsidRPr="00DF6199">
      <w:rPr>
        <w:sz w:val="24"/>
      </w:rPr>
      <w:t>67. St-1741/13-79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225A51"/>
    <w:multiLevelType w:val="hybridMultilevel"/>
    <w:tmpl w:val="7E109A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0A54D2"/>
    <w:rsid w:val="000B5B6D"/>
    <w:rsid w:val="001048D1"/>
    <w:rsid w:val="00124328"/>
    <w:rsid w:val="001257CF"/>
    <w:rsid w:val="001A1D40"/>
    <w:rsid w:val="001F4BAB"/>
    <w:rsid w:val="0022600C"/>
    <w:rsid w:val="002330B0"/>
    <w:rsid w:val="00257CFF"/>
    <w:rsid w:val="0027743F"/>
    <w:rsid w:val="002A05E0"/>
    <w:rsid w:val="002C7071"/>
    <w:rsid w:val="00312D6C"/>
    <w:rsid w:val="004161EB"/>
    <w:rsid w:val="004A6CAD"/>
    <w:rsid w:val="004C5B72"/>
    <w:rsid w:val="0051300B"/>
    <w:rsid w:val="00523742"/>
    <w:rsid w:val="005537E9"/>
    <w:rsid w:val="00576D99"/>
    <w:rsid w:val="00577C20"/>
    <w:rsid w:val="005C3B0E"/>
    <w:rsid w:val="005F27F5"/>
    <w:rsid w:val="0063285C"/>
    <w:rsid w:val="00715B09"/>
    <w:rsid w:val="00756F86"/>
    <w:rsid w:val="007A27CA"/>
    <w:rsid w:val="007A2885"/>
    <w:rsid w:val="007B0B2F"/>
    <w:rsid w:val="007D73BB"/>
    <w:rsid w:val="0080088A"/>
    <w:rsid w:val="00806094"/>
    <w:rsid w:val="008552AF"/>
    <w:rsid w:val="008667F4"/>
    <w:rsid w:val="008A1FDA"/>
    <w:rsid w:val="008A286D"/>
    <w:rsid w:val="008B4555"/>
    <w:rsid w:val="008D58CF"/>
    <w:rsid w:val="00935ABA"/>
    <w:rsid w:val="009655F6"/>
    <w:rsid w:val="0099424A"/>
    <w:rsid w:val="009C4799"/>
    <w:rsid w:val="00A214C2"/>
    <w:rsid w:val="00A7655D"/>
    <w:rsid w:val="00AA67D2"/>
    <w:rsid w:val="00B050A3"/>
    <w:rsid w:val="00B7241A"/>
    <w:rsid w:val="00BA1B7D"/>
    <w:rsid w:val="00BC078B"/>
    <w:rsid w:val="00C00CB9"/>
    <w:rsid w:val="00C02A93"/>
    <w:rsid w:val="00C61AC8"/>
    <w:rsid w:val="00C65FBD"/>
    <w:rsid w:val="00D22122"/>
    <w:rsid w:val="00D86C88"/>
    <w:rsid w:val="00DD1F5B"/>
    <w:rsid w:val="00DF6199"/>
    <w:rsid w:val="00E64E28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link w:val="PodnojeChar"/>
    <w:uiPriority w:val="99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7CF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F6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19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19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19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19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DF619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1802</properties:Characters>
  <properties:Lines>62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2016-01-11T22:15:00Z</dcterms:created>
  <dc:creator>nmarkovic</dc:creator>
  <cp:lastModifiedBy>Ivana Rogić</cp:lastModifiedBy>
  <cp:lastPrinted>2016-01-13T12:52:00Z</cp:lastPrinted>
  <dcterms:modified xmlns:xsi="http://www.w3.org/2001/XMLSchema-instance" xsi:type="dcterms:W3CDTF">2016-01-13T12:53:00Z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