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72df" w14:paraId="e9c72d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7332" w:rsidP="008F7332" w:rsidR="008F733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St-1415/2016-6.</w:t>
      </w:r>
    </w:p>
    <w:p w:rsidRDefault="008F7332" w:rsidP="008F7332" w:rsidR="008F7332">
      <w:pPr>
        <w:rPr>
          <w:rFonts w:hAnsi="Arial" w:ascii="Arial"/>
        </w:rPr>
      </w:pPr>
    </w:p>
    <w:p w:rsidRDefault="008F7332" w:rsidP="008F7332" w:rsidR="008F7332">
      <w:pPr>
        <w:jc w:val="center"/>
        <w:rPr>
          <w:rFonts w:hAnsi="Arial" w:ascii="Arial"/>
          <w:b/>
        </w:rPr>
      </w:pPr>
    </w:p>
    <w:p w:rsidRDefault="008F7332" w:rsidP="008F7332" w:rsidR="008F73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8F7332" w:rsidP="008F7332" w:rsidR="008F7332">
      <w:pPr>
        <w:jc w:val="center"/>
        <w:rPr>
          <w:rFonts w:hAnsi="Arial" w:ascii="Arial"/>
          <w:b/>
        </w:rPr>
      </w:pPr>
    </w:p>
    <w:p w:rsidRDefault="008F7332" w:rsidP="008F7332" w:rsidR="008F73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8F7332" w:rsidP="008F7332" w:rsidR="008F7332">
      <w:pPr>
        <w:jc w:val="both"/>
        <w:rPr>
          <w:rFonts w:hAnsi="Arial" w:ascii="Arial"/>
        </w:rPr>
      </w:pP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D &amp; A PROMET j.d.o.o. za trgovinu i usluge iz Pitomače, Braće Radića 174, MBS 010095458, OIB 19717748667, dana 03. ožujka 2017. godine</w:t>
      </w:r>
    </w:p>
    <w:p w:rsidRDefault="008F7332" w:rsidP="008F7332" w:rsidR="008F73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F7332" w:rsidP="008F7332" w:rsidR="008F7332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D &amp; A PROMET j.d.o.o. za trgovinu i usluge iz Pitomače, Braće Radića 174, MBS 010095458, OIB 19717748667.</w:t>
      </w:r>
      <w:r>
        <w:rPr>
          <w:rFonts w:hAnsi="Arial" w:ascii="Arial"/>
        </w:rPr>
        <w:tab/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stečajnu upraviteljicu imenuje se VLADO ŠOKAC iz Belišća,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 xml:space="preserve">, Fiskulturna 12, OIB 95457319937. 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D &amp; A PROMET j.d.o.o. za trgovinu i usluge iz Pitomače, Braće Radića 174, MBS 010095458, OIB 19717748667.</w:t>
      </w:r>
    </w:p>
    <w:p w:rsidRDefault="008F7332" w:rsidP="008F7332" w:rsidR="008F7332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03. ožujka 2017. godine u 08,30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VI.Izvod</w:t>
      </w:r>
      <w:proofErr w:type="spellEnd"/>
      <w:r>
        <w:rPr>
          <w:rFonts w:hAnsi="Arial" w:ascii="Arial"/>
        </w:rPr>
        <w:t xml:space="preserve"> iz ovog rješenja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8F7332" w:rsidP="008F7332" w:rsidR="008F73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Na prijedlog predlagatelja FINE, RC ZAGREB, OIB 85821130368, Podružnica Bjelovar, Frana Supila 4, za otvaranje stečajnog postupka nad dužnikom D &amp; A PROMET j.d.o.o. iz Pitomače sud je pokrenuo postupak radi utvrđivanja uvjeta za otvaranje stečajnog postupka nad dužnikom, te u tom postupku utvrdio da dužnik </w:t>
      </w:r>
      <w:r>
        <w:rPr>
          <w:rFonts w:hAnsi="Arial" w:ascii="Arial"/>
        </w:rPr>
        <w:lastRenderedPageBreak/>
        <w:t xml:space="preserve">nema imovine kojom bi se mogli pokriti troškovi stečajnog postupka, slijedom čega je svojim rješenjem 7 St-1415/2016-5 od dana 03.02.2017.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03.02.2017.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8F7332" w:rsidP="008F7332" w:rsidR="008F7332">
      <w:pPr>
        <w:jc w:val="both"/>
        <w:rPr>
          <w:rFonts w:hAnsi="Arial" w:ascii="Arial"/>
        </w:rPr>
      </w:pPr>
    </w:p>
    <w:p w:rsidRDefault="008F7332" w:rsidP="008F7332" w:rsidR="008F7332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03. ožujka 2017. godine</w:t>
      </w:r>
    </w:p>
    <w:p w:rsidRDefault="008F7332" w:rsidP="008F7332" w:rsidR="008F7332">
      <w:pPr>
        <w:ind w:firstLine="720"/>
        <w:jc w:val="center"/>
        <w:rPr>
          <w:rFonts w:hAnsi="Arial" w:ascii="Arial"/>
        </w:rPr>
      </w:pPr>
    </w:p>
    <w:p w:rsidRDefault="008F7332" w:rsidP="008F7332" w:rsidR="008F73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8F7332" w:rsidP="008F7332" w:rsidR="008F73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 </w:t>
      </w:r>
    </w:p>
    <w:p w:rsidRDefault="008F7332" w:rsidP="008F7332" w:rsidR="008F73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F7332" w:rsidP="008F7332" w:rsidR="008F73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F7332" w:rsidP="008F7332" w:rsidR="008F733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stečajnom upravitelju putem pošte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8F7332" w:rsidP="008F7332" w:rsidR="008F733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F7332" w:rsidP="008F7332" w:rsidR="008F7332">
      <w:pPr>
        <w:jc w:val="both"/>
        <w:rPr>
          <w:rFonts w:hAnsi="Arial" w:ascii="Arial"/>
        </w:rPr>
      </w:pPr>
      <w:r>
        <w:rPr>
          <w:rFonts w:hAnsi="Arial" w:ascii="Arial"/>
        </w:rPr>
        <w:t>Bj.03.03.2017.g.</w:t>
      </w:r>
    </w:p>
    <w:p w:rsidRDefault="008F7332" w:rsidP="008F7332" w:rsidR="008F7332">
      <w:pPr>
        <w:jc w:val="both"/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332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749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St-1415/2016-6</izvorni_sadrzaj>
    <derivirana_varijabla naziv="DomainObject.Oznaka_1">St-1415/2016-6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St-1415/2016</izvorni_sadrzaj>
    <derivirana_varijabla naziv="DomainObject.Predmet.OznakaBroj_1">St-1415/2016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A PROMET j.d.o.o. za trgovinu i usluge zastupanog po punomoćniku Elvis Radelić</izvorni_sadrzaj>
    <derivirana_varijabla naziv="DomainObject.Predmet.ProtustrankaFormated_1">  D &amp; A PROMET j.d.o.o. za trgovinu i usluge zastupanog po punomoćniku Elvis Radelić</derivirana_varijabla>
  </DomainObject.Predmet.ProtustrankaFormated>
  <DomainObject.Predmet.ProtustrankaFormatedOIB>
    <izvorni_sadrzaj>  D &amp; A PROMET j.d.o.o. za trgovinu i usluge, OIB 19717748667 zastupanog po punomoćniku Elvis Radelić</izvorni_sadrzaj>
    <derivirana_varijabla naziv="DomainObject.Predmet.ProtustrankaFormatedOIB_1">  D &amp; A PROMET j.d.o.o. za trgovinu i usluge, OIB 19717748667 zastupanog po punomoćniku Elvis Radelić</derivirana_varijabla>
  </DomainObject.Predmet.ProtustrankaFormatedOIB>
  <DomainObject.Predmet.ProtustrankaFormatedWithAdress>
    <izvorni_sadrzaj> D &amp; A PROMET j.d.o.o. za trgovinu i usluge, Braće Radića 174, 33405 Pitomača zastupanog po punomoćniku Elvis Radelić</izvorni_sadrzaj>
    <derivirana_varijabla naziv="DomainObject.Predmet.ProtustrankaFormatedWithAdress_1"> D &amp; A PROMET j.d.o.o. za trgovinu i usluge, Braće Radića 174, 33405 Pitomača zastupanog po punomoćniku Elvis Radelić</derivirana_varijabla>
  </DomainObject.Predmet.ProtustrankaFormatedWithAdress>
  <DomainObject.Predmet.ProtustrankaFormatedWithAdressOIB>
    <izvorni_sadrzaj> D &amp; A PROMET j.d.o.o. za trgovinu i usluge, OIB 19717748667, Braće Radića 174, 33405 Pitomača zastupanog po punomoćniku Elvis Radelić</izvorni_sadrzaj>
    <derivirana_varijabla naziv="DomainObject.Predmet.ProtustrankaFormatedWithAdressOIB_1"> D &amp; A PROMET j.d.o.o. za trgovinu i usluge, OIB 19717748667, Braće Radića 174, 33405 Pitomača zastupanog po punomoćniku Elvis Radelić</derivirana_varijabla>
  </DomainObject.Predmet.ProtustrankaFormatedWithAdressOIB>
  <DomainObject.Predmet.ProtustrankaWithAdress>
    <izvorni_sadrzaj>D &amp; A PROMET j.d.o.o. za trgovinu i usluge Braće Radića 174, 33405 Pitomača</izvorni_sadrzaj>
    <derivirana_varijabla naziv="DomainObject.Predmet.ProtustrankaWithAdress_1">D &amp; A PROMET j.d.o.o. za trgovinu i usluge Braće Radića 174, 33405 Pitomača</derivirana_varijabla>
  </DomainObject.Predmet.ProtustrankaWithAdress>
  <DomainObject.Predmet.ProtustrankaWithAdressOIB>
    <izvorni_sadrzaj>D &amp; A PROMET j.d.o.o. za trgovinu i usluge, OIB 19717748667, Braće Radića 174, 33405 Pitomača</izvorni_sadrzaj>
    <derivirana_varijabla naziv="DomainObject.Predmet.ProtustrankaWithAdressOIB_1">D &amp; A PROMET j.d.o.o. za trgovinu i usluge, OIB 19717748667, Braće Radića 174, 33405 Pitomača</derivirana_varijabla>
  </DomainObject.Predmet.ProtustrankaWithAdressOIB>
  <DomainObject.Predmet.ProtustrankaNazivFormated>
    <izvorni_sadrzaj>D &amp; A PROMET j.d.o.o. za trgovinu i usluge</izvorni_sadrzaj>
    <derivirana_varijabla naziv="DomainObject.Predmet.ProtustrankaNazivFormated_1">D &amp; A PROMET j.d.o.o. za trgovinu i usluge</derivirana_varijabla>
  </DomainObject.Predmet.ProtustrankaNazivFormated>
  <DomainObject.Predmet.ProtustrankaNazivFormatedOIB>
    <izvorni_sadrzaj>D &amp; A PROMET j.d.o.o. za trgovinu i usluge, OIB 19717748667</izvorni_sadrzaj>
    <derivirana_varijabla naziv="DomainObject.Predmet.ProtustrankaNazivFormatedOIB_1">D &amp; A PROMET j.d.o.o. za trgovinu i usluge, OIB 19717748667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&amp; A PROMET j.d.o.o. za trgovinu i usluge zastupanog po punomoćniku Elvis Radelić</item>
    </izvorni_sadrzaj>
    <derivirana_varijabla naziv="DomainObject.Predmet.ProtuStrankaListFormated_1">
      <item>D &amp; A PROMET j.d.o.o. za trgovinu i usluge zastupanog po punomoćniku Elvis Radelić</item>
    </derivirana_varijabla>
  </DomainObject.Predmet.ProtuStrankaListFormated>
  <DomainObject.Predmet.ProtuStrankaListFormatedOIB>
    <izvorni_sadrzaj>
      <item>D &amp; A PROMET j.d.o.o. za trgovinu i usluge, OIB 19717748667 zastupanog po punomoćniku Elvis Radelić</item>
    </izvorni_sadrzaj>
    <derivirana_varijabla naziv="DomainObject.Predmet.ProtuStrankaListFormatedOIB_1">
      <item>D &amp; A PROMET j.d.o.o. za trgovinu i usluge, OIB 19717748667 zastupanog po punomoćniku Elvis Radelić</item>
    </derivirana_varijabla>
  </DomainObject.Predmet.ProtuStrankaListFormatedOIB>
  <DomainObject.Predmet.ProtuStrankaListFormatedWithAdress>
    <izvorni_sadrzaj>
      <item>D &amp; A PROMET j.d.o.o. za trgovinu i usluge, Braće Radića 174, 33405 Pitomača zastupanog po punomoćniku Elvis Radelić</item>
    </izvorni_sadrzaj>
    <derivirana_varijabla naziv="DomainObject.Predmet.ProtuStrankaListFormatedWithAdress_1">
      <item>D &amp; A PROMET j.d.o.o. za trgovinu i usluge, Braće Radića 174, 33405 Pitomača zastupanog po punomoćniku Elvis Radelić</item>
    </derivirana_varijabla>
  </DomainObject.Predmet.ProtuStrankaListFormatedWithAdress>
  <DomainObject.Predmet.ProtuStrankaListFormatedWithAdressOIB>
    <izvorni_sadrzaj>
      <item>D &amp; A PROMET j.d.o.o. za trgovinu i usluge, OIB 19717748667, Braće Radića 174, 33405 Pitomača zastupanog po punomoćniku Elvis Radelić</item>
    </izvorni_sadrzaj>
    <derivirana_varijabla naziv="DomainObject.Predmet.ProtuStrankaListFormatedWithAdressOIB_1">
      <item>D &amp; A PROMET j.d.o.o. za trgovinu i usluge, OIB 19717748667, Braće Radića 174, 33405 Pitomača zastupanog po punomoćniku Elvis Radelić</item>
    </derivirana_varijabla>
  </DomainObject.Predmet.ProtuStrankaListFormatedWithAdressOIB>
  <DomainObject.Predmet.ProtuStrankaListNazivFormated>
    <izvorni_sadrzaj>
      <item>D &amp; A PROMET j.d.o.o. za trgovinu i usluge</item>
    </izvorni_sadrzaj>
    <derivirana_varijabla naziv="DomainObject.Predmet.ProtuStrankaListNazivFormated_1">
      <item>D &amp; A PROMET j.d.o.o. za trgovinu i usluge</item>
    </derivirana_varijabla>
  </DomainObject.Predmet.ProtuStrankaListNazivFormated>
  <DomainObject.Predmet.ProtuStrankaListNazivFormatedOIB>
    <izvorni_sadrzaj>
      <item>D &amp; A PROMET j.d.o.o. za trgovinu i usluge, OIB 19717748667</item>
    </izvorni_sadrzaj>
    <derivirana_varijabla naziv="DomainObject.Predmet.ProtuStrankaListNazivFormatedOIB_1">
      <item>D &amp; A PROMET j.d.o.o. za trgovinu i usluge, OIB 19717748667</item>
    </derivirana_varijabla>
  </DomainObject.Predmet.ProtuStrankaListNazivFormatedOIB>
  <DomainObject.Predmet.OstaliListFormated>
    <izvorni_sadrzaj>
      <item>Elvis Radelić punomoćnik sudionika u postupku D &amp; A PROMET j.d.o.o. za trgovinu i usluge</item>
    </izvorni_sadrzaj>
    <derivirana_varijabla naziv="DomainObject.Predmet.OstaliListFormated_1">
      <item>Elvis Radelić punomoćnik sudionika u postupku D &amp; A PROMET j.d.o.o. za trgovinu i usluge</item>
    </derivirana_varijabla>
  </DomainObject.Predmet.OstaliListFormated>
  <DomainObject.Predmet.OstaliListFormatedOIB>
    <izvorni_sadrzaj>
      <item>Elvis Radelić, OIB 17072143452 punomoćnik sudionika u postupku D &amp; A PROMET j.d.o.o. za trgovinu i usluge</item>
    </izvorni_sadrzaj>
    <derivirana_varijabla naziv="DomainObject.Predmet.OstaliListFormatedOIB_1">
      <item>Elvis Radelić, OIB 17072143452 punomoćnik sudionika u postupku D &amp; A PROMET j.d.o.o. za trgovinu i usluge</item>
    </derivirana_varijabla>
  </DomainObject.Predmet.OstaliListFormatedOIB>
  <DomainObject.Predmet.OstaliListFormatedWithAdress>
    <izvorni_sadrzaj>
      <item>Elvis Radelić, Braće Radića 174., 33405 Pitomača punomoćnik sudionika u postupku D &amp; A PROMET j.d.o.o. za trgovinu i usluge</item>
    </izvorni_sadrzaj>
    <derivirana_varijabla naziv="DomainObject.Predmet.OstaliListFormatedWithAdress_1">
      <item>Elvis Radelić, Braće Radića 174., 33405 Pitomača punomoćnik sudionika u postupku D &amp; A PROMET j.d.o.o. za trgovinu i usluge</item>
    </derivirana_varijabla>
  </DomainObject.Predmet.OstaliListFormatedWithAdress>
  <DomainObject.Predmet.OstaliListFormatedWithAdressOIB>
    <izvorni_sadrzaj>
      <item>Elvis Radelić, OIB 17072143452, Braće Radića 174., 33405 Pitomača punomoćnik sudionika u postupku D &amp; A PROMET j.d.o.o. za trgovinu i usluge</item>
    </izvorni_sadrzaj>
    <derivirana_varijabla naziv="DomainObject.Predmet.OstaliListFormatedWithAdressOIB_1">
      <item>Elvis Radelić, OIB 17072143452, Braće Radića 174., 33405 Pitomača punomoćnik sudionika u postupku D &amp; A PROMET j.d.o.o. za trgovinu i usluge</item>
    </derivirana_varijabla>
  </DomainObject.Predmet.OstaliListFormatedWithAdressOIB>
  <DomainObject.Predmet.OstaliListNazivFormated>
    <izvorni_sadrzaj>
      <item>Elvis Radelić</item>
    </izvorni_sadrzaj>
    <derivirana_varijabla naziv="DomainObject.Predmet.OstaliListNazivFormated_1">
      <item>Elvis Radelić</item>
    </derivirana_varijabla>
  </DomainObject.Predmet.OstaliListNazivFormated>
  <DomainObject.Predmet.OstaliListNazivFormatedOIB>
    <izvorni_sadrzaj>
      <item>Elvis Radelić, OIB 17072143452</item>
    </izvorni_sadrzaj>
    <derivirana_varijabla naziv="DomainObject.Predmet.OstaliListNazivFormatedOIB_1">
      <item>Elvis Radelić, OIB 17072143452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St-1415/2016-6</izvorni_sadrzaj>
    <derivirana_varijabla naziv="DomainObject.PoslovniBrojDokumenta_1">St-1415/2016-6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&amp; A PROMET j.d.o.o. za trgovinu i usluge</izvorni_sadrzaj>
    <derivirana_varijabla naziv="DomainObject.Predmet.ProtustrankaIDrugi_1">D &amp; A PROMET j.d.o.o.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&amp; A PROMET j.d.o.o. za trgovinu i usluge, OIB 19717748667, Braće Radića 174, 33405 Pitomača</izvorni_sadrzaj>
    <derivirana_varijabla naziv="DomainObject.Predmet.ProtustrankaIDrugiAdressOIB_1">D &amp; A PROMET j.d.o.o. za trgovinu i usluge, OIB 19717748667, Braće Radića 174,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 &amp; A PROMET j.d.o.o. za trgovinu i usluge</item>
      <item>Elvis Radelić</item>
    </izvorni_sadrzaj>
    <derivirana_varijabla naziv="DomainObject.Predmet.SudioniciListNaziv_1">
      <item>FINA, RC ZAGREB, Podružnica Bjelovar</item>
      <item>D &amp; A PROMET j.d.o.o. za trgovinu i usluge</item>
      <item>Elvis Radelić</item>
    </derivirana_varijabla>
  </DomainObject.Predmet.SudioniciListNaziv>
  <DomainObject.Predmet.SudioniciListAdressOIB>
    <izvorni_sadrzaj>
      <item>FINA, RC ZAGREB, Podružnica Bjelovar, OIB 85821130368, F. Supila 4,43000 Bjelovar</item>
      <item>D &amp; A PROMET j.d.o.o. za trgovinu i usluge, OIB 19717748667, Braće Radića 174,33405 Pitomača</item>
      <item>Elvis Radelić, OIB 17072143452, Braće Radića 174.,33405 Pitomača</item>
    </izvorni_sadrzaj>
    <derivirana_varijabla naziv="DomainObject.Predmet.SudioniciListAdressOIB_1">
      <item>FINA, RC ZAGREB, Podružnica Bjelovar, OIB 85821130368, F. Supila 4,43000 Bjelovar</item>
      <item>D &amp; A PROMET j.d.o.o. za trgovinu i usluge, OIB 19717748667, Braće Radića 174,33405 Pitomača</item>
      <item>Elvis Radelić, OIB 17072143452, Braće Radića 174.,33405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D4B4A-433A-479F-9610-E04C1C882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2860</properties:Characters>
  <properties:Lines>78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2017-03-03T07:25:00Z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St-1415/2016-6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