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bd761" w14:paraId="15bd761" w:rsidRDefault="00D54045" w:rsidP="00D54045" w:rsidR="00D5404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1.St-382/2011</w:t>
      </w:r>
    </w:p>
    <w:p w:rsidRDefault="00D54045" w:rsidP="00D54045" w:rsidR="00D54045">
      <w:pPr>
        <w:rPr>
          <w:b/>
        </w:rPr>
      </w:pPr>
      <w:r>
        <w:rPr>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54045" w:rsidP="00D54045" w:rsidR="00D54045">
      <w:pPr>
        <w:rPr>
          <w:b/>
        </w:rPr>
      </w:pPr>
      <w:r>
        <w:rPr>
          <w:b/>
        </w:rPr>
        <w:t>REPUBLIKA HRVATSKA</w:t>
      </w:r>
    </w:p>
    <w:p w:rsidRDefault="00D54045" w:rsidP="00D54045" w:rsidR="00D54045">
      <w:pPr>
        <w:rPr>
          <w:b/>
        </w:rPr>
      </w:pPr>
      <w:r>
        <w:rPr>
          <w:b/>
        </w:rPr>
        <w:t>TRGOVAČKI SUD U SPLITU</w:t>
      </w:r>
    </w:p>
    <w:p w:rsidRDefault="00D54045" w:rsidP="00D54045" w:rsidR="00D54045">
      <w:pPr>
        <w:jc w:val="center"/>
        <w:rPr>
          <w:b/>
        </w:rPr>
      </w:pPr>
      <w:r>
        <w:rPr>
          <w:b/>
        </w:rPr>
        <w:t>R J E Š E N J E</w:t>
      </w:r>
    </w:p>
    <w:p w:rsidRDefault="00D54045" w:rsidP="00D54045" w:rsidR="00D54045"/>
    <w:p w:rsidRDefault="00D54045" w:rsidP="00D54045" w:rsidR="00D54045">
      <w:pPr>
        <w:ind w:firstLine="708"/>
      </w:pPr>
      <w:r>
        <w:t>Trgovački sud u Splitu, po sucu ovog suda Velimiru Vukoviću, kao stečajnom sucu,  u stečajnom postupku nad stečajnim dužnikom  AVANGARD d.o.o. –  u stečaju, Split, Smiljanićeva 2,   OIB:00512738352,  dana 20. lipnja  2016. godine,</w:t>
      </w:r>
    </w:p>
    <w:p w:rsidRDefault="00D54045" w:rsidP="00D54045" w:rsidR="00D54045"/>
    <w:p w:rsidRDefault="00D54045" w:rsidP="00D54045" w:rsidR="00D54045">
      <w:pPr>
        <w:jc w:val="center"/>
      </w:pPr>
      <w:r>
        <w:t>r i j e š i o    j e  :</w:t>
      </w:r>
    </w:p>
    <w:p w:rsidRDefault="00D54045" w:rsidP="00D54045" w:rsidR="00D54045"/>
    <w:p w:rsidRDefault="00D54045" w:rsidP="00D54045" w:rsidR="00D54045">
      <w:r>
        <w:t xml:space="preserve">I. </w:t>
      </w:r>
      <w:r>
        <w:tab/>
        <w:t>Određuje se prodaja u stečajnom postupku uz odgovarajuću primjenu odredaba    Ovršnog zakona kojima je uređena ovrha na nekretninama i pokretninama, sljedeće imovine stečajnog dužnika:</w:t>
      </w:r>
    </w:p>
    <w:p w:rsidRDefault="00D54045" w:rsidP="00D54045" w:rsidR="00D54045"/>
    <w:p w:rsidRDefault="00D54045" w:rsidP="00D54045" w:rsidR="00D54045">
      <w:pPr>
        <w:pStyle w:val="Tijeloteksta"/>
        <w:numPr>
          <w:ilvl w:val="0"/>
          <w:numId w:val="1"/>
        </w:numPr>
      </w:pPr>
      <w:r>
        <w:t xml:space="preserve">nekretnine –građevinsko zemljište kat. čest. 888/6 ZU 538 Prvća-Nova Gradiška; </w:t>
      </w:r>
    </w:p>
    <w:p w:rsidRDefault="00D54045" w:rsidP="00D54045" w:rsidR="00D54045">
      <w:pPr>
        <w:pStyle w:val="Tijeloteksta"/>
        <w:numPr>
          <w:ilvl w:val="0"/>
          <w:numId w:val="1"/>
        </w:numPr>
      </w:pPr>
      <w:r>
        <w:t>Pokretnine: a) radni  stroj za razminiranje-bagera  model MLATILICA, godina proizvodnje 2008. b) kombi vozila IVECO TURBO DAILY 35.12 .i c) radnog stroja- bagera "GHSR SCNNEBOGEN 15 C".</w:t>
      </w:r>
    </w:p>
    <w:p w:rsidRDefault="00D54045" w:rsidP="00D54045" w:rsidR="00D54045"/>
    <w:p w:rsidRDefault="00D54045" w:rsidP="00D54045" w:rsidR="00D54045">
      <w:r>
        <w:t xml:space="preserve">II. </w:t>
      </w:r>
      <w:r>
        <w:tab/>
        <w:t xml:space="preserve">Zaključkom o prodaji utvrdit će se vrijednost predmetnih pokretnina, način i uvjeti    prodaje (čl. 164. st.4. Stečajnog zakona). </w:t>
      </w:r>
    </w:p>
    <w:p w:rsidRDefault="00D54045" w:rsidP="00D54045" w:rsidR="00D54045"/>
    <w:p w:rsidRDefault="00D54045" w:rsidP="00D54045" w:rsidR="00D54045">
      <w:pPr>
        <w:jc w:val="center"/>
      </w:pPr>
      <w:r>
        <w:t>Obrazloženje :</w:t>
      </w:r>
    </w:p>
    <w:p w:rsidRDefault="00D54045" w:rsidP="00D54045" w:rsidR="00D54045"/>
    <w:p w:rsidRDefault="00D54045" w:rsidP="00D54045" w:rsidR="00D54045">
      <w:pPr>
        <w:ind w:firstLine="708"/>
      </w:pPr>
      <w:r>
        <w:tab/>
        <w:t xml:space="preserve">Rješenjem ovog suda br.  St-382/2011 od 01. srpnja 2013. godine otvoren stečajni postupak nad stečajnim dužnikom AVANGARD d.o.o. –  u stečaju, Split, Smiljanićeva 2,   OIB:00512738352 .   </w:t>
      </w:r>
    </w:p>
    <w:p w:rsidRDefault="00D54045" w:rsidP="00D54045" w:rsidR="00D54045"/>
    <w:p w:rsidRDefault="00D54045" w:rsidP="00D54045" w:rsidR="00D54045">
      <w:pPr>
        <w:ind w:firstLine="708"/>
      </w:pPr>
      <w:r>
        <w:t>Istim rješenjem za stečajnog upravitelja imenovan je Ivo Bućan  iz Mravince, don Petra Peroša 6.</w:t>
      </w:r>
    </w:p>
    <w:p w:rsidRDefault="00D54045" w:rsidP="00D54045" w:rsidR="00D54045">
      <w:pPr>
        <w:ind w:firstLine="708"/>
      </w:pPr>
    </w:p>
    <w:p w:rsidRDefault="00D54045" w:rsidP="00D54045" w:rsidR="00D54045">
      <w:pPr>
        <w:ind w:firstLine="708"/>
      </w:pPr>
      <w:r>
        <w:t>Imenovani stečajni upravitelj je  u izvješću od 24.svibnja.2016.godine  predložio da se nekretnina i pokretnine pobliže označene u toč. I.  izreke ovog rješenja  prodaju  u stečajnom postupku uz odgovarajuću primjenu pravila o ovrsi na nekretninama i pokretninama a što je prihvaćeno i na Skupštini vjerovnika od 20.lipnja 2016. godine.</w:t>
      </w:r>
    </w:p>
    <w:p w:rsidRDefault="00D54045" w:rsidP="00D54045" w:rsidR="00D54045"/>
    <w:p w:rsidRDefault="00D54045" w:rsidP="00D54045" w:rsidR="00D54045">
      <w:pPr>
        <w:ind w:firstLine="708"/>
      </w:pPr>
      <w:r>
        <w:t xml:space="preserve">Radi izloženog a temeljem odredbi čl. 164 Stečajnog zakona, (Narodne novine br. 44/96, 29/99, 129/00, 123/03, 82/06, 116/10, 25/12 i 133/12),  odlučeno je kao u izreci ovog rješenja. </w:t>
      </w:r>
    </w:p>
    <w:p w:rsidRDefault="00D54045" w:rsidP="00D54045" w:rsidR="00D54045">
      <w:pPr>
        <w:ind w:firstLine="708" w:left="1416"/>
      </w:pPr>
      <w:r>
        <w:t xml:space="preserve">U Splitu, 20. lipnja 2016. godine </w:t>
      </w:r>
    </w:p>
    <w:p w:rsidRDefault="00D54045" w:rsidP="00D54045" w:rsidR="00D54045">
      <w:pPr>
        <w:ind w:firstLine="708" w:left="5664"/>
      </w:pPr>
      <w:r>
        <w:t>S  U  D  A  C:</w:t>
      </w:r>
    </w:p>
    <w:p w:rsidRDefault="00D54045" w:rsidP="00D54045" w:rsidR="00D54045">
      <w:r>
        <w:tab/>
      </w:r>
      <w:r>
        <w:tab/>
      </w:r>
      <w:r>
        <w:tab/>
      </w:r>
      <w:r>
        <w:tab/>
      </w:r>
      <w:r>
        <w:tab/>
      </w:r>
      <w:r>
        <w:tab/>
      </w:r>
      <w:r>
        <w:tab/>
      </w:r>
      <w:r>
        <w:tab/>
      </w:r>
      <w:r>
        <w:tab/>
      </w:r>
    </w:p>
    <w:p w:rsidRDefault="00D54045" w:rsidP="00D54045" w:rsidR="00D54045">
      <w:pPr>
        <w:ind w:firstLine="708" w:left="5664"/>
      </w:pPr>
      <w:r>
        <w:t>Velimir Vuković</w:t>
      </w:r>
    </w:p>
    <w:p w:rsidRDefault="00D54045" w:rsidP="00D54045" w:rsidR="00D54045">
      <w:r>
        <w:lastRenderedPageBreak/>
        <w:tab/>
      </w:r>
      <w:r>
        <w:tab/>
      </w:r>
      <w:r>
        <w:tab/>
      </w:r>
      <w:r>
        <w:tab/>
      </w:r>
      <w:r>
        <w:tab/>
      </w:r>
      <w:r>
        <w:tab/>
      </w:r>
    </w:p>
    <w:p w:rsidRDefault="00D54045" w:rsidP="00D54045" w:rsidR="00D54045"/>
    <w:p w:rsidRDefault="00D54045" w:rsidP="00D54045" w:rsidR="00D54045"/>
    <w:p w:rsidRDefault="00D54045" w:rsidP="00D54045" w:rsidR="00D54045">
      <w:r>
        <w:t>POUKA O PRAVNOM LIJEKU: Protiv ovog rješenja dopuštena je žalba Visokom trgovačkom sudu Republike Hrvatske u Zagrebu. Žalba se podnosi putem ovog suda u 2 primjerka,  u roku od 8 dana od dana dostave rješenja.</w:t>
      </w:r>
      <w:r>
        <w:tab/>
      </w:r>
    </w:p>
    <w:p w:rsidRDefault="00D54045" w:rsidP="00D54045" w:rsidR="00D54045"/>
    <w:p w:rsidRDefault="00D54045" w:rsidP="00D54045" w:rsidR="00D54045">
      <w:r>
        <w:t>DNA:</w:t>
      </w:r>
    </w:p>
    <w:p w:rsidRDefault="00D54045" w:rsidP="00D54045" w:rsidR="00D54045">
      <w:r>
        <w:t>1.</w:t>
      </w:r>
      <w:r>
        <w:tab/>
        <w:t xml:space="preserve">stečajnom upravitelju </w:t>
      </w:r>
    </w:p>
    <w:p w:rsidRDefault="00D54045" w:rsidP="00D54045" w:rsidR="00D54045">
      <w:r>
        <w:t>-          rješenje istaknuti na oglasnu ploču suda</w:t>
      </w:r>
    </w:p>
    <w:p w:rsidRDefault="00D54045" w:rsidP="00D54045" w:rsidR="00D54045"/>
    <w:p w:rsidRDefault="00D54045" w:rsidP="00D54045" w:rsidR="00D54045">
      <w:r>
        <w:tab/>
      </w:r>
    </w:p>
    <w:p w:rsidRDefault="00D54045" w:rsidP="00D54045" w:rsidR="00D54045"/>
    <w:p w:rsidRDefault="00D54045" w:rsidP="00D54045" w:rsidR="00D54045"/>
    <w:p w:rsidRDefault="000C1F45"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81D5C"/>
    <w:multiLevelType w:val="hybridMultilevel"/>
    <w:tmpl w:val="2A6E21F4"/>
    <w:lvl w:tplc="F9D4FE8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4045"/>
    <w:rsid w:val="000256D3"/>
    <w:rsid w:val="000C1F45"/>
    <w:rsid w:val="0010074F"/>
    <w:rsid w:val="00110BE4"/>
    <w:rsid w:val="001B56D0"/>
    <w:rsid w:val="00204170"/>
    <w:rsid w:val="002854BB"/>
    <w:rsid w:val="003A4819"/>
    <w:rsid w:val="00454D6B"/>
    <w:rsid w:val="005061A6"/>
    <w:rsid w:val="00543C6E"/>
    <w:rsid w:val="0055047E"/>
    <w:rsid w:val="005C2192"/>
    <w:rsid w:val="005F20F8"/>
    <w:rsid w:val="007766AB"/>
    <w:rsid w:val="00AB6E49"/>
    <w:rsid w:val="00AC09D9"/>
    <w:rsid w:val="00B01348"/>
    <w:rsid w:val="00B40090"/>
    <w:rsid w:val="00B72C27"/>
    <w:rsid w:val="00B874FD"/>
    <w:rsid w:val="00C655DC"/>
    <w:rsid w:val="00D54045"/>
    <w:rsid w:val="00E72187"/>
    <w:rsid w:val="00EF5686"/>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5404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D54045"/>
    <w:pPr>
      <w:spacing w:after="120"/>
    </w:pPr>
    <w:rPr>
      <w:rFonts w:cs="Times New Roman" w:eastAsia="Times New Roman"/>
      <w:szCs w:val="24"/>
      <w:lang w:eastAsia="hr-HR"/>
    </w:rPr>
  </w:style>
  <w:style w:customStyle="true" w:styleId="TijelotekstaChar" w:type="character">
    <w:name w:val="Tijelo teksta Char"/>
    <w:basedOn w:val="Zadanifontodlomka"/>
    <w:link w:val="Tijeloteksta"/>
    <w:rsid w:val="00D54045"/>
    <w:rPr>
      <w:rFonts w:cs="Times New Roman" w:eastAsia="Times New Roman"/>
      <w:szCs w:val="24"/>
      <w:lang w:eastAsia="hr-HR"/>
    </w:rPr>
  </w:style>
  <w:style w:styleId="Tekstbalonia" w:type="paragraph">
    <w:name w:val="Balloon Text"/>
    <w:basedOn w:val="Normal"/>
    <w:link w:val="TekstbaloniaChar"/>
    <w:uiPriority w:val="99"/>
    <w:semiHidden/>
    <w:unhideWhenUsed/>
    <w:rsid w:val="00D540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4045"/>
    <w:rPr>
      <w:rFonts w:cs="Tahoma" w:hAnsi="Tahoma" w:ascii="Tahoma"/>
      <w:sz w:val="16"/>
      <w:szCs w:val="16"/>
    </w:rPr>
  </w:style>
  <w:style w:styleId="Tekstrezerviranogmjesta" w:type="character">
    <w:name w:val="Placeholder Text"/>
    <w:basedOn w:val="Zadanifontodlomka"/>
    <w:uiPriority w:val="99"/>
    <w:semiHidden/>
    <w:rsid w:val="000C1F45"/>
    <w:rPr>
      <w:color w:val="808080"/>
      <w:bdr w:space="0" w:sz="0" w:color="auto" w:val="none"/>
      <w:shd w:fill="auto" w:color="auto" w:val="clear"/>
    </w:rPr>
  </w:style>
  <w:style w:customStyle="true" w:styleId="eSPISCCParagraphDefaultFont" w:type="character">
    <w:name w:val="eSPIS_CC_Paragraph Default Font"/>
    <w:basedOn w:val="Zadanifontodlomka"/>
    <w:rsid w:val="000C1F4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C1F45"/>
    <w:rPr>
      <w:b/>
      <w:bdr w:space="0" w:sz="0" w:color="auto" w:val="none"/>
      <w:shd w:fill="FFFFCC" w:color="auto" w:val="clear"/>
      <w:lang w:val="hr-HR"/>
    </w:rPr>
  </w:style>
  <w:style w:customStyle="true" w:styleId="PozadinaSvijetloCrvena" w:type="character">
    <w:name w:val="Pozadina_SvijetloCrvena"/>
    <w:basedOn w:val="eSPISCCParagraphDefaultFont"/>
    <w:rsid w:val="000C1F4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1F4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5404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D54045"/>
    <w:pPr>
      <w:spacing w:after="120"/>
    </w:pPr>
    <w:rPr>
      <w:rFonts w:cs="Times New Roman" w:eastAsia="Times New Roman"/>
      <w:szCs w:val="24"/>
      <w:lang w:eastAsia="hr-HR"/>
    </w:rPr>
  </w:style>
  <w:style w:customStyle="1" w:styleId="TijelotekstaChar" w:type="character">
    <w:name w:val="Tijelo teksta Char"/>
    <w:basedOn w:val="Zadanifontodlomka"/>
    <w:link w:val="Tijeloteksta"/>
    <w:rsid w:val="00D54045"/>
    <w:rPr>
      <w:rFonts w:cs="Times New Roman" w:eastAsia="Times New Roman"/>
      <w:szCs w:val="24"/>
      <w:lang w:eastAsia="hr-HR"/>
    </w:rPr>
  </w:style>
  <w:style w:styleId="Tekstbalonia" w:type="paragraph">
    <w:name w:val="Balloon Text"/>
    <w:basedOn w:val="Normal"/>
    <w:link w:val="TekstbaloniaChar"/>
    <w:uiPriority w:val="99"/>
    <w:semiHidden/>
    <w:unhideWhenUsed/>
    <w:rsid w:val="00D54045"/>
    <w:rPr>
      <w:rFonts w:ascii="Tahoma" w:cs="Tahoma" w:hAnsi="Tahoma"/>
      <w:sz w:val="16"/>
      <w:szCs w:val="16"/>
    </w:rPr>
  </w:style>
  <w:style w:customStyle="1" w:styleId="TekstbaloniaChar" w:type="character">
    <w:name w:val="Tekst balončića Char"/>
    <w:basedOn w:val="Zadanifontodlomka"/>
    <w:link w:val="Tekstbalonia"/>
    <w:uiPriority w:val="99"/>
    <w:semiHidden/>
    <w:rsid w:val="00D54045"/>
    <w:rPr>
      <w:rFonts w:ascii="Tahoma" w:cs="Tahoma" w:hAnsi="Tahoma"/>
      <w:sz w:val="16"/>
      <w:szCs w:val="16"/>
    </w:rPr>
  </w:style>
  <w:style w:styleId="Tekstrezerviranogmjesta" w:type="character">
    <w:name w:val="Placeholder Text"/>
    <w:basedOn w:val="Zadanifontodlomka"/>
    <w:uiPriority w:val="99"/>
    <w:semiHidden/>
    <w:rsid w:val="000C1F45"/>
    <w:rPr>
      <w:color w:val="808080"/>
      <w:bdr w:color="auto" w:space="0" w:sz="0" w:val="none"/>
      <w:shd w:color="auto" w:fill="auto" w:val="clear"/>
    </w:rPr>
  </w:style>
  <w:style w:customStyle="1" w:styleId="eSPISCCParagraphDefaultFont" w:type="character">
    <w:name w:val="eSPIS_CC_Paragraph Default Font"/>
    <w:basedOn w:val="Zadanifontodlomka"/>
    <w:rsid w:val="000C1F4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C1F45"/>
    <w:rPr>
      <w:b/>
      <w:bdr w:color="auto" w:space="0" w:sz="0" w:val="none"/>
      <w:shd w:color="auto" w:fill="FFFFCC" w:val="clear"/>
      <w:lang w:val="hr-HR"/>
    </w:rPr>
  </w:style>
  <w:style w:customStyle="1" w:styleId="PozadinaSvijetloCrvena" w:type="character">
    <w:name w:val="Pozadina_SvijetloCrvena"/>
    <w:basedOn w:val="eSPISCCParagraphDefaultFont"/>
    <w:rsid w:val="000C1F4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C1F4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lipnja 2016.</izvorni_sadrzaj>
    <derivirana_varijabla naziv="DomainObject.DatumDonosenjaOdluke_1">20.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St-382/2011-145</izvorni_sadrzaj>
    <derivirana_varijabla naziv="DomainObject.Oznaka_1">St-382/2011-145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2011.</izvorni_sadrzaj>
    <derivirana_varijabla naziv="DomainObject.Predmet.DatumOsnivanja_1">9. lipnja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St-382/2011</izvorni_sadrzaj>
    <derivirana_varijabla naziv="DomainObject.Predmet.OznakaBroj_1">St-382/2011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AVANGARD d.o.o. za graditeljstvo, "u stečaju"</izvorni_sadrzaj>
    <derivirana_varijabla naziv="DomainObject.Predmet.ProtustrankaFormated_1">  AVANGARD d.o.o. za graditeljstvo, "u stečaju"</derivirana_varijabla>
  </DomainObject.Predmet.ProtustrankaFormated>
  <DomainObject.Predmet.ProtustrankaFormatedOIB>
    <izvorni_sadrzaj>  AVANGARD d.o.o. za graditeljstvo, "u stečaju", OIB 00512738352</izvorni_sadrzaj>
    <derivirana_varijabla naziv="DomainObject.Predmet.ProtustrankaFormatedOIB_1">  AVANGARD d.o.o. za graditeljstvo, "u stečaju", OIB 00512738352</derivirana_varijabla>
  </DomainObject.Predmet.ProtustrankaFormatedOIB>
  <DomainObject.Predmet.ProtustrankaFormatedWithAdress>
    <izvorni_sadrzaj> AVANGARD d.o.o. za graditeljstvo, "u stečaju", Smiljanićeva 2, 21000 Split</izvorni_sadrzaj>
    <derivirana_varijabla naziv="DomainObject.Predmet.ProtustrankaFormatedWithAdress_1"> AVANGARD d.o.o. za graditeljstvo, "u stečaju", Smiljanićeva 2, 21000 Split</derivirana_varijabla>
  </DomainObject.Predmet.ProtustrankaFormatedWithAdress>
  <DomainObject.Predmet.ProtustrankaFormatedWithAdressOIB>
    <izvorni_sadrzaj> AVANGARD d.o.o. za graditeljstvo, "u stečaju", OIB 00512738352, Smiljanićeva 2, 21000 Split</izvorni_sadrzaj>
    <derivirana_varijabla naziv="DomainObject.Predmet.ProtustrankaFormatedWithAdressOIB_1"> AVANGARD d.o.o. za graditeljstvo, "u stečaju", OIB 00512738352, Smiljanićeva 2, 21000 Split</derivirana_varijabla>
  </DomainObject.Predmet.ProtustrankaFormatedWithAdressOIB>
  <DomainObject.Predmet.ProtustrankaWithAdress>
    <izvorni_sadrzaj>AVANGARD d.o.o. za graditeljstvo, "u stečaju" Smiljanićeva 2, 21000 Split</izvorni_sadrzaj>
    <derivirana_varijabla naziv="DomainObject.Predmet.ProtustrankaWithAdress_1">AVANGARD d.o.o. za graditeljstvo, "u stečaju" Smiljanićeva 2, 21000 Split</derivirana_varijabla>
  </DomainObject.Predmet.ProtustrankaWithAdress>
  <DomainObject.Predmet.ProtustrankaWithAdressOIB>
    <izvorni_sadrzaj>AVANGARD d.o.o. za graditeljstvo, "u stečaju", OIB 00512738352, Smiljanićeva 2, 21000 Split</izvorni_sadrzaj>
    <derivirana_varijabla naziv="DomainObject.Predmet.ProtustrankaWithAdressOIB_1">AVANGARD d.o.o. za graditeljstvo, "u stečaju", OIB 00512738352, Smiljanićeva 2, 21000 Split</derivirana_varijabla>
  </DomainObject.Predmet.ProtustrankaWithAdressOIB>
  <DomainObject.Predmet.ProtustrankaNazivFormated>
    <izvorni_sadrzaj>AVANGARD d.o.o. za graditeljstvo, "u stečaju"</izvorni_sadrzaj>
    <derivirana_varijabla naziv="DomainObject.Predmet.ProtustrankaNazivFormated_1">AVANGARD d.o.o. za graditeljstvo, "u stečaju"</derivirana_varijabla>
  </DomainObject.Predmet.ProtustrankaNazivFormated>
  <DomainObject.Predmet.ProtustrankaNazivFormatedOIB>
    <izvorni_sadrzaj>AVANGARD d.o.o. za graditeljstvo, "u stečaju", OIB 00512738352</izvorni_sadrzaj>
    <derivirana_varijabla naziv="DomainObject.Predmet.ProtustrankaNazivFormatedOIB_1">AVANGARD d.o.o. za graditeljstvo, "u stečaju", OIB 00512738352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izvorni_sadrzaj>
    <derivirana_varijabla naziv="DomainObject.Predmet.StrankaFormated_1">  JOSIP ZVJERKOVIĆ; JOSIP VUKADIN; JOSIP IVIĆ; DEJAN DAVITKOVSKI; TANJA BOROJEVIĆ; ZORAN SOLAR; MATKO MILIĆ; NEDJELJKO ROGIĆ; BASLER OSIGURANJE ZAGREB dioničko društvo za osiguranje zastupanog po punomoćniku Ivo Staničić; MINOTEHNIKA d.o.o. za logistiku; ERSTE CARD CLUB društvo s ograničenom odgovornošću za financijsko posredovanje i usluge zastupanog po punomoćniku Odvjetničko društvo Hanžeković &amp; Partneri društvo s ograničenom odgovornošću; AUTOBUSNI KOLODVOR d.d. za trgovinu, promet i ugostiteljstvo; PIPER trgovačko društvo za unutarnju i vanjsku trgovinu i ugostiteljstvo d. o. o.; HYPO-LEASING KROATIEN, društvo za financiranje, d.o.o.; AUTO ANTONIO za trgovinu i usluge, društvo s ograničenom odgovornošću; HYPO STEIERMARK KRAFTFAHRZEUG-UND MASCHINENLEASING GmbH zastupanog po punomoćniku Dino Puljić; Odvjetničko društvo HAČIĆ, KALLAY &amp; PARTNERI, društvo s ograničenom odgovornošću; Porezna uprava Područni ured Split zastupanog po punomoćniku Županijsko državno odvjetištvo u Splitu Građansko upravni odjel; AUTOBUSNI KOLODVOR d.d. za trgovinu, promet i ugostiteljstvo; PBZ-LEASING, društvo s ograničenom odgovornošću za poslove leasinga; HRVATSKE ŠUME društvo s ograničenom odgovornošću zastupanog po punomoćniku Zoran Tomić; PARTNER BANKA d.d. ZAGREB; IMEX BANKA dioničko društvo; DOK-ING, društvo s ograničenom odgovornošću za inženjering i unutarnju i vanjsku trgovinu; SOCIETE GENERALE-SPLITSKA BANKA dioničko društvo; UniCredit Leasing Croatia društvo s ograničenom odgovornošću za leasing zastupanog po punomoćniku Staša Stefanović,odvjetnik  Stefanović&amp;Vrdelja,odvjetničko društvo; ERSTE CARD CLUB društvo s ograničenom odgovornošću za financijsko posredovanje i usluge; GRAD SPLIT; Hrvatski Telekom d.d.; DDServis društvo s ograničenom odgovornošću za proizvodnju, trgovinu i usluge zastupanog po punomoćniku Ranka Rukljač; HYPO ALPE-ADRIA-BANK dioničko društvo; HYPO STEIERMARK KRAFTFAHRZEUG-UND MASCHINENLEASING GmbH; VIPnet, društvo s ograničenom odgovornošću za usluge javnih telekomunikacija</derivirana_varijabla>
  </DomainObject.Predmet.StrankaFormated>
  <DomainObject.Predmet.StrankaFormatedOIB>
    <izvorni_sadrzaj>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izvorni_sadrzaj>
    <derivirana_varijabla naziv="DomainObject.Predmet.StrankaFormatedOIB_1">  JOSIP ZVJERKOVIĆ, OIB 51649097802; JOSIP VUKADIN, OIB 62928568149; JOSIP IVIĆ, OIB 13684283093; DEJAN DAVITKOVSKI, OIB 74552698865; TANJA BOROJEVIĆ, OIB 81779439373; ZORAN SOLAR, OIB 46000244131; MATKO MILIĆ, OIB 34983832553; NEDJELJKO ROGIĆ, OIB 80926469097; BASLER OSIGURANJE ZAGREB dioničko društvo za osiguranje, OIB 59706054982 zastupanog po punomoćniku Ivo Staničić; MINOTEHNIKA d.o.o. za logistiku, OIB 28255153049; ERSTE CARD CLUB društvo s ograničenom odgovornošću za financijsko posredovanje i usluge, OIB 85941596441 zastupanog po punomoćniku Odvjetničko društvo Hanžeković &amp; Partneri društvo s ograničenom odgovornošću; AUTOBUSNI KOLODVOR d.d. za trgovinu, promet i ugostiteljstvo, OIB 22672915888; PIPER trgovačko društvo za unutarnju i vanjsku trgovinu i ugostiteljstvo d. o. o., OIB 36001666113; HYPO-LEASING KROATIEN, društvo za financiranje, d.o.o., OIB 87064273078; AUTO ANTONIO za trgovinu i usluge, društvo s ograničenom odgovornošću, OIB 64641553504; HYPO STEIERMARK KRAFTFAHRZEUG-UND MASCHINENLEASING GmbH, OIB 46480388251 zastupanog po punomoćniku Dino Puljić; Odvjetničko društvo HAČIĆ, KALLAY &amp; PARTNERI, društvo s ograničenom odgovornošću; Porezna uprava Područni ured Split, OIB 18683136487 zastupanog po punomoćniku Županijsko državno odvjetištvo u Splitu Građansko upravni odjel; AUTOBUSNI KOLODVOR d.d. za trgovinu, promet i ugostiteljstvo, OIB 22672915888; PBZ-LEASING, društvo s ograničenom odgovornošću za poslove leasinga, OIB 57270798205; HRVATSKE ŠUME društvo s ograničenom odgovornošću, OIB 69693144506 zastupanog po punomoćniku Zoran Tomić; PARTNER BANKA d.d. ZAGREB, OIB 71221608291; IMEX BANKA dioničko društvo, OIB 99326633206; DOK-ING, društvo s ograničenom odgovornošću za inženjering i unutarnju i vanjsku trgovinu, OIB 39982657045; SOCIETE GENERALE-SPLITSKA BANKA dioničko društvo, OIB 69326397242; UniCredit Leasing Croatia društvo s ograničenom odgovornošću za leasing, OIB 18736141210 zastupanog po punomoćniku Staša Stefanović,odvjetnik  Stefanović&amp;Vrdelja,odvjetničko društvo; ERSTE CARD CLUB društvo s ograničenom odgovornošću za financijsko posredovanje i usluge, OIB 85941596441; GRAD SPLIT, OIB 78755598868; Hrvatski Telekom d.d., OIB 81793146560; DDServis društvo s ograničenom odgovornošću za proizvodnju, trgovinu i usluge, OIB 95325472047 zastupanog po punomoćniku Ranka Rukljač; HYPO ALPE-ADRIA-BANK dioničko društvo, OIB 14036333877; HYPO STEIERMARK KRAFTFAHRZEUG-UND MASCHINENLEASING GmbH, OIB 46480388251; VIPnet, društvo s ograničenom odgovornošću za usluge javnih telekomunikacija, OIB 29524210204</derivirana_varijabla>
  </DomainObject.Predmet.StrankaFormatedOIB>
  <DomainObject.Predmet.StrankaFormatedWithAdress>
    <izvorni_sadrzaj>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izvorni_sadrzaj>
    <derivirana_varijabla naziv="DomainObject.Predmet.StrankaFormatedWithAdress_1"> JOSIP ZVJERKOVIĆ, Drpići 2, DOL; JOSIP VUKADIN, Livanjska 21, 21210 Solin; JOSIP IVIĆ, Petra Kružića 74, 21210 Solin; DEJAN DAVITKOVSKI, A.B. Šimića 3, 21000 Split; TANJA BOROJEVIĆ, Stepinčeva 9, 21000 Split; ZORAN SOLAR, Andrije Hebranga 18b, 47000 Karlovac; MATKO MILIĆ, Don Lovre Katića 128a, 21210 SOLINA; NEDJELJKO ROGIĆ, Naselje Urije 24, 35400 Nova Gradiška; BASLER OSIGURANJE ZAGREB dioničko društvo za osiguranje, Radnička cesta 37/b, 10000 Zagreb zastupanog po punomoćniku Ivo Staničić; MINOTEHNIKA d.o.o. za logistiku, Ilica 425, 10000 Zagreb; ERSTE CARD CLUB društvo s ograničenom odgovornošću za financijsko posredovanje i usluge, Praška 5, 10000 Zagreb zastupanog po punomoćniku Odvjetničko društvo Hanžeković &amp; Partneri društvo s ograničenom odgovornošću; AUTOBUSNI KOLODVOR d.d. za trgovinu, promet i ugostiteljstvo, Prilaz Vjeceslava Holjevca 2, Karlovac; PIPER trgovačko društvo za unutarnju i vanjsku trgovinu i ugostiteljstvo d. o. o., Alaginci 56, Alaginci; HYPO-LEASING KROATIEN, društvo za financiranje, d.o.o., Koranska 16, 10000 Zagreb; AUTO ANTONIO za trgovinu i usluge, društvo s ograničenom odgovornošću, Kralja Tomislava 108, 21220 Seget Vranjica; HYPO STEIERMARK KRAFTFAHRZEUG-UND MASCHINENLEASING GmbH, Joanneumring 20, Graz zastupanog po punomoćniku Dino Puljić; Odvjetničko društvo HAČIĆ, KALLAY &amp; PARTNERI, društvo s ograničenom odgovornošću; Porezna uprava Područni ured Split, Vukovarska 1, 21000 Split zastupanog po punomoćniku Županijsko državno odvjetištvo u Splitu Građansko upravni odjel; AUTOBUSNI KOLODVOR d.d. za trgovinu, promet i ugostiteljstvo, Prilaz Vjeceslava Holjevca 2, Karlovac; PBZ-LEASING, društvo s ograničenom odgovornošću za poslove leasinga, Radnička cesta 44, 10000 Zagreb; HRVATSKE ŠUME društvo s ograničenom odgovornošću, Ul.Ljudevita Farkaša Vukotinovića 2, 10000 Zagreb zastupanog po punomoćniku Zoran Tomić; PARTNER BANKA d.d. ZAGREB, Vončinina 2, 10000 Zagreb; IMEX BANKA dioničko društvo, Tolstojeva 6, Split; DOK-ING, društvo s ograničenom odgovornošću za inženjering i unutarnju i vanjsku trgovinu, Kanalski put 1, 10000 Zagreb; SOCIETE GENERALE-SPLITSKA BANKA dioničko društvo, Ruđera Boškovića 16, Split; UniCredit Leasing Croatia društvo s ograničenom odgovornošću za leasing, Heinzelova 33, 10000 Zagreb zastupanog po punomoćniku Staša Stefanović,odvjetnik  Stefanović&amp;Vrdelja,odvjetničko društvo; ERSTE CARD CLUB društvo s ograničenom odgovornošću za financijsko posredovanje i usluge, Praška 5, 10000 Zagreb; GRAD SPLIT, Branimirova obala 17, 21000 Split; Hrvatski Telekom d.d., Savska cesta 32, 10000 Zagreb; DDServis društvo s ograničenom odgovornošću za proizvodnju, trgovinu i usluge, Sisačka cesta, III odvojak 7, 10000 Zagreb zastupanog po punomoćniku Ranka Rukljač; HYPO ALPE-ADRIA-BANK dioničko društvo, Slavonska avenija 6, 10000 Zagreb; HYPO STEIERMARK KRAFTFAHRZEUG-UND MASCHINENLEASING GmbH, ; VIPnet, društvo s ograničenom odgovornošću za usluge javnih telekomunikacija, Vrtni put 1, 10000 Zagreb</derivirana_varijabla>
  </DomainObject.Predmet.StrankaFormatedWithAdress>
  <DomainObject.Predmet.StrankaFormatedWithAdressOIB>
    <izvorni_sadrzaj>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izvorni_sadrzaj>
    <derivirana_varijabla naziv="DomainObject.Predmet.StrankaFormatedWithAdressOIB_1"> JOSIP ZVJERKOVIĆ, OIB 51649097802, Drpići 2, DOL; JOSIP VUKADIN, OIB 62928568149, Livanjska 21, 21210 Solin; JOSIP IVIĆ, OIB 13684283093, Petra Kružića 74, 21210 Solin; DEJAN DAVITKOVSKI, OIB 74552698865, A.B. Šimića 3, 21000 Split; TANJA BOROJEVIĆ, OIB 81779439373, Stepinčeva 9, 21000 Split; ZORAN SOLAR, OIB 46000244131, Andrije Hebranga 18b, 47000 Karlovac; MATKO MILIĆ, OIB 34983832553, Don Lovre Katića 128a, 21210 SOLINA; NEDJELJKO ROGIĆ, OIB 80926469097, Naselje Urije 24, 35400 Nova Gradiška; BASLER OSIGURANJE ZAGREB dioničko društvo za osiguranje, OIB 59706054982, Radnička cesta 37/b, 10000 Zagreb zastupanog po punomoćniku Ivo Staničić; MINOTEHNIKA d.o.o. za logistiku, OIB 28255153049, Ilica 425, 10000 Zagreb; ERSTE CARD CLUB društvo s ograničenom odgovornošću za financijsko posredovanje i usluge, OIB 85941596441, Praška 5, 10000 Zagreb zastupanog po punomoćniku Odvjetničko društvo Hanžeković &amp; Partneri društvo s ograničenom odgovornošću; AUTOBUSNI KOLODVOR d.d. za trgovinu, promet i ugostiteljstvo, OIB 22672915888, Prilaz Vjeceslava Holjevca 2, Karlovac; PIPER trgovačko društvo za unutarnju i vanjsku trgovinu i ugostiteljstvo d. o. o., OIB 36001666113, Alaginci 56, Alaginci; HYPO-LEASING KROATIEN, društvo za financiranje, d.o.o., OIB 87064273078, Koranska 16, 10000 Zagreb; AUTO ANTONIO za trgovinu i usluge, društvo s ograničenom odgovornošću, OIB 64641553504, Kralja Tomislava 108, 21220 Seget Vranjica; HYPO STEIERMARK KRAFTFAHRZEUG-UND MASCHINENLEASING GmbH, OIB 46480388251, Joanneumring 20, Graz zastupanog po punomoćniku Dino Puljić; Odvjetničko društvo HAČIĆ, KALLAY &amp; PARTNERI, društvo s ograničenom odgovornošću; Porezna uprava Područni ured Split, OIB 18683136487, Vukovarska 1, 21000 Split zastupanog po punomoćniku Županijsko državno odvjetištvo u Splitu Građansko upravni odjel; AUTOBUSNI KOLODVOR d.d. za trgovinu, promet i ugostiteljstvo, OIB 22672915888, Prilaz Vjeceslava Holjevca 2, Karlovac; PBZ-LEASING, društvo s ograničenom odgovornošću za poslove leasinga, OIB 57270798205, Radnička cesta 44, 10000 Zagreb; HRVATSKE ŠUME društvo s ograničenom odgovornošću, OIB 69693144506, Ul.Ljudevita Farkaša Vukotinovića 2, 10000 Zagreb zastupanog po punomoćniku Zoran Tomić; PARTNER BANKA d.d. ZAGREB, OIB 71221608291, Vončinina 2, 10000 Zagreb; IMEX BANKA dioničko društvo, OIB 99326633206, Tolstojeva 6, Split; DOK-ING, društvo s ograničenom odgovornošću za inženjering i unutarnju i vanjsku trgovinu, OIB 39982657045, Kanalski put 1, 10000 Zagreb; SOCIETE GENERALE-SPLITSKA BANKA dioničko društvo, OIB 69326397242, Ruđera Boškovića 16, Split; UniCredit Leasing Croatia društvo s ograničenom odgovornošću za leasing, OIB 18736141210, Heinzelova 33, 10000 Zagreb zastupanog po punomoćniku Staša Stefanović,odvjetnik  Stefanović&amp;Vrdelja,odvjetničko društvo; ERSTE CARD CLUB društvo s ograničenom odgovornošću za financijsko posredovanje i usluge, OIB 85941596441, Praška 5, 10000 Zagreb; GRAD SPLIT, OIB 78755598868, Branimirova obala 17, 21000 Split; Hrvatski Telekom d.d., OIB 81793146560, Savska cesta 32, 10000 Zagreb; DDServis društvo s ograničenom odgovornošću za proizvodnju, trgovinu i usluge, OIB 95325472047, Sisačka cesta, III odvojak 7, 10000 Zagreb zastupanog po punomoćniku Ranka Rukljač; HYPO ALPE-ADRIA-BANK dioničko društvo, OIB 14036333877, Slavonska avenija 6, 10000 Zagreb; HYPO STEIERMARK KRAFTFAHRZEUG-UND MASCHINENLEASING GmbH, OIB 46480388251, ; VIPnet, društvo s ograničenom odgovornošću za usluge javnih telekomunikacija, OIB 29524210204, Vrtni put 1, 10000 Zagreb</derivirana_varijabla>
  </DomainObject.Predmet.StrankaFormatedWithAdressOIB>
  <DomainObject.Predmet.StrankaWithAdress>
    <izvorni_sadrzaj>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izvorni_sadrzaj>
    <derivirana_varijabla naziv="DomainObject.Predmet.StrankaWithAdress_1">JOSIP ZVJERKOVIĆ Drpići 2,DOL,JOSIP VUKADIN Livanjska 21,21210 Solin,JOSIP IVIĆ Petra Kružića 74,21210 Solin,DEJAN DAVITKOVSKI A.B. Šimića 3,21000 Split,TANJA BOROJEVIĆ Stepinčeva 9,21000 Split,ZORAN SOLAR Andrije Hebranga 18b,47000 Karlovac,MATKO MILIĆ Don Lovre Katića 128a,21210 SOLINA,NEDJELJKO ROGIĆ Naselje Urije 24,35400 Nova Gradiška,BASLER OSIGURANJE ZAGREB dioničko društvo za osiguranje Radnička cesta 37/b,10000 Zagreb,MINOTEHNIKA d.o.o. za logistiku Ilica 425,10000 Zagreb,ERSTE CARD CLUB društvo s ograničenom odgovornošću za financijsko posredovanje i usluge Praška 5,10000 Zagreb,AUTOBUSNI KOLODVOR d.d. za trgovinu, promet i ugostiteljstvo Prilaz Vjeceslava Holjevca 2,Karlovac,PIPER trgovačko društvo za unutarnju i vanjsku trgovinu i ugostiteljstvo d. o. o. Alaginci 56,Alaginci,HYPO-LEASING KROATIEN, društvo za financiranje, d.o.o. Koranska 16,10000 Zagreb,AUTO ANTONIO za trgovinu i usluge, društvo s ograničenom odgovornošću Kralja Tomislava 108,21220 Seget Vranjica,HYPO STEIERMARK KRAFTFAHRZEUG-UND MASCHINENLEASING GmbH Joanneumring 20,Graz,Porezna uprava Područni ured Split Vukovarska 1,21000 Split,AUTOBUSNI KOLODVOR d.d. za trgovinu, promet i ugostiteljstvo Prilaz Vjeceslava Holjevca 2,Karlovac,PBZ-LEASING, društvo s ograničenom odgovornošću za poslove leasinga Radnička cesta 44,10000 Zagreb,HRVATSKE ŠUME društvo s ograničenom odgovornošću Ul.Ljudevita Farkaša Vukotinovića 2,10000 Zagreb,PARTNER BANKA d.d. ZAGREB Vončinina 2,10000 Zagreb,IMEX BANKA dioničko društvo Tolstojeva 6,Split,DOK-ING, društvo s ograničenom odgovornošću za inženjering i unutarnju i vanjsku trgovinu Kanalski put 1,10000 Zagreb,SOCIETE GENERALE-SPLITSKA BANKA dioničko društvo Ruđera Boškovića 16,Split,UniCredit Leasing Croatia društvo s ograničenom odgovornošću za leasing Heinzelova 33,10000 Zagreb,ERSTE CARD CLUB društvo s ograničenom odgovornošću za financijsko posredovanje i usluge Praška 5,10000 Zagreb,GRAD SPLIT Branimirova obala 17,21000 Split,Hrvatski Telekom d.d. Savska cesta 32,10000 Zagreb,DDServis društvo s ograničenom odgovornošću za proizvodnju, trgovinu i usluge Sisačka cesta, III odvojak 7,10000 Zagreb,HYPO ALPE-ADRIA-BANK dioničko društvo Slavonska avenija 6,10000 Zagreb,HYPO STEIERMARK KRAFTFAHRZEUG-UND MASCHINENLEASING GmbH ,VIPnet, društvo s ograničenom odgovornošću za usluge javnih telekomunikacija Vrtni put 1,10000 Zagreb</derivirana_varijabla>
  </DomainObject.Predmet.StrankaWithAdress>
  <DomainObject.Predmet.StrankaWithAdressOIB>
    <izvorni_sadrzaj>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izvorni_sadrzaj>
    <derivirana_varijabla naziv="DomainObject.Predmet.StrankaWithAdressOIB_1">JOSIP ZVJERKOVIĆ, OIB 51649097802, Drpići 2,DOL,JOSIP VUKADIN, OIB 62928568149, Livanjska 21,21210 Solin,JOSIP IVIĆ, OIB 13684283093, Petra Kružića 74,21210 Solin,DEJAN DAVITKOVSKI, OIB 74552698865, A.B. Šimića 3,21000 Split,TANJA BOROJEVIĆ, OIB 81779439373, Stepinčeva 9,21000 Split,ZORAN SOLAR, OIB 46000244131, Andrije Hebranga 18b,47000 Karlovac,MATKO MILIĆ, OIB 34983832553, Don Lovre Katića 128a,21210 SOLINA,NEDJELJKO ROGIĆ, OIB 80926469097, Naselje Urije 24,35400 Nova Gradiška,BASLER OSIGURANJE ZAGREB dioničko društvo za osiguranje, OIB 59706054982, Radnička cesta 37/b,10000 Zagreb,MINOTEHNIKA d.o.o. za logistiku, OIB 28255153049, Ilica 425,10000 Zagreb,ERSTE CARD CLUB društvo s ograničenom odgovornošću za financijsko posredovanje i usluge, OIB 85941596441, Praška 5,10000 Zagreb,AUTOBUSNI KOLODVOR d.d. za trgovinu, promet i ugostiteljstvo, OIB 22672915888, Prilaz Vjeceslava Holjevca 2,Karlovac,PIPER trgovačko društvo za unutarnju i vanjsku trgovinu i ugostiteljstvo d. o. o., OIB 36001666113, Alaginci 56,Alaginci,HYPO-LEASING KROATIEN, društvo za financiranje, d.o.o., OIB 87064273078, Koranska 16,10000 Zagreb,AUTO ANTONIO za trgovinu i usluge, društvo s ograničenom odgovornošću, OIB 64641553504, Kralja Tomislava 108,21220 Seget Vranjica,HYPO STEIERMARK KRAFTFAHRZEUG-UND MASCHINENLEASING GmbH, OIB 46480388251, Joanneumring 20,Graz,Porezna uprava Područni ured Split, OIB 18683136487, Vukovarska 1,21000 Split,AUTOBUSNI KOLODVOR d.d. za trgovinu, promet i ugostiteljstvo, OIB 22672915888, Prilaz Vjeceslava Holjevca 2,Karlovac,PBZ-LEASING, društvo s ograničenom odgovornošću za poslove leasinga, OIB 57270798205, Radnička cesta 44,10000 Zagreb,HRVATSKE ŠUME društvo s ograničenom odgovornošću, OIB 69693144506, Ul.Ljudevita Farkaša Vukotinovića 2,10000 Zagreb,PARTNER BANKA d.d. ZAGREB, OIB 71221608291, Vončinina 2,10000 Zagreb,IMEX BANKA dioničko društvo, OIB 99326633206, Tolstojeva 6,Split,DOK-ING, društvo s ograničenom odgovornošću za inženjering i unutarnju i vanjsku trgovinu, OIB 39982657045, Kanalski put 1,10000 Zagreb,SOCIETE GENERALE-SPLITSKA BANKA dioničko društvo, OIB 69326397242, Ruđera Boškovića 16,Split,UniCredit Leasing Croatia društvo s ograničenom odgovornošću za leasing, OIB 18736141210, Heinzelova 33,10000 Zagreb,ERSTE CARD CLUB društvo s ograničenom odgovornošću za financijsko posredovanje i usluge, OIB 85941596441, Praška 5,10000 Zagreb,GRAD SPLIT, OIB 78755598868, Branimirova obala 17,21000 Split,Hrvatski Telekom d.d., OIB 81793146560, Savska cesta 32,10000 Zagreb,DDServis društvo s ograničenom odgovornošću za proizvodnju, trgovinu i usluge, OIB 95325472047, Sisačka cesta, III odvojak 7,10000 Zagreb,HYPO ALPE-ADRIA-BANK dioničko društvo, OIB 14036333877, Slavonska avenija 6,10000 Zagreb,HYPO STEIERMARK KRAFTFAHRZEUG-UND MASCHINENLEASING GmbH, OIB 46480388251, ,VIPnet, društvo s ograničenom odgovornošću za usluge javnih telekomunikacija, OIB 29524210204, Vrtni put 1,10000 Zagreb</derivirana_varijabla>
  </DomainObject.Predmet.StrankaWithAdressOIB>
  <DomainObject.Predmet.StrankaNazivFormated>
    <izvorni_sadrzaj>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izvorni_sadrzaj>
    <derivirana_varijabla naziv="DomainObject.Predmet.StrankaNazivFormated_1">JOSIP ZVJERKOVIĆ,JOSIP VUKADIN,JOSIP IVIĆ,DEJAN DAVITKOVSKI,TANJA BOROJEVIĆ,ZORAN SOLAR,MATKO MILIĆ,NEDJELJKO ROGIĆ,BASLER OSIGURANJE ZAGREB dioničko društvo za osiguranje,MINOTEHNIKA d.o.o. za logistiku,ERSTE CARD CLUB društvo s ograničenom odgovornošću za financijsko posredovanje i usluge,AUTOBUSNI KOLODVOR d.d. za trgovinu, promet i ugostiteljstvo,PIPER trgovačko društvo za unutarnju i vanjsku trgovinu i ugostiteljstvo d. o. o.,HYPO-LEASING KROATIEN, društvo za financiranje, d.o.o.,AUTO ANTONIO za trgovinu i usluge, društvo s ograničenom odgovornošću,HYPO STEIERMARK KRAFTFAHRZEUG-UND MASCHINENLEASING GmbH,Porezna uprava Područni ured Split,AUTOBUSNI KOLODVOR d.d. za trgovinu, promet i ugostiteljstvo,PBZ-LEASING, društvo s ograničenom odgovornošću za poslove leasinga,HRVATSKE ŠUME društvo s ograničenom odgovornošću,PARTNER BANKA d.d. ZAGREB,IMEX BANKA dioničko društvo,DOK-ING, društvo s ograničenom odgovornošću za inženjering i unutarnju i vanjsku trgovinu,SOCIETE GENERALE-SPLITSKA BANKA dioničko društvo,UniCredit Leasing Croatia društvo s ograničenom odgovornošću za leasing,ERSTE CARD CLUB društvo s ograničenom odgovornošću za financijsko posredovanje i usluge,GRAD SPLIT,Hrvatski Telekom d.d.,DDServis društvo s ograničenom odgovornošću za proizvodnju, trgovinu i usluge,HYPO ALPE-ADRIA-BANK dioničko društvo,HYPO STEIERMARK KRAFTFAHRZEUG-UND MASCHINENLEASING GmbH,VIPnet, društvo s ograničenom odgovornošću za usluge javnih telekomunikacija</derivirana_varijabla>
  </DomainObject.Predmet.StrankaNazivFormated>
  <DomainObject.Predmet.StrankaNazivFormatedOIB>
    <izvorni_sadrzaj>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izvorni_sadrzaj>
    <derivirana_varijabla naziv="DomainObject.Predmet.StrankaNazivFormatedOIB_1">JOSIP ZVJERKOVIĆ, OIB 51649097802,JOSIP VUKADIN, OIB 62928568149,JOSIP IVIĆ, OIB 13684283093,DEJAN DAVITKOVSKI, OIB 74552698865,TANJA BOROJEVIĆ, OIB 81779439373,ZORAN SOLAR, OIB 46000244131,MATKO MILIĆ, OIB 34983832553,NEDJELJKO ROGIĆ, OIB 80926469097,BASLER OSIGURANJE ZAGREB dioničko društvo za osiguranje, OIB 59706054982,MINOTEHNIKA d.o.o. za logistiku, OIB 28255153049,ERSTE CARD CLUB društvo s ograničenom odgovornošću za financijsko posredovanje i usluge, OIB 85941596441,AUTOBUSNI KOLODVOR d.d. za trgovinu, promet i ugostiteljstvo, OIB 22672915888,PIPER trgovačko društvo za unutarnju i vanjsku trgovinu i ugostiteljstvo d. o. o., OIB 36001666113,HYPO-LEASING KROATIEN, društvo za financiranje, d.o.o., OIB 87064273078,AUTO ANTONIO za trgovinu i usluge, društvo s ograničenom odgovornošću, OIB 64641553504,HYPO STEIERMARK KRAFTFAHRZEUG-UND MASCHINENLEASING GmbH, OIB 46480388251,Porezna uprava Područni ured Split, OIB 18683136487,AUTOBUSNI KOLODVOR d.d. za trgovinu, promet i ugostiteljstvo, OIB 22672915888,PBZ-LEASING, društvo s ograničenom odgovornošću za poslove leasinga, OIB 57270798205,HRVATSKE ŠUME društvo s ograničenom odgovornošću, OIB 69693144506,PARTNER BANKA d.d. ZAGREB, OIB 71221608291,IMEX BANKA dioničko društvo, OIB 99326633206,DOK-ING, društvo s ograničenom odgovornošću za inženjering i unutarnju i vanjsku trgovinu, OIB 39982657045,SOCIETE GENERALE-SPLITSKA BANKA dioničko društvo, OIB 69326397242,UniCredit Leasing Croatia društvo s ograničenom odgovornošću za leasing, OIB 18736141210,ERSTE CARD CLUB društvo s ograničenom odgovornošću za financijsko posredovanje i usluge, OIB 85941596441,GRAD SPLIT, OIB 78755598868,Hrvatski Telekom d.d., OIB 81793146560,DDServis društvo s ograničenom odgovornošću za proizvodnju, trgovinu i usluge, OIB 95325472047,HYPO ALPE-ADRIA-BANK dioničko društvo, OIB 14036333877,HYPO STEIERMARK KRAFTFAHRZEUG-UND MASCHINENLEASING GmbH, OIB 46480388251,VIPnet, društvo s ograničenom odgovornošću za usluge javnih telekomunikacija, OIB 29524210204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izvorni_sadrzaj>
    <derivirana_varijabla naziv="DomainObject.Predmet.StrankaListFormated_1">
      <item>JOSIP ZVJERKOVIĆ</item>
      <item>JOSIP VUKADIN</item>
      <item>JOSIP IVIĆ</item>
      <item>DEJAN DAVITKOVSKI</item>
      <item>TANJA BOROJEVIĆ</item>
      <item>ZORAN SOLAR</item>
      <item>MATKO MILIĆ</item>
      <item>NEDJELJKO ROGIĆ</item>
      <item>BASLER OSIGURANJE ZAGREB dioničko društvo za osiguranje zastupanog po punomoćniku Ivo Staničić</item>
      <item>MINOTEHNIKA d.o.o. za logistiku</item>
      <item>ERSTE CARD CLUB društvo s ograničenom odgovornošću za financijsko posredovanje i usluge zastupanog po punomoćniku Odvjetničko društvo Hanžeković &amp; Partneri društvo s ograničenom odgovornošću</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 zastupanog po punomoćniku Dino Puljić; Odvjetničko društvo HAČIĆ, KALLAY &amp; PARTNERI, društvo s ograničenom odgovornošću</item>
      <item>Porezna uprava Područni ured Split zastupanog po punomoćniku Županijsko državno odvjetištvo u Splitu Građansko upravni odjel</item>
      <item>AUTOBUSNI KOLODVOR d.d. za trgovinu, promet i ugostiteljstvo</item>
      <item>PBZ-LEASING, društvo s ograničenom odgovornošću za poslove leasinga</item>
      <item>HRVATSKE ŠUME društvo s ograničenom odgovornošću zastupanog po punomoćniku 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 zastupanog po punomoćniku Staša Stefanović,odvjetnik  Stefanović&amp;Vrdelja,odvjetničko društvo</item>
      <item>ERSTE CARD CLUB društvo s ograničenom odgovornošću za financijsko posredovanje i usluge</item>
      <item>GRAD SPLIT</item>
      <item>Hrvatski Telekom d.d.</item>
      <item>DDServis društvo s ograničenom odgovornošću za proizvodnju, trgovinu i usluge zastupanog po punomoćniku Ranka Rukljač</item>
      <item>HYPO ALPE-ADRIA-BANK dioničko društvo</item>
      <item>HYPO STEIERMARK KRAFTFAHRZEUG-UND MASCHINENLEASING GmbH</item>
      <item>VIPnet, društvo s ograničenom odgovornošću za usluge javnih telekomunikacija</item>
    </derivirana_varijabla>
  </DomainObject.Predmet.StrankaListFormated>
  <DomainObject.Predmet.StrankaList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 zastupanog po punomoćniku Ivo Staničić</item>
      <item>MINOTEHNIKA d.o.o. za logistiku, OIB 28255153049</item>
      <item>ERSTE CARD CLUB društvo s ograničenom odgovornošću za financijsko posredovanje i usluge, OIB 85941596441 zastupanog po punomoćniku Odvjetničko društvo Hanžeković &amp; Partneri društvo s ograničenom odgovornošću</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 zastupanog po punomoćniku Dino Puljić; Odvjetničko društvo HAČIĆ, KALLAY &amp; PARTNERI, društvo s ograničenom odgovornošću</item>
      <item>Porezna uprava Područni ured Split, OIB 18683136487 zastupanog po punomoćniku Županijsko državno odvjetištvo u Splitu Građansko upravni odjel</item>
      <item>AUTOBUSNI KOLODVOR d.d. za trgovinu, promet i ugostiteljstvo, OIB 22672915888</item>
      <item>PBZ-LEASING, društvo s ograničenom odgovornošću za poslove leasinga, OIB 57270798205</item>
      <item>HRVATSKE ŠUME društvo s ograničenom odgovornošću, OIB 69693144506 zastupanog po punomoćniku Zoran Tomić</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 zastupanog po punomoćniku Staša Stefanović,odvjetnik  Stefanović&amp;Vrdelja,odvjetničko društvo</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 zastupanog po punomoćniku Ranka Rukljač</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FormatedOIB>
  <DomainObject.Predmet.StrankaListFormatedWithAdress>
    <izvorni_sadrzaj>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izvorni_sadrzaj>
    <derivirana_varijabla naziv="DomainObject.Predmet.StrankaListFormatedWithAdress_1">
      <item>JOSIP ZVJERKOVIĆ, Drpići 2, DOL</item>
      <item>JOSIP VUKADIN, Livanjska 21, 21210 Solin</item>
      <item>JOSIP IVIĆ, Petra Kružića 74, 21210 Solin</item>
      <item>DEJAN DAVITKOVSKI, A.B. Šimića 3, 21000 Split</item>
      <item>TANJA BOROJEVIĆ, Stepinčeva 9, 21000 Split</item>
      <item>ZORAN SOLAR, Andrije Hebranga 18b, 47000 Karlovac</item>
      <item>MATKO MILIĆ, Don Lovre Katića 128a, 21210 SOLINA</item>
      <item>NEDJELJKO ROGIĆ, Naselje Urije 24, 35400 Nova Gradiška</item>
      <item>BASLER OSIGURANJE ZAGREB dioničko društvo za osiguranje, Radnička cesta 37/b, 10000 Zagreb zastupanog po punomoćniku Ivo Staničić</item>
      <item>MINOTEHNIKA d.o.o. za logistiku, Ilica 425, 10000 Zagreb</item>
      <item>ERSTE CARD CLUB društvo s ograničenom odgovornošću za financijsko posredovanje i usluge, Praška 5, 10000 Zagreb zastupanog po punomoćniku Odvjetničko društvo Hanžeković &amp; Partneri društvo s ograničenom odgovornošću</item>
      <item>AUTOBUSNI KOLODVOR d.d. za trgovinu, promet i ugostiteljstvo, Prilaz Vjeceslava Holjevca 2, Karlovac</item>
      <item>PIPER trgovačko društvo za unutarnju i vanjsku trgovinu i ugostiteljstvo d. o. o., Alaginci 56, Alaginci</item>
      <item>HYPO-LEASING KROATIEN, društvo za financiranje, d.o.o., Koranska 16, 10000 Zagreb</item>
      <item>AUTO ANTONIO za trgovinu i usluge, društvo s ograničenom odgovornošću, Kralja Tomislava 108, 21220 Seget Vranjica</item>
      <item>HYPO STEIERMARK KRAFTFAHRZEUG-UND MASCHINENLEASING GmbH, Joanneumring 20, Graz zastupanog po punomoćniku Dino Puljić; Odvjetničko društvo HAČIĆ, KALLAY &amp; PARTNERI, društvo s ograničenom odgovornošću</item>
      <item>Porezna uprava Područni ured Split, Vukovarska 1, 21000 Split zastupanog po punomoćniku Županijsko državno odvjetištvo u Splitu Građansko upravni odjel</item>
      <item>AUTOBUSNI KOLODVOR d.d. za trgovinu, promet i ugostiteljstvo, Prilaz Vjeceslava Holjevca 2, Karlovac</item>
      <item>PBZ-LEASING, društvo s ograničenom odgovornošću za poslove leasinga, Radnička cesta 44, 10000 Zagreb</item>
      <item>HRVATSKE ŠUME društvo s ograničenom odgovornošću, Ul.Ljudevita Farkaša Vukotinovića 2, 10000 Zagreb zastupanog po punomoćniku Zoran Tomić</item>
      <item>PARTNER BANKA d.d. ZAGREB, Vončinina 2, 10000 Zagreb</item>
      <item>IMEX BANKA dioničko društvo, Tolstojeva 6, Split</item>
      <item>DOK-ING, društvo s ograničenom odgovornošću za inženjering i unutarnju i vanjsku trgovinu, Kanalski put 1, 10000 Zagreb</item>
      <item>SOCIETE GENERALE-SPLITSKA BANKA dioničko društvo, Ruđera Boškovića 16, Split</item>
      <item>UniCredit Leasing Croatia društvo s ograničenom odgovornošću za leasing, Heinzelova 33, 10000 Zagreb zastupanog po punomoćniku Staša Stefanović,odvjetnik  Stefanović&amp;Vrdelja,odvjetničko društvo</item>
      <item>ERSTE CARD CLUB društvo s ograničenom odgovornošću za financijsko posredovanje i usluge, Praška 5, 10000 Zagreb</item>
      <item>GRAD SPLIT, Branimirova obala 17, 21000 Split</item>
      <item>Hrvatski Telekom d.d., Savska cesta 32, 10000 Zagreb</item>
      <item>DDServis društvo s ograničenom odgovornošću za proizvodnju, trgovinu i usluge, Sisačka cesta, III odvojak 7, 10000 Zagreb zastupanog po punomoćniku Ranka Rukljač</item>
      <item>HYPO ALPE-ADRIA-BANK dioničko društvo, Slavonska avenija 6, 10000 Zagreb</item>
      <item>HYPO STEIERMARK KRAFTFAHRZEUG-UND MASCHINENLEASING GmbH, </item>
      <item>VIPnet, društvo s ograničenom odgovornošću za usluge javnih telekomunikacija, Vrtni put 1, 10000 Zagreb</item>
    </derivirana_varijabla>
  </DomainObject.Predmet.StrankaListFormatedWithAdress>
  <DomainObject.Predmet.StrankaListFormatedWithAdressOIB>
    <izvorni_sadrzaj>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izvorni_sadrzaj>
    <derivirana_varijabla naziv="DomainObject.Predmet.StrankaListFormatedWithAdressOIB_1">
      <item>JOSIP ZVJERKOVIĆ, OIB 51649097802, Drpići 2, DOL</item>
      <item>JOSIP VUKADIN, OIB 62928568149, Livanjska 21, 21210 Solin</item>
      <item>JOSIP IVIĆ, OIB 13684283093, Petra Kružića 74, 21210 Solin</item>
      <item>DEJAN DAVITKOVSKI, OIB 74552698865, A.B. Šimića 3, 21000 Split</item>
      <item>TANJA BOROJEVIĆ, OIB 81779439373, Stepinčeva 9, 21000 Split</item>
      <item>ZORAN SOLAR, OIB 46000244131, Andrije Hebranga 18b, 47000 Karlovac</item>
      <item>MATKO MILIĆ, OIB 34983832553, Don Lovre Katića 128a, 21210 SOLINA</item>
      <item>NEDJELJKO ROGIĆ, OIB 80926469097, Naselje Urije 24, 35400 Nova Gradiška</item>
      <item>BASLER OSIGURANJE ZAGREB dioničko društvo za osiguranje, OIB 59706054982, Radnička cesta 37/b, 10000 Zagreb zastupanog po punomoćniku Ivo Staničić</item>
      <item>MINOTEHNIKA d.o.o. za logistiku, OIB 28255153049, Ilica 425, 10000 Zagreb</item>
      <item>ERSTE CARD CLUB društvo s ograničenom odgovornošću za financijsko posredovanje i usluge, OIB 85941596441, Praška 5, 10000 Zagreb zastupanog po punomoćniku Odvjetničko društvo Hanžeković &amp; Partneri društvo s ograničenom odgovornošću</item>
      <item>AUTOBUSNI KOLODVOR d.d. za trgovinu, promet i ugostiteljstvo, OIB 22672915888, Prilaz Vjeceslava Holjevca 2, Karlovac</item>
      <item>PIPER trgovačko društvo za unutarnju i vanjsku trgovinu i ugostiteljstvo d. o. o., OIB 36001666113, Alaginci 56, Alaginci</item>
      <item>HYPO-LEASING KROATIEN, društvo za financiranje, d.o.o., OIB 87064273078, Koranska 16, 10000 Zagreb</item>
      <item>AUTO ANTONIO za trgovinu i usluge, društvo s ograničenom odgovornošću, OIB 64641553504, Kralja Tomislava 108, 21220 Seget Vranjica</item>
      <item>HYPO STEIERMARK KRAFTFAHRZEUG-UND MASCHINENLEASING GmbH, OIB 46480388251, Joanneumring 20, Graz zastupanog po punomoćniku Dino Puljić; Odvjetničko društvo HAČIĆ, KALLAY &amp; PARTNERI, društvo s ograničenom odgovornošću</item>
      <item>Porezna uprava Područni ured Split, OIB 18683136487, Vukovarska 1, 21000 Split zastupanog po punomoćniku Županijsko državno odvjetištvo u Splitu Građansko upravni odjel</item>
      <item>AUTOBUSNI KOLODVOR d.d. za trgovinu, promet i ugostiteljstvo, OIB 22672915888, Prilaz Vjeceslava Holjevca 2, Karlovac</item>
      <item>PBZ-LEASING, društvo s ograničenom odgovornošću za poslove leasinga, OIB 57270798205, Radnička cesta 44, 10000 Zagreb</item>
      <item>HRVATSKE ŠUME društvo s ograničenom odgovornošću, OIB 69693144506, Ul.Ljudevita Farkaša Vukotinovića 2, 10000 Zagreb zastupanog po punomoćniku Zoran Tomić</item>
      <item>PARTNER BANKA d.d. ZAGREB, OIB 71221608291, Vončinina 2, 10000 Zagreb</item>
      <item>IMEX BANKA dioničko društvo, OIB 99326633206, Tolstojeva 6, Split</item>
      <item>DOK-ING, društvo s ograničenom odgovornošću za inženjering i unutarnju i vanjsku trgovinu, OIB 39982657045, Kanalski put 1, 10000 Zagreb</item>
      <item>SOCIETE GENERALE-SPLITSKA BANKA dioničko društvo, OIB 69326397242, Ruđera Boškovića 16, Split</item>
      <item>UniCredit Leasing Croatia društvo s ograničenom odgovornošću za leasing, OIB 18736141210, Heinzelova 33, 10000 Zagreb zastupanog po punomoćniku Staša Stefanović,odvjetnik  Stefanović&amp;Vrdelja,odvjetničko društvo</item>
      <item>ERSTE CARD CLUB društvo s ograničenom odgovornošću za financijsko posredovanje i usluge, OIB 85941596441, Praška 5, 10000 Zagreb</item>
      <item>GRAD SPLIT, OIB 78755598868, Branimirova obala 17, 21000 Split</item>
      <item>Hrvatski Telekom d.d., OIB 81793146560, Savska cesta 32, 10000 Zagreb</item>
      <item>DDServis društvo s ograničenom odgovornošću za proizvodnju, trgovinu i usluge, OIB 95325472047, Sisačka cesta, III odvojak 7, 10000 Zagreb zastupanog po punomoćniku Ranka Rukljač</item>
      <item>HYPO ALPE-ADRIA-BANK dioničko društvo, OIB 14036333877, Slavonska avenija 6, 10000 Zagreb</item>
      <item>HYPO STEIERMARK KRAFTFAHRZEUG-UND MASCHINENLEASING GmbH, OIB 46480388251, </item>
      <item>VIPnet, društvo s ograničenom odgovornošću za usluge javnih telekomunikacija, OIB 29524210204, Vrtni put 1, 10000 Zagreb</item>
    </derivirana_varijabla>
  </DomainObject.Predmet.StrankaListFormatedWithAdressOIB>
  <DomainObject.Predmet.StrankaListNazivFormated>
    <izvorni_sadrzaj>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izvorni_sadrzaj>
    <derivirana_varijabla naziv="DomainObject.Predmet.StrankaListNazivFormated_1">
      <item>JOSIP ZVJERKOVIĆ</item>
      <item>JOSIP VUKADIN</item>
      <item>JOSIP IVIĆ</item>
      <item>DEJAN DAVITKOVSKI</item>
      <item>TANJA BOROJEVIĆ</item>
      <item>ZORAN SOLAR</item>
      <item>MATKO MILIĆ</item>
      <item>NEDJELJKO ROGIĆ</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Porezna uprava Područni ured Split</item>
      <item>AUTOBUSNI KOLODVOR d.d. za trgovinu, promet i ugostiteljstvo</item>
      <item>PBZ-LEASING, društvo s ograničenom odgovornošću za poslove leasinga</item>
      <item>HRVATSKE ŠUME društvo s ograničenom odgovornošću</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GRAD SPLIT</item>
      <item>Hrvatski Telekom d.d.</item>
      <item>DDServis društvo s ograničenom odgovornošću za proizvodnju, trgovinu i usluge</item>
      <item>HYPO ALPE-ADRIA-BANK dioničko društvo</item>
      <item>HYPO STEIERMARK KRAFTFAHRZEUG-UND MASCHINENLEASING GmbH</item>
      <item>VIPnet, društvo s ograničenom odgovornošću za usluge javnih telekomunikacija</item>
    </derivirana_varijabla>
  </DomainObject.Predmet.StrankaListNazivFormated>
  <DomainObject.Predmet.StrankaListNazivFormatedOIB>
    <izvorni_sadrzaj>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izvorni_sadrzaj>
    <derivirana_varijabla naziv="DomainObject.Predmet.StrankaListNazivFormatedOIB_1">
      <item>JOSIP ZVJERKOVIĆ, OIB 51649097802</item>
      <item>JOSIP VUKADIN, OIB 62928568149</item>
      <item>JOSIP IVIĆ, OIB 13684283093</item>
      <item>DEJAN DAVITKOVSKI, OIB 74552698865</item>
      <item>TANJA BOROJEVIĆ, OIB 81779439373</item>
      <item>ZORAN SOLAR, OIB 46000244131</item>
      <item>MATKO MILIĆ, OIB 34983832553</item>
      <item>NEDJELJKO ROGIĆ, OIB 80926469097</item>
      <item>BASLER OSIGURANJE ZAGREB dioničko društvo za osiguranje, OIB 59706054982</item>
      <item>MINOTEHNIKA d.o.o. za logistiku, OIB 28255153049</item>
      <item>ERSTE CARD CLUB društvo s ograničenom odgovornošću za financijsko posredovanje i usluge, OIB 85941596441</item>
      <item>AUTOBUSNI KOLODVOR d.d. za trgovinu, promet i ugostiteljstvo, OIB 22672915888</item>
      <item>PIPER trgovačko društvo za unutarnju i vanjsku trgovinu i ugostiteljstvo d. o. o., OIB 36001666113</item>
      <item>HYPO-LEASING KROATIEN, društvo za financiranje, d.o.o., OIB 87064273078</item>
      <item>AUTO ANTONIO za trgovinu i usluge, društvo s ograničenom odgovornošću, OIB 64641553504</item>
      <item>HYPO STEIERMARK KRAFTFAHRZEUG-UND MASCHINENLEASING GmbH, OIB 46480388251</item>
      <item>Porezna uprava Područni ured Split, OIB 18683136487</item>
      <item>AUTOBUSNI KOLODVOR d.d. za trgovinu, promet i ugostiteljstvo, OIB 22672915888</item>
      <item>PBZ-LEASING, društvo s ograničenom odgovornošću za poslove leasinga, OIB 57270798205</item>
      <item>HRVATSKE ŠUME društvo s ograničenom odgovornošću, OIB 69693144506</item>
      <item>PARTNER BANKA d.d. ZAGREB, OIB 71221608291</item>
      <item>IMEX BANKA dioničko društvo, OIB 99326633206</item>
      <item>DOK-ING, društvo s ograničenom odgovornošću za inženjering i unutarnju i vanjsku trgovinu, OIB 39982657045</item>
      <item>SOCIETE GENERALE-SPLITSKA BANKA dioničko društvo, OIB 69326397242</item>
      <item>UniCredit Leasing Croatia društvo s ograničenom odgovornošću za leasing, OIB 18736141210</item>
      <item>ERSTE CARD CLUB društvo s ograničenom odgovornošću za financijsko posredovanje i usluge, OIB 85941596441</item>
      <item>GRAD SPLIT, OIB 78755598868</item>
      <item>Hrvatski Telekom d.d., OIB 81793146560</item>
      <item>DDServis društvo s ograničenom odgovornošću za proizvodnju, trgovinu i usluge, OIB 95325472047</item>
      <item>HYPO ALPE-ADRIA-BANK dioničko društvo, OIB 14036333877</item>
      <item>HYPO STEIERMARK KRAFTFAHRZEUG-UND MASCHINENLEASING GmbH, OIB 46480388251</item>
      <item>VIPnet, društvo s ograničenom odgovornošću za usluge javnih telekomunikacija, OIB 29524210204</item>
    </derivirana_varijabla>
  </DomainObject.Predmet.StrankaListNazivFormatedOIB>
  <DomainObject.Predmet.ProtuStrankaListFormated>
    <izvorni_sadrzaj>
      <item>AVANGARD d.o.o. za graditeljstvo, "u stečaju"</item>
    </izvorni_sadrzaj>
    <derivirana_varijabla naziv="DomainObject.Predmet.ProtuStrankaListFormated_1">
      <item>AVANGARD d.o.o. za graditeljstvo, "u stečaju"</item>
    </derivirana_varijabla>
  </DomainObject.Predmet.ProtuStrankaListFormated>
  <DomainObject.Predmet.ProtuStrankaListFormatedOIB>
    <izvorni_sadrzaj>
      <item>AVANGARD d.o.o. za graditeljstvo, "u stečaju", OIB 00512738352</item>
    </izvorni_sadrzaj>
    <derivirana_varijabla naziv="DomainObject.Predmet.ProtuStrankaListFormatedOIB_1">
      <item>AVANGARD d.o.o. za graditeljstvo, "u stečaju", OIB 00512738352</item>
    </derivirana_varijabla>
  </DomainObject.Predmet.ProtuStrankaListFormatedOIB>
  <DomainObject.Predmet.ProtuStrankaListFormatedWithAdress>
    <izvorni_sadrzaj>
      <item>AVANGARD d.o.o. za graditeljstvo, "u stečaju", Smiljanićeva 2, 21000 Split</item>
    </izvorni_sadrzaj>
    <derivirana_varijabla naziv="DomainObject.Predmet.ProtuStrankaListFormatedWithAdress_1">
      <item>AVANGARD d.o.o. za graditeljstvo, "u stečaju", Smiljanićeva 2, 21000 Split</item>
    </derivirana_varijabla>
  </DomainObject.Predmet.ProtuStrankaListFormatedWithAdress>
  <DomainObject.Predmet.ProtuStrankaListFormatedWithAdressOIB>
    <izvorni_sadrzaj>
      <item>AVANGARD d.o.o. za graditeljstvo, "u stečaju", OIB 00512738352, Smiljanićeva 2, 21000 Split</item>
    </izvorni_sadrzaj>
    <derivirana_varijabla naziv="DomainObject.Predmet.ProtuStrankaListFormatedWithAdressOIB_1">
      <item>AVANGARD d.o.o. za graditeljstvo, "u stečaju", OIB 00512738352, Smiljanićeva 2, 21000 Split</item>
    </derivirana_varijabla>
  </DomainObject.Predmet.ProtuStrankaListFormatedWithAdressOIB>
  <DomainObject.Predmet.ProtuStrankaListNazivFormated>
    <izvorni_sadrzaj>
      <item>AVANGARD d.o.o. za graditeljstvo, "u stečaju"</item>
    </izvorni_sadrzaj>
    <derivirana_varijabla naziv="DomainObject.Predmet.ProtuStrankaListNazivFormated_1">
      <item>AVANGARD d.o.o. za graditeljstvo, "u stečaju"</item>
    </derivirana_varijabla>
  </DomainObject.Predmet.ProtuStrankaListNazivFormated>
  <DomainObject.Predmet.ProtuStrankaListNazivFormatedOIB>
    <izvorni_sadrzaj>
      <item>AVANGARD d.o.o. za graditeljstvo, "u stečaju", OIB 00512738352</item>
    </izvorni_sadrzaj>
    <derivirana_varijabla naziv="DomainObject.Predmet.ProtuStrankaListNazivFormatedOIB_1">
      <item>AVANGARD d.o.o. za graditeljstvo, "u stečaju", OIB 00512738352</item>
    </derivirana_varijabla>
  </DomainObject.Predmet.ProtuStrankaListNazivFormatedOIB>
  <DomainObject.Predmet.OstaliList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izvorni_sadrzaj>
    <derivirana_varijabla naziv="DomainObject.Predmet.OstaliList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punomoćnik sudionika u postupku HRVATSKE ŠUME društvo s ograničenom odgovornošću</item>
      <item>Odvjetničko društvo Hanžeković &amp; Partneri društvo s ograničenom odgovornošću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punomoćnik sudionika u postupku DDServis društvo s ograničenom odgovornošću za proizvodnju, trgovinu i usluge</item>
      <item>Trgovački sud u Splitu Ured predsjednika</item>
      <item>Ministarstvo unutarnjih poslova Pretraga osoba iz MUP evidencije</item>
      <item>Jelena Maljković</item>
      <item>Igor Babić</item>
    </derivirana_varijabla>
  </DomainObject.Predmet.OstaliListFormated>
  <DomainObject.Predmet.OstaliList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 punomoćnik sudionika u postupku HYPO STEIERMARK KRAFTFAHRZEUG-UND MASCHINENLEASING GmbH</item>
      <item>Dino Puljić punomoćnik sudionika u postupku HYPO STEIERMARK KRAFTFAHRZEUG-UND MASCHINENLEASING GmbH</item>
      <item>Županijsko državno odvjetištvo u Splitu Građansko upravni odjel punomoćnik sudionika u postupku Porezna uprava Područni ured Split</item>
      <item>Ivo Staničić punomoćnik sudionika u postupku BASLER OSIGURANJE ZAGREB dioničko društvo za osiguranje</item>
      <item>Inge Štimac</item>
      <item>Zoran Tomić, OIB 80809284399 punomoćnik sudionika u postupku HRVATSKE ŠUME društvo s ograničenom odgovornošću</item>
      <item>Odvjetničko društvo Hanžeković &amp; Partneri društvo s ograničenom odgovornošću, OIB 85127306373 punomoćnik sudionika u postupku ERSTE CARD CLUB društvo s ograničenom odgovornošću za financijsko posredovanje i usluge</item>
      <item>Staša Stefanović,odvjetnik  Stefanović&amp;Vrdelja,odvjetničko društvo punomoćnik sudionika u postupku UniCredit Leasing Croatia društvo s ograničenom odgovornošću za leasing</item>
      <item>Ranka Rukljač, OIB 07489757616 punomoćnik sudionika u postupku DDServis društvo s ograničenom odgovornošću za proizvodnju, trgovinu i usluge</item>
      <item>Trgovački sud u Splitu Ured predsjednika</item>
      <item>Ministarstvo unutarnjih poslova Pretraga osoba iz MUP evidencije, OIB 36162371878</item>
      <item>Jelena Maljković, OIB 57168345878</item>
      <item>Igor Babić, OIB 54341397062</item>
    </derivirana_varijabla>
  </DomainObject.Predmet.OstaliListFormatedOIB>
  <DomainObject.Predmet.OstaliListFormatedWithAdress>
    <izvorni_sadrzaj>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izvorni_sadrzaj>
    <derivirana_varijabla naziv="DomainObject.Predmet.OstaliListFormatedWithAdress_1">
      <item>Meri Juričko, Ćiril - Metodova 38, 21000 Split</item>
      <item>MILENKO PARLOV, Odeska 8, 21000 Split</item>
      <item>Financijska agencija, Vrtni put 3, 10000 Zagreb</item>
      <item>Ivo Bučan, Don Petra Peroša 6, 21209 Mravince</item>
      <item>Trgovački sud Split Registarski odjel, Sukoišanska 6, 21000 Split</item>
      <item>Trgovački sud Split Računovodstvo, Sukoišanska 6, 21000 Split</item>
      <item>Porezna uprava Split, 21000 Split</item>
      <item>Trgovački sud Split Pisarnica, Sukoišanska 6, 21000 Split</item>
      <item>NARODNE NOVINE, dioničko društvo za izdavanje i tiskanje Službenog lista Republike Hrvatske, službenih i drugih obrazaca te , Savski Gaj XIII. put 6, 10000 Zagreb</item>
      <item>Trgovački sud Split Oglasna ploča, Sukoišanska 6, 21000 Split</item>
      <item>Hrvatski centar za razminiranje, Ante Kovačića 10, 44000 Sisak</item>
      <item>Visoki trgovački sud Republike Hrvatske,  Berislavićeva 11, 10000 Zagreb</item>
      <item>Trgovački sud Split Ovršni odjel, Sukoišanska 6, 21000 Split</item>
      <item>Županijsko državno odvjetišvo u Splitu, Građansko upravni odjel, Gundulićeva 29 a, 21000 Split</item>
      <item>Općinski sud Split Zemljišno knjižni odjel, Gundulićeva, 21000 Split</item>
      <item>Ivo Bučan, Don Petra Peroša 6, 21209 Mravince</item>
      <item>HYPO-LEASING KROATIEN, društvo za financiranje, d.o.o., Koranska 16, 10000 Zagreb</item>
      <item>HYPO ALPE-ADRIA-BANK dioničko društvo, Slavonska avenija 6, 10000 Zagreb</item>
      <item>Odvjetničko društvo HAČIĆ, KALLAY &amp; PARTNERI, društvo s ograničenom odgovornošću,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Zelinska 2/I, 10000 Zagreb punomoćnik sudionika u postupku HRVATSKE ŠUME društvo s ograničenom odgovornošću</item>
      <item>Odvjetničko društvo Hanžeković &amp; Partneri društvo s ograničenom odgovornošću,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Ulica grada Vukovara 33, 10000 Zagreb</item>
      <item>Jelena Maljković, Alojzija Stepinca 11, 21000 Split</item>
      <item>Igor Babić, Baruna Trenka 164, 35400 Nova Gradiška</item>
    </derivirana_varijabla>
  </DomainObject.Predmet.OstaliListFormatedWithAdress>
  <DomainObject.Predmet.OstaliListFormatedWithAdressOIB>
    <izvorni_sadrzaj>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izvorni_sadrzaj>
    <derivirana_varijabla naziv="DomainObject.Predmet.OstaliListFormatedWithAdressOIB_1">
      <item>Meri Juričko, Ćiril - Metodova 38, 21000 Split</item>
      <item>MILENKO PARLOV, OIB 15824938279, Odeska 8, 21000 Split</item>
      <item>Financijska agencija, OIB 85821130368, Vrtni put 3, 10000 Zagreb</item>
      <item>Ivo Bučan, OIB 76689754975, Don Petra Peroša 6, 21209 Mravince</item>
      <item>Trgovački sud Split Registarski odjel, OIB 30842297926, Sukoišanska 6, 21000 Split</item>
      <item>Trgovački sud Split Računovodstvo, OIB 30842297926, Sukoišanska 6, 21000 Split</item>
      <item>Porezna uprava Split, OIB 18683136487, 21000 Split</item>
      <item>Trgovački sud Split Pisarnica, OIB 30842297926, Sukoišanska 6, 21000 Split</item>
      <item>NARODNE NOVINE, dioničko društvo za izdavanje i tiskanje Službenog lista Republike Hrvatske, službenih i drugih obrazaca te , OIB 64546066176, Savski Gaj XIII. put 6, 10000 Zagreb</item>
      <item>Trgovački sud Split Oglasna ploča, OIB 30842297926, Sukoišanska 6, 21000 Split</item>
      <item>Hrvatski centar za razminiranje, OIB 78591911697, Ante Kovačića 10, 44000 Sisak</item>
      <item>Visoki trgovački sud Republike Hrvatske, OIB 97349366519,  Berislavićeva 11, 10000 Zagreb</item>
      <item>Trgovački sud Split Ovršni odjel, OIB 30842297926, Sukoišanska 6, 21000 Split</item>
      <item>Županijsko državno odvjetišvo u Splitu, Građansko upravni odjel, OIB 70793241859, Gundulićeva 29 a, 21000 Split</item>
      <item>Općinski sud Split Zemljišno knjižni odjel, Gundulićeva, 21000 Split</item>
      <item>Ivo Bučan, OIB 76689754975, Don Petra Peroša 6, 21209 Mravince</item>
      <item>HYPO-LEASING KROATIEN, društvo za financiranje, d.o.o., OIB 87064273078, Koranska 16, 10000 Zagreb</item>
      <item>HYPO ALPE-ADRIA-BANK dioničko društvo, OIB 14036333877, Slavonska avenija 6, 10000 Zagreb</item>
      <item>Odvjetničko društvo HAČIĆ, KALLAY &amp; PARTNERI, društvo s ograničenom odgovornošću, OIB 86709918716, Ilica 1/A, 10000 Zagreb punomoćnik sudionika u postupku HYPO STEIERMARK KRAFTFAHRZEUG-UND MASCHINENLEASING GmbH</item>
      <item>Dino Puljić, Domovinskog rata 27, 21000 Split punomoćnik sudionika u postupku HYPO STEIERMARK KRAFTFAHRZEUG-UND MASCHINENLEASING GmbH</item>
      <item>Županijsko državno odvjetištvo u Splitu Građansko upravni odjel, 21000 Split punomoćnik sudionika u postupku Porezna uprava Područni ured Split</item>
      <item>Ivo Staničić, Ivana Gundulića 26A, 21000 Split punomoćnik sudionika u postupku BASLER OSIGURANJE ZAGREB dioničko društvo za osiguranje</item>
      <item>Inge Štimac, Strossmayerov trg 5, 47000 Karlovac</item>
      <item>Zoran Tomić, OIB 80809284399, Zelinska 2/I, 10000 Zagreb punomoćnik sudionika u postupku HRVATSKE ŠUME društvo s ograničenom odgovornošću</item>
      <item>Odvjetničko društvo Hanžeković &amp; Partneri društvo s ograničenom odgovornošću, OIB 85127306373, Radnička Cesta 22, 10000 Zagreb punomoćnik sudionika u postupku ERSTE CARD CLUB društvo s ograničenom odgovornošću za financijsko posredovanje i usluge</item>
      <item>Staša Stefanović,odvjetnik  Stefanović&amp;Vrdelja,odvjetničko društvo, Zelinska 3, 10000 Zagreb punomoćnik sudionika u postupku UniCredit Leasing Croatia društvo s ograničenom odgovornošću za leasing</item>
      <item>Ranka Rukljač, OIB 07489757616, Kršnjavoga 9, 10000 Zagreb punomoćnik sudionika u postupku DDServis društvo s ograničenom odgovornošću za proizvodnju, trgovinu i usluge</item>
      <item>Trgovački sud u Splitu Ured predsjednika, Sukoišanska 6, 21000 Split</item>
      <item>Ministarstvo unutarnjih poslova Pretraga osoba iz MUP evidencije, OIB 36162371878, Ulica grada Vukovara 33, 10000 Zagreb</item>
      <item>Jelena Maljković, OIB 57168345878, Alojzija Stepinca 11, 21000 Split</item>
      <item>Igor Babić, OIB 54341397062, Baruna Trenka 164, 35400 Nova Gradiška</item>
    </derivirana_varijabla>
  </DomainObject.Predmet.OstaliListFormatedWithAdressOIB>
  <DomainObject.Predmet.OstaliListNazivFormated>
    <izvorni_sadrzaj>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izvorni_sadrzaj>
    <derivirana_varijabla naziv="DomainObject.Predmet.OstaliListNazivFormated_1">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Odvjetničko društvo HAČIĆ, KALLAY &amp; PARTNERI, društvo s ograničenom odgovornošću</item>
      <item>Dino Puljić</item>
      <item>Županijsko državno odvjetištvo u Splitu Građansko upravni odjel</item>
      <item>Ivo Staničić</item>
      <item>Inge Štimac</item>
      <item>Zoran Tomić</item>
      <item>Odvjetničko društvo Hanžeković &amp; Partneri društvo s ograničenom odgovornošću</item>
      <item>Staša Stefanović,odvjetnik  Stefanović&amp;Vrdelja,odvjetničko društvo</item>
      <item>Ranka Rukljač</item>
      <item>Trgovački sud u Splitu Ured predsjednika</item>
      <item>Ministarstvo unutarnjih poslova Pretraga osoba iz MUP evidencije</item>
      <item>Jelena Maljković</item>
      <item>Igor Babić</item>
    </derivirana_varijabla>
  </DomainObject.Predmet.OstaliListNazivFormated>
  <DomainObject.Predmet.OstaliListNazivFormatedOIB>
    <izvorni_sadrzaj>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izvorni_sadrzaj>
    <derivirana_varijabla naziv="DomainObject.Predmet.OstaliListNazivFormatedOIB_1">
      <item>Meri Juričko</item>
      <item>MILENKO PARLOV, OIB 15824938279</item>
      <item>Financijska agencija, OIB 85821130368</item>
      <item>Ivo Bučan, OIB 76689754975</item>
      <item>Trgovački sud Split Registarski odjel, OIB 30842297926</item>
      <item>Trgovački sud Split Računovodstvo, OIB 30842297926</item>
      <item>Porezna uprava Split, OIB 18683136487</item>
      <item>Trgovački sud Split Pisarnica, OIB 30842297926</item>
      <item>NARODNE NOVINE, dioničko društvo za izdavanje i tiskanje Službenog lista Republike Hrvatske, službenih i drugih obrazaca te , OIB 64546066176</item>
      <item>Trgovački sud Split Oglasna ploča, OIB 30842297926</item>
      <item>Hrvatski centar za razminiranje, OIB 78591911697</item>
      <item>Visoki trgovački sud Republike Hrvatske, OIB 97349366519</item>
      <item>Trgovački sud Split Ovršni odjel, OIB 30842297926</item>
      <item>Županijsko državno odvjetišvo u Splitu, Građansko upravni odjel, OIB 70793241859</item>
      <item>Općinski sud Split Zemljišno knjižni odjel</item>
      <item>Ivo Bučan, OIB 76689754975</item>
      <item>HYPO-LEASING KROATIEN, društvo za financiranje, d.o.o., OIB 87064273078</item>
      <item>HYPO ALPE-ADRIA-BANK dioničko društvo, OIB 14036333877</item>
      <item>Odvjetničko društvo HAČIĆ, KALLAY &amp; PARTNERI, društvo s ograničenom odgovornošću, OIB 86709918716</item>
      <item>Dino Puljić</item>
      <item>Županijsko državno odvjetištvo u Splitu Građansko upravni odjel</item>
      <item>Ivo Staničić</item>
      <item>Inge Štimac</item>
      <item>Zoran Tomić, OIB 80809284399</item>
      <item>Odvjetničko društvo Hanžeković &amp; Partneri društvo s ograničenom odgovornošću, OIB 85127306373</item>
      <item>Staša Stefanović,odvjetnik  Stefanović&amp;Vrdelja,odvjetničko društvo</item>
      <item>Ranka Rukljač, OIB 07489757616</item>
      <item>Trgovački sud u Splitu Ured predsjednika</item>
      <item>Ministarstvo unutarnjih poslova Pretraga osoba iz MUP evidencije, OIB 36162371878</item>
      <item>Jelena Maljković, OIB 57168345878</item>
      <item>Igor Babić, OIB 54341397062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lipnja 2016.</izvorni_sadrzaj>
    <derivirana_varijabla naziv="DomainObject.Datum_1">20. lipnja 2016.</derivirana_varijabla>
  </DomainObject.Datum>
  <DomainObject.PoslovniBrojDokumenta>
    <izvorni_sadrzaj>St-382/2011-145</izvorni_sadrzaj>
    <derivirana_varijabla naziv="DomainObject.PoslovniBrojDokumenta_1">St-382/2011-145</derivirana_varijabla>
  </DomainObject.PoslovniBrojDokumenta>
  <DomainObject.Predmet.StrankaIDrugi>
    <izvorni_sadrzaj>ZORAN SOLAR i dr.</izvorni_sadrzaj>
    <derivirana_varijabla naziv="DomainObject.Predmet.StrankaIDrugi_1">ZORAN SOLAR i dr.</derivirana_varijabla>
  </DomainObject.Predmet.StrankaIDrugi>
  <DomainObject.Predmet.ProtustrankaIDrugi>
    <izvorni_sadrzaj>AVANGARD d.o.o. za graditeljstvo, "u stečaju"</izvorni_sadrzaj>
    <derivirana_varijabla naziv="DomainObject.Predmet.ProtustrankaIDrugi_1">AVANGARD d.o.o. za graditeljstvo, "u stečaju"</derivirana_varijabla>
  </DomainObject.Predmet.ProtustrankaIDrugi>
  <DomainObject.Predmet.StrankaIDrugiAdressOIB>
    <izvorni_sadrzaj>ZORAN SOLAR, OIB 46000244131, Andrije Hebranga 18b, 47000 Karlovac i dr.</izvorni_sadrzaj>
    <derivirana_varijabla naziv="DomainObject.Predmet.StrankaIDrugiAdressOIB_1">ZORAN SOLAR, OIB 46000244131, Andrije Hebranga 18b, 47000 Karlovac i dr.</derivirana_varijabla>
  </DomainObject.Predmet.StrankaIDrugiAdressOIB>
  <DomainObject.Predmet.ProtustrankaIDrugiAdressOIB>
    <izvorni_sadrzaj>AVANGARD d.o.o. za graditeljstvo, "u stečaju", OIB 00512738352, Smiljanićeva 2, 21000 Split</izvorni_sadrzaj>
    <derivirana_varijabla naziv="DomainObject.Predmet.ProtustrankaIDrugiAdressOIB_1">AVANGARD d.o.o. za graditeljstvo, "u stečaju", OIB 00512738352, Smiljanićeva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izvorni_sadrzaj>
    <derivirana_varijabla naziv="DomainObject.Predmet.SudioniciListNaziv_1">
      <item>JOSIP ZVJERKOVIĆ</item>
      <item>JOSIP VUKADIN</item>
      <item>JOSIP IVIĆ</item>
      <item>DEJAN DAVITKOVSKI</item>
      <item>TANJA BOROJEVIĆ</item>
      <item>ZORAN SOLAR</item>
      <item>MATKO MILIĆ</item>
      <item>AVANGARD d.o.o. za graditeljstvo, "u stečaju"</item>
      <item>NEDJELJKO ROGIĆ</item>
      <item>Meri Juričko</item>
      <item>MILENKO PARLOV</item>
      <item>Financijska agencija</item>
      <item>Ivo Bučan</item>
      <item>Trgovački sud Split Registarski odjel</item>
      <item>Trgovački sud Split Računovodstvo</item>
      <item>Porezna uprava Split</item>
      <item>Trgovački sud Split Pisarnica</item>
      <item>NARODNE NOVINE, dioničko društvo za izdavanje i tiskanje Službenog lista Republike Hrvatske, službenih i drugih obrazaca te </item>
      <item>Trgovački sud Split Oglasna ploča</item>
      <item>Hrvatski centar za razminiranje</item>
      <item>Visoki trgovački sud Republike Hrvatske</item>
      <item>Trgovački sud Split Ovršni odjel</item>
      <item>Županijsko državno odvjetišvo u Splitu, Građansko upravni odjel</item>
      <item>Općinski sud Split Zemljišno knjižni odjel</item>
      <item>Ivo Bučan</item>
      <item>HYPO-LEASING KROATIEN, društvo za financiranje, d.o.o.</item>
      <item>HYPO ALPE-ADRIA-BANK dioničko društvo</item>
      <item>BASLER OSIGURANJE ZAGREB dioničko društvo za osiguranje</item>
      <item>MINOTEHNIKA d.o.o. za logistiku</item>
      <item>ERSTE CARD CLUB društvo s ograničenom odgovornošću za financijsko posredovanje i usluge</item>
      <item>AUTOBUSNI KOLODVOR d.d. za trgovinu, promet i ugostiteljstvo</item>
      <item>PIPER trgovačko društvo za unutarnju i vanjsku trgovinu i ugostiteljstvo d. o. o.</item>
      <item>HYPO-LEASING KROATIEN, društvo za financiranje, d.o.o.</item>
      <item>AUTO ANTONIO za trgovinu i usluge, društvo s ograničenom odgovornošću</item>
      <item>HYPO STEIERMARK KRAFTFAHRZEUG-UND MASCHINENLEASING GmbH</item>
      <item>Odvjetničko društvo HAČIĆ, KALLAY &amp; PARTNERI, društvo s ograničenom odgovornošću</item>
      <item>Dino Puljić</item>
      <item>Porezna uprava Područni ured Split</item>
      <item>Županijsko državno odvjetištvo u Splitu Građansko upravni odjel</item>
      <item>Ivo Staničić</item>
      <item>AUTOBUSNI KOLODVOR d.d. za trgovinu, promet i ugostiteljstvo</item>
      <item>Inge Štimac</item>
      <item>PBZ-LEASING, društvo s ograničenom odgovornošću za poslove leasinga</item>
      <item>HRVATSKE ŠUME društvo s ograničenom odgovornošću</item>
      <item>Zoran Tomić</item>
      <item>PARTNER BANKA d.d. ZAGREB</item>
      <item>IMEX BANKA dioničko društvo</item>
      <item>DOK-ING, društvo s ograničenom odgovornošću za inženjering i unutarnju i vanjsku trgovinu</item>
      <item>SOCIETE GENERALE-SPLITSKA BANKA dioničko društvo</item>
      <item>UniCredit Leasing Croatia društvo s ograničenom odgovornošću za leasing</item>
      <item>ERSTE CARD CLUB društvo s ograničenom odgovornošću za financijsko posredovanje i usluge</item>
      <item>Odvjetničko društvo Hanžeković &amp; Partneri društvo s ograničenom odgovornošću</item>
      <item>Staša Stefanović,odvjetnik  Stefanović&amp;Vrdelja,odvjetničko društvo</item>
      <item>GRAD SPLIT</item>
      <item>Hrvatski Telekom d.d.</item>
      <item>DDServis društvo s ograničenom odgovornošću za proizvodnju, trgovinu i usluge</item>
      <item>Ranka Rukljač</item>
      <item>HYPO ALPE-ADRIA-BANK dioničko društvo</item>
      <item>HYPO STEIERMARK KRAFTFAHRZEUG-UND MASCHINENLEASING GmbH</item>
      <item>Trgovački sud u Splitu Ured predsjednika</item>
      <item>Ministarstvo unutarnjih poslova Pretraga osoba iz MUP evidencije</item>
      <item>Jelena Maljković</item>
      <item>VIPnet, društvo s ograničenom odgovornošću za usluge javnih telekomunikacija</item>
      <item>Igor Babić</item>
    </derivirana_varijabla>
  </DomainObject.Predmet.SudioniciListNaziv>
  <DomainObject.Predmet.SudioniciListAdressOIB>
    <izvorni_sadrzaj>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izvorni_sadrzaj>
    <derivirana_varijabla naziv="DomainObject.Predmet.SudioniciListAdressOIB_1">
      <item>JOSIP ZVJERKOVIĆ, OIB 51649097802, Drpići 2,DOL</item>
      <item>JOSIP VUKADIN, OIB 62928568149, Livanjska 21,21210 Solin</item>
      <item>JOSIP IVIĆ, OIB 13684283093, Petra Kružića 74,21210 Solin</item>
      <item>DEJAN DAVITKOVSKI, OIB 74552698865, A.B. Šimića 3,21000 Split</item>
      <item>TANJA BOROJEVIĆ, OIB 81779439373, Stepinčeva 9,21000 Split</item>
      <item>ZORAN SOLAR, OIB 46000244131, Andrije Hebranga 18b,47000 Karlovac</item>
      <item>MATKO MILIĆ, OIB 34983832553, Don Lovre Katića 128a,21210 SOLINA</item>
      <item>AVANGARD d.o.o. za graditeljstvo, "u stečaju", OIB 00512738352, Smiljanićeva 2,21000 Split</item>
      <item>NEDJELJKO ROGIĆ, OIB 80926469097, Naselje Urije 24,35400 Nova Gradiška</item>
      <item>Meri Juričko, Ćiril - Metodova 38,21000 Split</item>
      <item>MILENKO PARLOV, OIB 15824938279, Odeska 8,21000 Split</item>
      <item>Financijska agencija, OIB 85821130368, Vrtni put 3,10000 Zagreb</item>
      <item>Ivo Bučan, OIB 76689754975, Don Petra Peroša 6,21209 Mravince</item>
      <item>Trgovački sud Split Registarski odjel, OIB 30842297926, Sukoišanska 6,21000 Split</item>
      <item>Trgovački sud Split Računovodstvo, OIB 30842297926, Sukoišanska 6,21000 Split</item>
      <item>Porezna uprava Split, OIB 18683136487, 21000 Split</item>
      <item>Trgovački sud Split Pisarnica, OIB 30842297926, Sukoišanska 6,21000 Split</item>
      <item>NARODNE NOVINE, dioničko društvo za izdavanje i tiskanje Službenog lista Republike Hrvatske, službenih i drugih obrazaca te , OIB 64546066176, Savski Gaj XIII. put 6,10000 Zagreb</item>
      <item>Trgovački sud Split Oglasna ploča, OIB 30842297926, Sukoišanska 6,21000 Split</item>
      <item>Hrvatski centar za razminiranje, OIB 78591911697, Ante Kovačića 10,44000 Sisak</item>
      <item>Visoki trgovački sud Republike Hrvatske, OIB 97349366519,  Berislavićeva 11,10000 Zagreb</item>
      <item>Trgovački sud Split Ovršni odjel, OIB 30842297926, Sukoišanska 6,21000 Split</item>
      <item>Županijsko državno odvjetišvo u Splitu, Građansko upravni odjel, OIB 70793241859, Gundulićeva 29 a,21000 Split</item>
      <item>Općinski sud Split Zemljišno knjižni odjel, Gundulićeva,21000 Split</item>
      <item>Ivo Bučan, OIB 76689754975, Don Petra Peroša 6,21209 Mravince</item>
      <item>HYPO-LEASING KROATIEN, društvo za financiranje, d.o.o., OIB 87064273078, Koranska 16,10000 Zagreb</item>
      <item>HYPO ALPE-ADRIA-BANK dioničko društvo, OIB 14036333877, Slavonska avenija 6,10000 Zagreb</item>
      <item>BASLER OSIGURANJE ZAGREB dioničko društvo za osiguranje, OIB 59706054982, Radnička cesta 37/b,10000 Zagreb</item>
      <item>MINOTEHNIKA d.o.o. za logistiku, OIB 28255153049, Ilica 425,10000 Zagreb</item>
      <item>ERSTE CARD CLUB društvo s ograničenom odgovornošću za financijsko posredovanje i usluge, OIB 85941596441, Praška 5,10000 Zagreb</item>
      <item>AUTOBUSNI KOLODVOR d.d. za trgovinu, promet i ugostiteljstvo, OIB 22672915888, Prilaz Vjeceslava Holjevca 2,Karlovac</item>
      <item>PIPER trgovačko društvo za unutarnju i vanjsku trgovinu i ugostiteljstvo d. o. o., OIB 36001666113, Alaginci 56,Alaginci</item>
      <item>HYPO-LEASING KROATIEN, društvo za financiranje, d.o.o., OIB 87064273078, Koranska 16,10000 Zagreb</item>
      <item>AUTO ANTONIO za trgovinu i usluge, društvo s ograničenom odgovornošću, OIB 64641553504, Kralja Tomislava 108,21220 Seget Vranjica</item>
      <item>HYPO STEIERMARK KRAFTFAHRZEUG-UND MASCHINENLEASING GmbH, OIB 46480388251, Joanneumring 20,Graz</item>
      <item>Odvjetničko društvo HAČIĆ, KALLAY &amp; PARTNERI, društvo s ograničenom odgovornošću, OIB 86709918716, Ilica 1/A,10000 Zagreb</item>
      <item>Dino Puljić, Domovinskog rata 27,21000 Split</item>
      <item>Porezna uprava Područni ured Split, OIB 18683136487, Vukovarska 1,21000 Split</item>
      <item>Županijsko državno odvjetištvo u Splitu Građansko upravni odjel, 21000 Split</item>
      <item>Ivo Staničić, Ivana Gundulića 26A,21000 Split</item>
      <item>AUTOBUSNI KOLODVOR d.d. za trgovinu, promet i ugostiteljstvo, OIB 22672915888, Prilaz Vjeceslava Holjevca 2,Karlovac</item>
      <item>Inge Štimac, Strossmayerov trg 5,47000 Karlovac</item>
      <item>PBZ-LEASING, društvo s ograničenom odgovornošću za poslove leasinga, OIB 57270798205, Radnička cesta 44,10000 Zagreb</item>
      <item>HRVATSKE ŠUME društvo s ograničenom odgovornošću, OIB 69693144506, Ul.Ljudevita Farkaša Vukotinovića 2,10000 Zagreb</item>
      <item>Zoran Tomić, OIB 80809284399, Zelinska 2/I,10000 Zagreb</item>
      <item>PARTNER BANKA d.d. ZAGREB, OIB 71221608291, Vončinina 2,10000 Zagreb</item>
      <item>IMEX BANKA dioničko društvo, OIB 99326633206, Tolstojeva 6,Split</item>
      <item>DOK-ING, društvo s ograničenom odgovornošću za inženjering i unutarnju i vanjsku trgovinu, OIB 39982657045, Kanalski put 1,10000 Zagreb</item>
      <item>SOCIETE GENERALE-SPLITSKA BANKA dioničko društvo, OIB 69326397242, Ruđera Boškovića 16,Split</item>
      <item>UniCredit Leasing Croatia društvo s ograničenom odgovornošću za leasing, OIB 18736141210, Heinzelova 33,10000 Zagreb</item>
      <item>ERSTE CARD CLUB društvo s ograničenom odgovornošću za financijsko posredovanje i usluge, OIB 85941596441, Praška 5,10000 Zagreb</item>
      <item>Odvjetničko društvo Hanžeković &amp; Partneri društvo s ograničenom odgovornošću, OIB 85127306373, Radnička Cesta 22,10000 Zagreb</item>
      <item>Staša Stefanović,odvjetnik  Stefanović&amp;Vrdelja,odvjetničko društvo, Zelinska 3,10000 Zagreb</item>
      <item>GRAD SPLIT, OIB 78755598868, Branimirova obala 17,21000 Split</item>
      <item>Hrvatski Telekom d.d., OIB 81793146560, Savska cesta 32,10000 Zagreb</item>
      <item>DDServis društvo s ograničenom odgovornošću za proizvodnju, trgovinu i usluge, OIB 95325472047, Sisačka cesta, III odvojak 7,10000 Zagreb</item>
      <item>Ranka Rukljač, OIB 07489757616, Kršnjavoga 9,10000 Zagreb</item>
      <item>HYPO ALPE-ADRIA-BANK dioničko društvo, OIB 14036333877, Slavonska avenija 6,10000 Zagreb</item>
      <item>HYPO STEIERMARK KRAFTFAHRZEUG-UND MASCHINENLEASING GmbH, OIB 46480388251, </item>
      <item>Trgovački sud u Splitu Ured predsjednika, Sukoišanska 6,21000 Split</item>
      <item>Ministarstvo unutarnjih poslova Pretraga osoba iz MUP evidencije, OIB 36162371878, Ulica grada Vukovara 33,10000 Zagreb</item>
      <item>Jelena Maljković, OIB 57168345878, Alojzija Stepinca 11,21000 Split</item>
      <item>VIPnet, društvo s ograničenom odgovornošću za usluge javnih telekomunikacija, OIB 29524210204, Vrtni put 1,10000 Zagreb</item>
      <item>Igor Babić, OIB 54341397062, Baruna Trenka 164,35400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izvorni_sadrzaj>
    <derivirana_varijabla naziv="DomainObject.Predmet.SudioniciListNazivOIB_1">
      <item>, OIB 51649097802</item>
      <item>, OIB 62928568149</item>
      <item>, OIB 13684283093</item>
      <item>, OIB 74552698865</item>
      <item>, OIB 81779439373</item>
      <item>, OIB 46000244131</item>
      <item>, OIB 34983832553</item>
      <item>, OIB 00512738352</item>
      <item>, OIB 80926469097</item>
      <item>, OIB null</item>
      <item>, OIB 15824938279</item>
      <item>, OIB 85821130368</item>
      <item>, OIB 76689754975</item>
      <item>, OIB 30842297926</item>
      <item>, OIB 30842297926</item>
      <item>, OIB 18683136487</item>
      <item>, OIB 30842297926</item>
      <item>, OIB 64546066176</item>
      <item>, OIB 30842297926</item>
      <item>, OIB 78591911697</item>
      <item>, OIB 97349366519</item>
      <item>, OIB 30842297926</item>
      <item>, OIB 70793241859</item>
      <item>, OIB null</item>
      <item>, OIB 76689754975</item>
      <item>, OIB 87064273078</item>
      <item>, OIB 14036333877</item>
      <item>, OIB 59706054982</item>
      <item>, OIB 28255153049</item>
      <item>, OIB 85941596441</item>
      <item>, OIB 22672915888</item>
      <item>, OIB 36001666113</item>
      <item>, OIB 87064273078</item>
      <item>, OIB 64641553504</item>
      <item>, OIB 46480388251</item>
      <item>, OIB 86709918716</item>
      <item>, OIB null</item>
      <item>, OIB 18683136487</item>
      <item>, OIB null</item>
      <item>, OIB null</item>
      <item>, OIB 22672915888</item>
      <item>, OIB null</item>
      <item>, OIB 57270798205</item>
      <item>, OIB 69693144506</item>
      <item>, OIB 80809284399</item>
      <item>, OIB 71221608291</item>
      <item>, OIB 99326633206</item>
      <item>, OIB 39982657045</item>
      <item>, OIB 69326397242</item>
      <item>, OIB 18736141210</item>
      <item>, OIB 85941596441</item>
      <item>, OIB 85127306373</item>
      <item>, OIB null</item>
      <item>, OIB 78755598868</item>
      <item>, OIB 81793146560</item>
      <item>, OIB 95325472047</item>
      <item>, OIB 07489757616</item>
      <item>, OIB 14036333877</item>
      <item>, OIB 46480388251</item>
      <item>, OIB null</item>
      <item>, OIB 36162371878</item>
      <item>, OIB 57168345878</item>
      <item>, OIB 29524210204</item>
      <item>, OIB 54341397062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317</properties:Words>
  <properties:Characters>1732</properties:Characters>
  <properties:Lines>59</properties:Lines>
  <properties:Paragraphs>22</properties:Paragraphs>
  <properties:TotalTime>2</properties:TotalTime>
  <properties:ScaleCrop>false</properties:ScaleCrop>
  <properties:LinksUpToDate>false</properties:LinksUpToDate>
  <properties:CharactersWithSpaces>2111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2016-06-20T08:41:00Z</dcterms:created>
  <dc:creator>Marija Elez</dc:creator>
  <cp:lastModifiedBy>Marija Elez</cp:lastModifiedBy>
  <dcterms:modified xmlns:xsi="http://www.w3.org/2001/XMLSchema-instance" xsi:type="dcterms:W3CDTF">2016-06-20T08:44:00Z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St-382/2011-145 / Odluka - Rješenje - prodaja</vt:lpwstr>
  </prop:property>
  <prop:property name="CC_coloring" pid="4" fmtid="{D5CDD505-2E9C-101B-9397-08002B2CF9AE}">
    <vt:bool>false</vt:bool>
  </prop:property>
  <prop:property name="BrojStranica" pid="5" fmtid="{D5CDD505-2E9C-101B-9397-08002B2CF9AE}">
    <vt:i4>2</vt:i4>
  </prop:property>
</prop:Properties>
</file>