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b8cb" w14:paraId="5beb8cb" w:rsidRDefault="00AE649C" w:rsidP="00FA5B5E" w:rsidR="00AE649C" w:rsidRPr="00B76F3C">
      <w:pPr>
        <w:pStyle w:val="Naslov3"/>
        <w15:collapsed w:val="false"/>
      </w:pPr>
    </w:p>
    <w:p w:rsidRDefault="00C911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9111A" w:rsidP="00C9111A" w:rsidR="00C9111A">
      <w:pPr>
        <w:jc w:val="right"/>
      </w:pPr>
      <w:r>
        <w:t xml:space="preserve">        7- St-365/2015-2.</w:t>
      </w:r>
    </w:p>
    <w:p w:rsidRDefault="00C9111A" w:rsidP="00C9111A" w:rsidR="00C9111A">
      <w:pPr>
        <w:jc w:val="center"/>
      </w:pPr>
      <w:r>
        <w:rPr>
          <w:b/>
        </w:rPr>
        <w:t>O G L A S</w:t>
      </w:r>
    </w:p>
    <w:p w:rsidRDefault="00C9111A" w:rsidP="00C9111A" w:rsidR="00C9111A">
      <w:pPr>
        <w:jc w:val="both"/>
      </w:pPr>
      <w:r>
        <w:t xml:space="preserve">TRGOVAČKI SUD U BJELOVARU, u skraćenom stečajnom postupku nad stečajnim dužnikom GRADSKI NOGOMETNI KLUB „ZDENKA“ VELIKI ZDENCI iz Velikih Zdenaca, Trg kralja Tomislava 3, OIB:29758514484, koji se vodi kod ovog suda pod poslovnim brojem St-365/2015, temeljem odredbe čl.430., 431. i 434. Stečajnog zakona (Narodne novine broj 71/15), objavljuje: </w:t>
      </w:r>
    </w:p>
    <w:p w:rsidRDefault="00C9111A" w:rsidP="00C9111A" w:rsidR="00C9111A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30.828,76 kuna, u koji iznos je uračunata kamata i naknada Financijske agencije za provedbu ovrhe na novčanim sredstvima.</w:t>
      </w:r>
    </w:p>
    <w:p w:rsidRDefault="00C9111A" w:rsidP="00C9111A" w:rsidR="00C9111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 u roku od 15 dana od objave oglasa na mrežnoj stranici e-Oglasna ploča Trgovačkog suda u Bjelovaru podnese sudu javnobilježnički ovjerovljeni popis imovine i obveza na propisanom obrascu.</w:t>
      </w:r>
    </w:p>
    <w:p w:rsidRDefault="00C9111A" w:rsidP="00C9111A" w:rsidR="00C9111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C9111A" w:rsidP="00C9111A" w:rsidR="00C9111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C9111A" w:rsidP="00C9111A" w:rsidR="00C9111A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C9111A" w:rsidP="00C9111A" w:rsidR="00C911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C9111A" w:rsidP="00C9111A" w:rsidR="00C911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C9111A" w:rsidP="00C9111A" w:rsidR="00C9111A">
      <w:pPr>
        <w:jc w:val="both"/>
      </w:pPr>
      <w:proofErr w:type="spellStart"/>
      <w:r>
        <w:t>Rj</w:t>
      </w:r>
      <w:proofErr w:type="spellEnd"/>
      <w:r>
        <w:t>.</w:t>
      </w:r>
    </w:p>
    <w:p w:rsidRDefault="00C9111A" w:rsidP="00C9111A" w:rsidR="00C9111A">
      <w:pPr>
        <w:jc w:val="both"/>
      </w:pPr>
      <w:r>
        <w:t>Dna:putem e-oglasne ploče suda</w:t>
      </w:r>
    </w:p>
    <w:p w:rsidRDefault="00C9111A" w:rsidP="00C9111A" w:rsidR="00C9111A">
      <w:pPr>
        <w:jc w:val="both"/>
      </w:pPr>
      <w:r>
        <w:t>Kal.45 dana</w:t>
      </w:r>
    </w:p>
    <w:p w:rsidRDefault="00C9111A" w:rsidP="00C9111A" w:rsidR="00C9111A">
      <w:pPr>
        <w:jc w:val="both"/>
      </w:pPr>
      <w:r>
        <w:t>U Bj.30.11.2015.g.</w:t>
      </w:r>
    </w:p>
    <w:p w:rsidRDefault="00C9111A" w:rsidP="00C9111A" w:rsidR="00C9111A">
      <w:pPr>
        <w:jc w:val="both"/>
      </w:pPr>
    </w:p>
    <w:p w:rsidRDefault="00C9111A" w:rsidP="00C9111A" w:rsidR="00C9111A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1A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4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St-365/2015-2</izvorni_sadrzaj>
    <derivirana_varijabla naziv="DomainObject.Oznaka_1">St-365/2015-2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NOGOMETNI KLUB ''ZDENKA'', Veliki Zdenci</izvorni_sadrzaj>
    <derivirana_varijabla naziv="DomainObject.Predmet.ProtustrankaFormated_1">  GRADSKI NOGOMETNI KLUB ''ZDENKA'', Veliki Zdenci</derivirana_varijabla>
  </DomainObject.Predmet.ProtustrankaFormated>
  <DomainObject.Predmet.ProtustrankaFormatedOIB>
    <izvorni_sadrzaj>  GRADSKI NOGOMETNI KLUB ''ZDENKA'', Veliki Zdenci, OIB 29758514484</izvorni_sadrzaj>
    <derivirana_varijabla naziv="DomainObject.Predmet.ProtustrankaFormatedOIB_1">  GRADSKI NOGOMETNI KLUB ''ZDENKA'', Veliki Zdenci, OIB 29758514484</derivirana_varijabla>
  </DomainObject.Predmet.ProtustrankaFormatedOIB>
  <DomainObject.Predmet.ProtustrankaFormatedWithAdress>
    <izvorni_sadrzaj> GRADSKI NOGOMETNI KLUB ''ZDENKA'', Veliki Zdenci, Trg kralja Tomislava 3, 43290 Veliki Zdenci</izvorni_sadrzaj>
    <derivirana_varijabla naziv="DomainObject.Predmet.ProtustrankaFormatedWithAdress_1"> GRADSKI NOGOMETNI KLUB ''ZDENKA'', Veliki Zdenci, Trg kralja Tomislava 3, 43290 Veliki Zdenci</derivirana_varijabla>
  </DomainObject.Predmet.ProtustrankaFormatedWithAdress>
  <DomainObject.Predmet.ProtustrankaFormatedWithAdressOIB>
    <izvorni_sadrzaj> GRADSKI NOGOMETNI KLUB ''ZDENKA'', Veliki Zdenci, OIB 29758514484, Trg kralja Tomislava 3, 43290 Veliki Zdenci</izvorni_sadrzaj>
    <derivirana_varijabla naziv="DomainObject.Predmet.ProtustrankaFormatedWithAdressOIB_1"> GRADSKI NOGOMETNI KLUB ''ZDENKA'', Veliki Zdenci, OIB 29758514484, Trg kralja Tomislava 3, 43290 Veliki Zdenci</derivirana_varijabla>
  </DomainObject.Predmet.ProtustrankaFormatedWithAdressOIB>
  <DomainObject.Predmet.ProtustrankaWithAdress>
    <izvorni_sadrzaj>GRADSKI NOGOMETNI KLUB ''ZDENKA'', Veliki Zdenci Trg kralja Tomislava 3, 43290 Veliki Zdenci</izvorni_sadrzaj>
    <derivirana_varijabla naziv="DomainObject.Predmet.ProtustrankaWithAdress_1">GRADSKI NOGOMETNI KLUB ''ZDENKA'', Veliki Zdenci Trg kralja Tomislava 3, 43290 Veliki Zdenci</derivirana_varijabla>
  </DomainObject.Predmet.ProtustrankaWithAdress>
  <DomainObject.Predmet.ProtustrankaWithAdressOIB>
    <izvorni_sadrzaj>GRADSKI NOGOMETNI KLUB ''ZDENKA'', Veliki Zdenci, OIB 29758514484, Trg kralja Tomislava 3, 43290 Veliki Zdenci</izvorni_sadrzaj>
    <derivirana_varijabla naziv="DomainObject.Predmet.ProtustrankaWithAdressOIB_1">GRADSKI NOGOMETNI KLUB ''ZDENKA'', Veliki Zdenci, OIB 29758514484, Trg kralja Tomislava 3, 43290 Veliki Zdenci</derivirana_varijabla>
  </DomainObject.Predmet.ProtustrankaWithAdressOIB>
  <DomainObject.Predmet.ProtustrankaNazivFormated>
    <izvorni_sadrzaj>GRADSKI NOGOMETNI KLUB ''ZDENKA'', Veliki Zdenci</izvorni_sadrzaj>
    <derivirana_varijabla naziv="DomainObject.Predmet.ProtustrankaNazivFormated_1">GRADSKI NOGOMETNI KLUB ''ZDENKA'', Veliki Zdenci</derivirana_varijabla>
  </DomainObject.Predmet.ProtustrankaNazivFormated>
  <DomainObject.Predmet.ProtustrankaNazivFormatedOIB>
    <izvorni_sadrzaj>GRADSKI NOGOMETNI KLUB ''ZDENKA'', Veliki Zdenci, OIB 29758514484</izvorni_sadrzaj>
    <derivirana_varijabla naziv="DomainObject.Predmet.ProtustrankaNazivFormatedOIB_1">GRADSKI NOGOMETNI KLUB ''ZDENKA'', Veliki Zdenci, OIB 29758514484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GRADSKI NOGOMETNI KLUB ''ZDENKA'', Veliki Zdenci</item>
    </izvorni_sadrzaj>
    <derivirana_varijabla naziv="DomainObject.Predmet.ProtuStrankaListFormated_1">
      <item>GRADSKI NOGOMETNI KLUB ''ZDENKA'', Veliki Zdenci</item>
    </derivirana_varijabla>
  </DomainObject.Predmet.ProtuStrankaListFormated>
  <DomainObject.Predmet.ProtuStrankaListFormatedOIB>
    <izvorni_sadrzaj>
      <item>GRADSKI NOGOMETNI KLUB ''ZDENKA'', Veliki Zdenci, OIB 29758514484</item>
    </izvorni_sadrzaj>
    <derivirana_varijabla naziv="DomainObject.Predmet.ProtuStrankaListFormatedOIB_1">
      <item>GRADSKI NOGOMETNI KLUB ''ZDENKA'', Veliki Zdenci, OIB 29758514484</item>
    </derivirana_varijabla>
  </DomainObject.Predmet.ProtuStrankaListFormatedOIB>
  <DomainObject.Predmet.ProtuStrankaListFormatedWithAdress>
    <izvorni_sadrzaj>
      <item>GRADSKI NOGOMETNI KLUB ''ZDENKA'', Veliki Zdenci, Trg kralja Tomislava 3, 43290 Veliki Zdenci</item>
    </izvorni_sadrzaj>
    <derivirana_varijabla naziv="DomainObject.Predmet.ProtuStrankaListFormatedWithAdress_1">
      <item>GRADSKI NOGOMETNI KLUB ''ZDENKA'', Veliki Zdenci, Trg kralja Tomislava 3, 43290 Veliki Zdenci</item>
    </derivirana_varijabla>
  </DomainObject.Predmet.ProtuStrankaListFormatedWithAdress>
  <DomainObject.Predmet.ProtuStrankaListFormatedWithAdressOIB>
    <izvorni_sadrzaj>
      <item>GRADSKI NOGOMETNI KLUB ''ZDENKA'', Veliki Zdenci, OIB 29758514484, Trg kralja Tomislava 3, 43290 Veliki Zdenci</item>
    </izvorni_sadrzaj>
    <derivirana_varijabla naziv="DomainObject.Predmet.ProtuStrankaListFormatedWithAdressOIB_1">
      <item>GRADSKI NOGOMETNI KLUB ''ZDENKA'', Veliki Zdenci, OIB 29758514484, Trg kralja Tomislava 3, 43290 Veliki Zdenci</item>
    </derivirana_varijabla>
  </DomainObject.Predmet.ProtuStrankaListFormatedWithAdressOIB>
  <DomainObject.Predmet.ProtuStrankaListNazivFormated>
    <izvorni_sadrzaj>
      <item>GRADSKI NOGOMETNI KLUB ''ZDENKA'', Veliki Zdenci</item>
    </izvorni_sadrzaj>
    <derivirana_varijabla naziv="DomainObject.Predmet.ProtuStrankaListNazivFormated_1">
      <item>GRADSKI NOGOMETNI KLUB ''ZDENKA'', Veliki Zdenci</item>
    </derivirana_varijabla>
  </DomainObject.Predmet.ProtuStrankaListNazivFormated>
  <DomainObject.Predmet.ProtuStrankaListNazivFormatedOIB>
    <izvorni_sadrzaj>
      <item>GRADSKI NOGOMETNI KLUB ''ZDENKA'', Veliki Zdenci, OIB 29758514484</item>
    </izvorni_sadrzaj>
    <derivirana_varijabla naziv="DomainObject.Predmet.ProtuStrankaListNazivFormatedOIB_1">
      <item>GRADSKI NOGOMETNI KLUB ''ZDENKA'', Veliki Zdenci, OIB 29758514484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St-365/2015-2</izvorni_sadrzaj>
    <derivirana_varijabla naziv="DomainObject.PoslovniBrojDokumenta_1">St-365/2015-2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GRADSKI NOGOMETNI KLUB ''ZDENKA'', Veliki Zdenci</izvorni_sadrzaj>
    <derivirana_varijabla naziv="DomainObject.Predmet.ProtustrankaIDrugi_1">GRADSKI NOGOMETNI KLUB ''ZDENKA'', Veliki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GRADSKI NOGOMETNI KLUB ''ZDENKA'', Veliki Zdenci, OIB 29758514484, Trg kralja Tomislava 3, 43290 Veliki Zdenci</izvorni_sadrzaj>
    <derivirana_varijabla naziv="DomainObject.Predmet.ProtustrankaIDrugiAdressOIB_1">GRADSKI NOGOMETNI KLUB ''ZDENKA'', Veliki Zdenci, OIB 29758514484, Trg kralja Tomislava 3,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GRADSKI NOGOMETNI KLUB ''ZDENKA'', Veliki Zdenci</item>
    </izvorni_sadrzaj>
    <derivirana_varijabla naziv="DomainObject.Predmet.SudioniciListNaziv_1">
      <item>FINA, RC ZAGREB, Podružnica Bjelovar</item>
      <item>GRADSKI NOGOMETNI KLUB ''ZDENKA'', Veliki Zdenci</item>
    </derivirana_varijabla>
  </DomainObject.Predmet.SudioniciListNaziv>
  <DomainObject.Predmet.SudioniciListAdressOIB>
    <izvorni_sadrzaj>
      <item>FINA, RC ZAGREB, Podružnica Bjelovar, OIB 85821130368, F. Supila 4,43000 Bjelovar</item>
      <item>GRADSKI NOGOMETNI KLUB ''ZDENKA'', Veliki Zdenci, OIB 29758514484, Trg kralja Tomislava 3,43290 Veliki Zdenci</item>
    </izvorni_sadrzaj>
    <derivirana_varijabla naziv="DomainObject.Predmet.SudioniciListAdressOIB_1">
      <item>FINA, RC ZAGREB, Podružnica Bjelovar, OIB 85821130368, F. Supila 4,43000 Bjelovar</item>
      <item>GRADSKI NOGOMETNI KLUB ''ZDENKA'', Veliki Zdenci, OIB 29758514484, Trg kralja Tomislava 3,43290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44A05-E246-4B42-9C3D-62973E514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1626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